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D5D39A"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94-e</w:t>
        </w:r>
      </w:fldSimple>
      <w:r>
        <w:rPr>
          <w:b/>
          <w:i/>
          <w:noProof/>
          <w:sz w:val="28"/>
        </w:rPr>
        <w:tab/>
      </w:r>
      <w:fldSimple w:instr=" DOCPROPERTY  Tdoc#  \* MERGEFORMAT ">
        <w:r w:rsidR="006F35E0">
          <w:rPr>
            <w:b/>
            <w:i/>
            <w:noProof/>
            <w:sz w:val="28"/>
          </w:rPr>
          <w:t>R5-22</w:t>
        </w:r>
        <w:r w:rsidR="00F64AED">
          <w:rPr>
            <w:b/>
            <w:i/>
            <w:noProof/>
            <w:sz w:val="28"/>
          </w:rPr>
          <w:t>0538</w:t>
        </w:r>
      </w:fldSimple>
    </w:p>
    <w:p w14:paraId="7819CBBF" w14:textId="22481DEF" w:rsidR="006F35E0" w:rsidRDefault="00C95CB0" w:rsidP="006F35E0">
      <w:pPr>
        <w:pStyle w:val="CRCoverPage"/>
        <w:outlineLvl w:val="0"/>
        <w:rPr>
          <w:b/>
          <w:noProof/>
          <w:sz w:val="24"/>
        </w:rPr>
      </w:pPr>
      <w:r>
        <w:fldChar w:fldCharType="begin"/>
      </w:r>
      <w:r>
        <w:instrText xml:space="preserve"> DOCPROPERTY  Location  \* MERGEFORMAT </w:instrText>
      </w:r>
      <w:r>
        <w:fldChar w:fldCharType="separate"/>
      </w:r>
      <w:r w:rsidR="006F35E0">
        <w:rPr>
          <w:b/>
          <w:noProof/>
          <w:sz w:val="24"/>
        </w:rPr>
        <w:t>Electronic Meeting</w:t>
      </w:r>
      <w:r>
        <w:rPr>
          <w:b/>
          <w:noProof/>
          <w:sz w:val="24"/>
        </w:rPr>
        <w:fldChar w:fldCharType="end"/>
      </w:r>
      <w:r w:rsidR="006F35E0">
        <w:rPr>
          <w:b/>
          <w:noProof/>
          <w:sz w:val="24"/>
        </w:rPr>
        <w:t xml:space="preserve">, </w:t>
      </w:r>
      <w:r>
        <w:fldChar w:fldCharType="begin"/>
      </w:r>
      <w:r>
        <w:instrText xml:space="preserve"> DOCPROPERTY  StartDate  \* MERGEFORMAT </w:instrText>
      </w:r>
      <w:r>
        <w:fldChar w:fldCharType="separate"/>
      </w:r>
      <w:r w:rsidR="006F35E0">
        <w:rPr>
          <w:b/>
          <w:noProof/>
          <w:sz w:val="24"/>
        </w:rPr>
        <w:t>21</w:t>
      </w:r>
      <w:r w:rsidR="006F35E0">
        <w:rPr>
          <w:b/>
          <w:noProof/>
          <w:sz w:val="24"/>
          <w:vertAlign w:val="superscript"/>
        </w:rPr>
        <w:t xml:space="preserve">st </w:t>
      </w:r>
      <w:r w:rsidR="006F35E0">
        <w:rPr>
          <w:b/>
          <w:noProof/>
          <w:sz w:val="24"/>
        </w:rPr>
        <w:t xml:space="preserve">Feb </w:t>
      </w:r>
      <w:r>
        <w:rPr>
          <w:b/>
          <w:noProof/>
          <w:sz w:val="24"/>
        </w:rPr>
        <w:fldChar w:fldCharType="end"/>
      </w:r>
      <w:r w:rsidR="006F35E0">
        <w:rPr>
          <w:b/>
          <w:noProof/>
          <w:sz w:val="24"/>
        </w:rPr>
        <w:t>- 4</w:t>
      </w:r>
      <w:r>
        <w:fldChar w:fldCharType="begin"/>
      </w:r>
      <w:r>
        <w:instrText xml:space="preserve"> DOCPROPERTY  EndDate  \* MERGEFORMAT </w:instrText>
      </w:r>
      <w:r>
        <w:fldChar w:fldCharType="separate"/>
      </w:r>
      <w:r w:rsidR="006F35E0" w:rsidRPr="00754F28">
        <w:rPr>
          <w:b/>
          <w:noProof/>
          <w:sz w:val="24"/>
          <w:vertAlign w:val="superscript"/>
        </w:rPr>
        <w:t>th</w:t>
      </w:r>
      <w:r w:rsidR="006F35E0">
        <w:rPr>
          <w:b/>
          <w:noProof/>
          <w:sz w:val="24"/>
        </w:rPr>
        <w:t xml:space="preserve"> </w:t>
      </w:r>
      <w:r>
        <w:rPr>
          <w:b/>
          <w:noProof/>
          <w:sz w:val="24"/>
        </w:rPr>
        <w:fldChar w:fldCharType="end"/>
      </w:r>
      <w:r w:rsidR="006F35E0">
        <w:rPr>
          <w:b/>
          <w:noProof/>
          <w:sz w:val="24"/>
          <w:lang w:eastAsia="ko-KR"/>
        </w:rPr>
        <w:t>March</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86585" w:rsidR="001E41F3" w:rsidRPr="00410371" w:rsidRDefault="00C95CB0" w:rsidP="00E13F3D">
            <w:pPr>
              <w:pStyle w:val="CRCoverPage"/>
              <w:spacing w:after="0"/>
              <w:jc w:val="right"/>
              <w:rPr>
                <w:b/>
                <w:noProof/>
                <w:sz w:val="28"/>
              </w:rPr>
            </w:pPr>
            <w:r>
              <w:fldChar w:fldCharType="begin"/>
            </w:r>
            <w:r>
              <w:instrText xml:space="preserve"> DOCPROPERTY  Spec#  \* MERGEFORMAT </w:instrText>
            </w:r>
            <w:r>
              <w:fldChar w:fldCharType="separate"/>
            </w:r>
            <w:r w:rsidR="0013188F">
              <w:rPr>
                <w:b/>
                <w:noProof/>
                <w:sz w:val="28"/>
              </w:rPr>
              <w:t>38.521-</w:t>
            </w:r>
            <w:r w:rsidR="003B359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A8A13" w:rsidR="001E41F3" w:rsidRPr="00410371" w:rsidRDefault="00C95CB0" w:rsidP="00547111">
            <w:pPr>
              <w:pStyle w:val="CRCoverPage"/>
              <w:spacing w:after="0"/>
              <w:rPr>
                <w:noProof/>
              </w:rPr>
            </w:pPr>
            <w:fldSimple w:instr=" DOCPROPERTY  Cr#  \* MERGEFORMAT ">
              <w:r w:rsidR="00F64AED">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0A9C" w:rsidR="001E41F3" w:rsidRPr="00410371" w:rsidRDefault="00C95CB0" w:rsidP="00E13F3D">
            <w:pPr>
              <w:pStyle w:val="CRCoverPage"/>
              <w:spacing w:after="0"/>
              <w:jc w:val="center"/>
              <w:rPr>
                <w:b/>
                <w:noProof/>
              </w:rPr>
            </w:pPr>
            <w:r>
              <w:fldChar w:fldCharType="begin"/>
            </w:r>
            <w:r>
              <w:instrText xml:space="preserve"> DOCPROPERTY  Revision  \* MERGEFORMAT </w:instrText>
            </w:r>
            <w:r>
              <w:fldChar w:fldCharType="separate"/>
            </w:r>
            <w:r w:rsidR="00131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A2DF1" w:rsidR="001E41F3" w:rsidRPr="00410371" w:rsidRDefault="00C95CB0">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B0DFF" w:rsidR="001E41F3" w:rsidRDefault="00C95CB0">
            <w:pPr>
              <w:pStyle w:val="CRCoverPage"/>
              <w:spacing w:after="0"/>
              <w:ind w:left="100"/>
              <w:rPr>
                <w:noProof/>
              </w:rPr>
            </w:pPr>
            <w:r>
              <w:fldChar w:fldCharType="begin"/>
            </w:r>
            <w:r>
              <w:instrText xml:space="preserve"> DOCPROPERTY  CrTitle  \* MERGEFORMAT </w:instrText>
            </w:r>
            <w:r>
              <w:fldChar w:fldCharType="separate"/>
            </w:r>
            <w:r w:rsidR="00FC329D">
              <w:t>Correction on test requirements for TC 6.5B.3.3</w:t>
            </w:r>
            <w:r w:rsidR="003B3593">
              <w:t>.</w:t>
            </w:r>
            <w:r w:rsidR="00FC329D">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C95CB0">
            <w:pPr>
              <w:pStyle w:val="CRCoverPage"/>
              <w:spacing w:after="0"/>
              <w:ind w:left="100"/>
              <w:rPr>
                <w:noProof/>
              </w:rPr>
            </w:pPr>
            <w:r>
              <w:fldChar w:fldCharType="begin"/>
            </w:r>
            <w:r>
              <w:instrText xml:space="preserve"> DOCPROPERTY  SourceIfWg  \* MERGEFORMAT </w:instrText>
            </w:r>
            <w:r>
              <w:fldChar w:fldCharType="separate"/>
            </w:r>
            <w:r w:rsidR="006F35E0">
              <w:rPr>
                <w:noProof/>
                <w:lang w:eastAsia="ko-KR"/>
              </w:rPr>
              <w:t>TTA</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C95CB0" w:rsidP="00547111">
            <w:pPr>
              <w:pStyle w:val="CRCoverPage"/>
              <w:spacing w:after="0"/>
              <w:ind w:left="100"/>
              <w:rPr>
                <w:noProof/>
              </w:rPr>
            </w:pPr>
            <w:r>
              <w:fldChar w:fldCharType="begin"/>
            </w:r>
            <w:r>
              <w:instrText xml:space="preserve"> DOCPROPERTY  SourceIfTsg  \* MERGEFORMAT </w:instrText>
            </w:r>
            <w:r>
              <w:fldChar w:fldCharType="separate"/>
            </w:r>
            <w:fldSimple w:instr=" DOCPROPERTY  RelatedWis  \* MERGEFORMAT ">
              <w:r w:rsidR="006F35E0">
                <w:rPr>
                  <w:noProof/>
                </w:rPr>
                <w:t>R5</w:t>
              </w:r>
            </w:fldSimple>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BE5BA" w:rsidR="001E41F3" w:rsidRDefault="00C95CB0">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F35E0">
                <w:rPr>
                  <w:noProof/>
                </w:rPr>
                <w:t>5GS_NR_LTE-UEConTest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788E6" w:rsidR="001E41F3" w:rsidRDefault="00C95CB0">
            <w:pPr>
              <w:pStyle w:val="CRCoverPage"/>
              <w:spacing w:after="0"/>
              <w:ind w:left="100"/>
              <w:rPr>
                <w:noProof/>
              </w:rPr>
            </w:pPr>
            <w:r>
              <w:fldChar w:fldCharType="begin"/>
            </w:r>
            <w:r>
              <w:instrText xml:space="preserve"> DOCPROPERTY  ResDate  \* MERGEFORMAT </w:instrText>
            </w:r>
            <w:r>
              <w:fldChar w:fldCharType="separate"/>
            </w:r>
            <w:r w:rsidR="006F35E0">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C95CB0"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1E41F3" w:rsidRDefault="00C95CB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76CA3" w:rsidR="001E41F3" w:rsidRDefault="009F1F62">
            <w:pPr>
              <w:pStyle w:val="CRCoverPage"/>
              <w:spacing w:after="0"/>
              <w:ind w:left="100"/>
              <w:rPr>
                <w:noProof/>
                <w:lang w:eastAsia="ko-KR"/>
              </w:rPr>
            </w:pPr>
            <w:r>
              <w:rPr>
                <w:noProof/>
                <w:lang w:eastAsia="ko-KR"/>
              </w:rPr>
              <w:t>The requirement for EN-DC configuration DC_3_n41 is defined in Rel-16 core specification. The configuration DC_3_n41 should be removed in Rel-15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90FE2" w:rsidR="001E41F3" w:rsidRDefault="009F1F62">
            <w:pPr>
              <w:pStyle w:val="CRCoverPage"/>
              <w:spacing w:after="0"/>
              <w:ind w:left="100"/>
              <w:rPr>
                <w:noProof/>
                <w:lang w:eastAsia="ko-KR"/>
              </w:rPr>
            </w:pPr>
            <w:r>
              <w:rPr>
                <w:rFonts w:hint="eastAsia"/>
                <w:noProof/>
                <w:lang w:eastAsia="ko-KR"/>
              </w:rPr>
              <w:t>R</w:t>
            </w:r>
            <w:r>
              <w:rPr>
                <w:noProof/>
                <w:lang w:eastAsia="ko-KR"/>
              </w:rPr>
              <w:t>emoved EN-DC configuration DC_3_n41 from Table 6.5B.3.3.2.5-1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D075F" w:rsidR="001E41F3" w:rsidRDefault="009F1F62">
            <w:pPr>
              <w:pStyle w:val="CRCoverPage"/>
              <w:spacing w:after="0"/>
              <w:ind w:left="100"/>
              <w:rPr>
                <w:noProof/>
              </w:rPr>
            </w:pPr>
            <w:r>
              <w:rPr>
                <w:noProof/>
                <w:lang w:eastAsia="ko-KR"/>
              </w:rPr>
              <w:t>The test case would be remain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A1768" w:rsidR="001E41F3" w:rsidRDefault="005E669D">
            <w:pPr>
              <w:pStyle w:val="CRCoverPage"/>
              <w:spacing w:after="0"/>
              <w:ind w:left="100"/>
              <w:rPr>
                <w:noProof/>
                <w:lang w:eastAsia="ko-KR"/>
              </w:rPr>
            </w:pPr>
            <w:r>
              <w:rPr>
                <w:rFonts w:hint="eastAsia"/>
                <w:noProof/>
                <w:lang w:eastAsia="ko-KR"/>
              </w:rPr>
              <w:t>6</w:t>
            </w:r>
            <w:r>
              <w:rPr>
                <w:noProof/>
                <w:lang w:eastAsia="ko-KR"/>
              </w:rPr>
              <w:t>.5B.3.3.2</w:t>
            </w:r>
            <w:r w:rsidR="00B81BB5">
              <w:rPr>
                <w:noProof/>
                <w:lang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B4C1F" w:rsidR="001E41F3" w:rsidRDefault="003B359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432ED" w:rsidR="001E41F3" w:rsidRDefault="003B359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329D12" w:rsidR="001E41F3" w:rsidRDefault="003B359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E35BE" w14:textId="77777777" w:rsidR="00415979" w:rsidRPr="005521DC" w:rsidRDefault="00415979" w:rsidP="00415979">
      <w:pPr>
        <w:pStyle w:val="30"/>
        <w:rPr>
          <w:color w:val="FF0000"/>
          <w:sz w:val="36"/>
          <w:lang w:eastAsia="ja-JP"/>
        </w:rPr>
      </w:pPr>
      <w:bookmarkStart w:id="1" w:name="_Toc75972101"/>
      <w:bookmarkStart w:id="2" w:name="_Toc85051536"/>
      <w:bookmarkStart w:id="3" w:name="_Toc90493555"/>
      <w:bookmarkStart w:id="4" w:name="_Toc90494195"/>
      <w:r w:rsidRPr="00140795">
        <w:rPr>
          <w:rFonts w:hint="eastAsia"/>
          <w:color w:val="FF0000"/>
          <w:sz w:val="36"/>
          <w:lang w:eastAsia="ja-JP"/>
        </w:rPr>
        <w:lastRenderedPageBreak/>
        <w:t>&lt;Unchanged sections skipped&gt;</w:t>
      </w:r>
    </w:p>
    <w:p w14:paraId="7ED28B4F" w14:textId="77777777" w:rsidR="00256885" w:rsidRPr="00527373" w:rsidRDefault="00256885" w:rsidP="00256885">
      <w:pPr>
        <w:pStyle w:val="5"/>
      </w:pPr>
      <w:r w:rsidRPr="00527373">
        <w:t>6.5B.3.3.2</w:t>
      </w:r>
      <w:r w:rsidRPr="00527373">
        <w:tab/>
        <w:t>Spurious emission band</w:t>
      </w:r>
      <w:bookmarkStart w:id="5" w:name="_GoBack"/>
      <w:bookmarkEnd w:id="5"/>
      <w:r w:rsidRPr="00527373">
        <w:t xml:space="preserve"> UE co-existence for Inter-band within FR1</w:t>
      </w:r>
      <w:bookmarkEnd w:id="1"/>
      <w:bookmarkEnd w:id="2"/>
      <w:bookmarkEnd w:id="3"/>
      <w:bookmarkEnd w:id="4"/>
    </w:p>
    <w:p w14:paraId="6E375F57" w14:textId="77777777" w:rsidR="00256885" w:rsidRPr="00527373" w:rsidRDefault="00256885" w:rsidP="00256885">
      <w:pPr>
        <w:pStyle w:val="EditorsNote"/>
      </w:pPr>
      <w:r w:rsidRPr="00527373">
        <w:t>Editor's note:</w:t>
      </w:r>
      <w:r w:rsidRPr="00527373">
        <w:tab/>
        <w:t>The default and additional test configuration is analysed based on the assumption that only intermodulation products need to be tested.</w:t>
      </w:r>
    </w:p>
    <w:p w14:paraId="5D51805E" w14:textId="77777777" w:rsidR="00256885" w:rsidRPr="00527373" w:rsidRDefault="00256885" w:rsidP="00256885">
      <w:pPr>
        <w:pStyle w:val="H6"/>
      </w:pPr>
      <w:r w:rsidRPr="00527373">
        <w:t>6.5B.3.3.2.1</w:t>
      </w:r>
      <w:r w:rsidRPr="00527373">
        <w:tab/>
        <w:t>Test purpose</w:t>
      </w:r>
    </w:p>
    <w:p w14:paraId="1AB6886B" w14:textId="77777777" w:rsidR="00256885" w:rsidRPr="00527373" w:rsidRDefault="00256885" w:rsidP="00256885">
      <w:r w:rsidRPr="00527373">
        <w:t>To verify that UE transmitter does not cause unacceptable interference to other channels or other systems in terms of transmitter spurious emissions for band UE co-existence for inter-band EN-DC.</w:t>
      </w:r>
    </w:p>
    <w:p w14:paraId="679C246B" w14:textId="77777777" w:rsidR="00256885" w:rsidRPr="00527373" w:rsidRDefault="00256885" w:rsidP="00256885">
      <w:pPr>
        <w:pStyle w:val="H6"/>
      </w:pPr>
      <w:r w:rsidRPr="00527373">
        <w:t>6.5B.3.3.2.2</w:t>
      </w:r>
      <w:r w:rsidRPr="00527373">
        <w:tab/>
        <w:t>Test applicability</w:t>
      </w:r>
    </w:p>
    <w:p w14:paraId="6C2E1BDF" w14:textId="77777777" w:rsidR="00256885" w:rsidRPr="00527373" w:rsidRDefault="00256885" w:rsidP="00256885">
      <w:r w:rsidRPr="00527373">
        <w:t>This test case applies to all types of E-UTRA UE release 15 and forward supporting inter-band EN-DC.</w:t>
      </w:r>
    </w:p>
    <w:p w14:paraId="3FF035A5" w14:textId="77777777" w:rsidR="00256885" w:rsidRPr="00527373" w:rsidRDefault="00256885" w:rsidP="00256885">
      <w:pPr>
        <w:pStyle w:val="H6"/>
      </w:pPr>
      <w:r w:rsidRPr="00527373">
        <w:t>6.5B.3.3.2.3</w:t>
      </w:r>
      <w:r w:rsidRPr="00527373">
        <w:tab/>
        <w:t>Minimum conformance requirements</w:t>
      </w:r>
    </w:p>
    <w:p w14:paraId="7D46C9B0" w14:textId="77777777" w:rsidR="00256885" w:rsidRPr="00527373" w:rsidRDefault="00256885" w:rsidP="00256885">
      <w:r w:rsidRPr="00527373">
        <w:t>This clause specifies the requirements for the specified EN-DC, for coexistence with protected bands. The requirements in Table 6.5B.3.3.2.3-1 and Table 6.5B.3.3.2.3-2 apply on each component carrier with all component carriers are active.</w:t>
      </w:r>
    </w:p>
    <w:p w14:paraId="1FB46178" w14:textId="77777777" w:rsidR="00256885" w:rsidRPr="00527373" w:rsidRDefault="00256885" w:rsidP="00256885">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660C0E3C" w14:textId="77777777" w:rsidR="00256885" w:rsidRPr="00527373" w:rsidRDefault="00256885" w:rsidP="00256885">
      <w:pPr>
        <w:pStyle w:val="TH"/>
      </w:pPr>
      <w:bookmarkStart w:id="6" w:name="_Hlk59984876"/>
      <w:r w:rsidRPr="00527373">
        <w:lastRenderedPageBreak/>
        <w:t>Table 6.5B.3.3.2.3-1</w:t>
      </w:r>
      <w:bookmarkEnd w:id="6"/>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56885" w:rsidRPr="00527373" w14:paraId="6F9BC47C" w14:textId="77777777" w:rsidTr="00FC32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78B053C" w14:textId="77777777" w:rsidR="00256885" w:rsidRPr="00527373" w:rsidRDefault="00256885" w:rsidP="00FC329D">
            <w:pPr>
              <w:pStyle w:val="TAH"/>
            </w:pPr>
            <w:r w:rsidRPr="00527373">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B54CF27" w14:textId="77777777" w:rsidR="00256885" w:rsidRPr="00527373" w:rsidRDefault="00256885" w:rsidP="00FC329D">
            <w:pPr>
              <w:pStyle w:val="TAH"/>
            </w:pPr>
            <w:r w:rsidRPr="00527373">
              <w:t>Spurious emission</w:t>
            </w:r>
          </w:p>
        </w:tc>
      </w:tr>
      <w:tr w:rsidR="00256885" w:rsidRPr="00527373" w14:paraId="6E436860" w14:textId="77777777" w:rsidTr="00FC32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CDC78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hideMark/>
          </w:tcPr>
          <w:p w14:paraId="026C50E7" w14:textId="77777777" w:rsidR="00256885" w:rsidRPr="00527373" w:rsidRDefault="00256885" w:rsidP="00FC329D">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10684CA4" w14:textId="77777777" w:rsidR="00256885" w:rsidRPr="00527373" w:rsidRDefault="00256885" w:rsidP="00FC329D">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0C50F531" w14:textId="77777777" w:rsidR="00256885" w:rsidRPr="00527373" w:rsidRDefault="00256885" w:rsidP="00FC329D">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18DB1977" w14:textId="77777777" w:rsidR="00256885" w:rsidRPr="00527373" w:rsidRDefault="00256885" w:rsidP="00FC329D">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286CBAB5" w14:textId="77777777" w:rsidR="00256885" w:rsidRPr="00527373" w:rsidRDefault="00256885" w:rsidP="00FC329D">
            <w:pPr>
              <w:pStyle w:val="TAH"/>
            </w:pPr>
            <w:r w:rsidRPr="00527373">
              <w:t>NOTE</w:t>
            </w:r>
          </w:p>
        </w:tc>
      </w:tr>
      <w:tr w:rsidR="00256885" w:rsidRPr="00527373" w14:paraId="3BFCEB9A"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B0814AD" w14:textId="77777777" w:rsidR="00256885" w:rsidRPr="00527373" w:rsidRDefault="00256885" w:rsidP="00FC329D">
            <w:pPr>
              <w:pStyle w:val="TAH"/>
            </w:pPr>
            <w:r w:rsidRPr="00527373">
              <w:t>DC_1_n28</w:t>
            </w:r>
          </w:p>
        </w:tc>
        <w:tc>
          <w:tcPr>
            <w:tcW w:w="2864" w:type="dxa"/>
            <w:tcBorders>
              <w:top w:val="single" w:sz="4" w:space="0" w:color="auto"/>
              <w:left w:val="nil"/>
              <w:bottom w:val="single" w:sz="4" w:space="0" w:color="auto"/>
              <w:right w:val="single" w:sz="4" w:space="0" w:color="auto"/>
            </w:tcBorders>
            <w:vAlign w:val="bottom"/>
          </w:tcPr>
          <w:p w14:paraId="700DF69A" w14:textId="77777777" w:rsidR="00256885" w:rsidRPr="00527373" w:rsidRDefault="00256885" w:rsidP="00FC329D">
            <w:pPr>
              <w:pStyle w:val="TAL"/>
            </w:pPr>
            <w:r w:rsidRPr="00527373">
              <w:t>E-UTRA Band 5, 7, 8, 18, 19, 20, 26, 27, 31, 38, 40, 41, 72, 73</w:t>
            </w:r>
          </w:p>
          <w:p w14:paraId="62BA7644" w14:textId="77777777" w:rsidR="00256885" w:rsidRPr="00527373" w:rsidRDefault="00256885" w:rsidP="00FC329D">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26580684"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FEBA71"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C43354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5FAF6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D998C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C6DC43" w14:textId="77777777" w:rsidR="00256885" w:rsidRPr="00527373" w:rsidRDefault="00256885" w:rsidP="00FC329D">
            <w:pPr>
              <w:pStyle w:val="TAC"/>
            </w:pPr>
          </w:p>
        </w:tc>
      </w:tr>
      <w:tr w:rsidR="00256885" w:rsidRPr="00527373" w14:paraId="083447F0" w14:textId="77777777" w:rsidTr="00FC329D">
        <w:trPr>
          <w:trHeight w:val="188"/>
          <w:jc w:val="center"/>
        </w:trPr>
        <w:tc>
          <w:tcPr>
            <w:tcW w:w="1632" w:type="dxa"/>
            <w:vMerge/>
            <w:tcBorders>
              <w:left w:val="single" w:sz="4" w:space="0" w:color="auto"/>
              <w:right w:val="single" w:sz="4" w:space="0" w:color="auto"/>
            </w:tcBorders>
            <w:vAlign w:val="center"/>
          </w:tcPr>
          <w:p w14:paraId="70E7570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6035AF9" w14:textId="77777777" w:rsidR="00256885" w:rsidRPr="00527373" w:rsidRDefault="00256885" w:rsidP="00FC329D">
            <w:pPr>
              <w:pStyle w:val="TAL"/>
            </w:pPr>
            <w:r w:rsidRPr="00527373">
              <w:t>E-UTRA Band 1, 22, 32, 42, 43, 50, 51, 52, 65, 74, 75, 76</w:t>
            </w:r>
          </w:p>
          <w:p w14:paraId="79C5E6C8" w14:textId="77777777" w:rsidR="00256885" w:rsidRPr="00527373" w:rsidRDefault="00256885" w:rsidP="00FC329D">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38338F4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B693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CF0F3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7883E8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0D275D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74FF7B90" w14:textId="77777777" w:rsidR="00256885" w:rsidRPr="00527373" w:rsidRDefault="00256885" w:rsidP="00FC329D">
            <w:pPr>
              <w:pStyle w:val="TAC"/>
            </w:pPr>
            <w:r w:rsidRPr="00527373">
              <w:t>2</w:t>
            </w:r>
          </w:p>
        </w:tc>
      </w:tr>
      <w:tr w:rsidR="00256885" w:rsidRPr="00527373" w14:paraId="0B5A51DF" w14:textId="77777777" w:rsidTr="00FC329D">
        <w:trPr>
          <w:trHeight w:val="188"/>
          <w:jc w:val="center"/>
        </w:trPr>
        <w:tc>
          <w:tcPr>
            <w:tcW w:w="1632" w:type="dxa"/>
            <w:vMerge/>
            <w:tcBorders>
              <w:left w:val="single" w:sz="4" w:space="0" w:color="auto"/>
              <w:right w:val="single" w:sz="4" w:space="0" w:color="auto"/>
            </w:tcBorders>
            <w:vAlign w:val="center"/>
          </w:tcPr>
          <w:p w14:paraId="58B8892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A722ACE" w14:textId="77777777" w:rsidR="00256885" w:rsidRPr="00527373" w:rsidRDefault="00256885" w:rsidP="00FC329D">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48E0FCEC"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A53CCA3"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BDE806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F1AF2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D8ADF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96341F" w14:textId="77777777" w:rsidR="00256885" w:rsidRPr="00527373" w:rsidRDefault="00256885" w:rsidP="00FC329D">
            <w:pPr>
              <w:pStyle w:val="TAC"/>
            </w:pPr>
            <w:r w:rsidRPr="00527373">
              <w:t>5</w:t>
            </w:r>
          </w:p>
        </w:tc>
      </w:tr>
      <w:tr w:rsidR="00256885" w:rsidRPr="00527373" w14:paraId="0C3C731B" w14:textId="77777777" w:rsidTr="00FC329D">
        <w:trPr>
          <w:trHeight w:val="188"/>
          <w:jc w:val="center"/>
        </w:trPr>
        <w:tc>
          <w:tcPr>
            <w:tcW w:w="1632" w:type="dxa"/>
            <w:vMerge/>
            <w:tcBorders>
              <w:left w:val="single" w:sz="4" w:space="0" w:color="auto"/>
              <w:right w:val="single" w:sz="4" w:space="0" w:color="auto"/>
            </w:tcBorders>
            <w:vAlign w:val="center"/>
          </w:tcPr>
          <w:p w14:paraId="23038BD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A196B6F"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C3B6C7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BD2E0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9CAF9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809324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3D9F839"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C149247" w14:textId="77777777" w:rsidR="00256885" w:rsidRPr="00527373" w:rsidRDefault="00256885" w:rsidP="00FC329D">
            <w:pPr>
              <w:pStyle w:val="TAC"/>
            </w:pPr>
            <w:r w:rsidRPr="00527373">
              <w:t>9, 11</w:t>
            </w:r>
          </w:p>
        </w:tc>
      </w:tr>
      <w:tr w:rsidR="00256885" w:rsidRPr="00527373" w14:paraId="557CD438" w14:textId="77777777" w:rsidTr="00FC329D">
        <w:trPr>
          <w:trHeight w:val="188"/>
          <w:jc w:val="center"/>
        </w:trPr>
        <w:tc>
          <w:tcPr>
            <w:tcW w:w="1632" w:type="dxa"/>
            <w:vMerge/>
            <w:tcBorders>
              <w:left w:val="single" w:sz="4" w:space="0" w:color="auto"/>
              <w:right w:val="single" w:sz="4" w:space="0" w:color="auto"/>
            </w:tcBorders>
            <w:vAlign w:val="center"/>
          </w:tcPr>
          <w:p w14:paraId="061886F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5FE4F06" w14:textId="77777777" w:rsidR="00256885" w:rsidRPr="00527373" w:rsidRDefault="00256885" w:rsidP="00FC329D">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382A9A3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6AB50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AEA15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B71108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B93D73E"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71B55B4F" w14:textId="77777777" w:rsidR="00256885" w:rsidRPr="00527373" w:rsidRDefault="00256885" w:rsidP="00FC329D">
            <w:pPr>
              <w:pStyle w:val="TAC"/>
            </w:pPr>
            <w:r w:rsidRPr="00527373">
              <w:t>9, 10</w:t>
            </w:r>
          </w:p>
        </w:tc>
      </w:tr>
      <w:tr w:rsidR="00256885" w:rsidRPr="00527373" w14:paraId="4D17DE2A" w14:textId="77777777" w:rsidTr="00FC329D">
        <w:trPr>
          <w:trHeight w:val="188"/>
          <w:jc w:val="center"/>
        </w:trPr>
        <w:tc>
          <w:tcPr>
            <w:tcW w:w="1632" w:type="dxa"/>
            <w:vMerge/>
            <w:tcBorders>
              <w:left w:val="single" w:sz="4" w:space="0" w:color="auto"/>
              <w:right w:val="single" w:sz="4" w:space="0" w:color="auto"/>
            </w:tcBorders>
            <w:vAlign w:val="center"/>
          </w:tcPr>
          <w:p w14:paraId="30E63F3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C12DBE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8BAB26" w14:textId="77777777" w:rsidR="00256885" w:rsidRPr="00527373" w:rsidRDefault="00256885" w:rsidP="00FC329D">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6B31B668" w14:textId="77777777" w:rsidR="00256885" w:rsidRPr="00527373" w:rsidRDefault="00256885" w:rsidP="00FC329D">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D2F994F" w14:textId="77777777" w:rsidR="00256885" w:rsidRPr="00527373" w:rsidRDefault="00256885" w:rsidP="00FC329D">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56194A55" w14:textId="77777777" w:rsidR="00256885" w:rsidRPr="00527373" w:rsidRDefault="00256885" w:rsidP="00FC329D">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2345889B" w14:textId="77777777" w:rsidR="00256885" w:rsidRPr="00527373" w:rsidRDefault="00256885" w:rsidP="00FC329D">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3D966119" w14:textId="77777777" w:rsidR="00256885" w:rsidRPr="00527373" w:rsidRDefault="00256885" w:rsidP="00FC329D">
            <w:pPr>
              <w:pStyle w:val="TAC"/>
              <w:rPr>
                <w:rFonts w:eastAsia="PMingLiU"/>
              </w:rPr>
            </w:pPr>
            <w:r w:rsidRPr="00527373">
              <w:t>5, 17</w:t>
            </w:r>
          </w:p>
        </w:tc>
      </w:tr>
      <w:tr w:rsidR="00256885" w:rsidRPr="00527373" w14:paraId="105BC535" w14:textId="77777777" w:rsidTr="00FC329D">
        <w:trPr>
          <w:trHeight w:val="188"/>
          <w:jc w:val="center"/>
        </w:trPr>
        <w:tc>
          <w:tcPr>
            <w:tcW w:w="1632" w:type="dxa"/>
            <w:vMerge/>
            <w:tcBorders>
              <w:left w:val="single" w:sz="4" w:space="0" w:color="auto"/>
              <w:right w:val="single" w:sz="4" w:space="0" w:color="auto"/>
            </w:tcBorders>
            <w:vAlign w:val="center"/>
          </w:tcPr>
          <w:p w14:paraId="27B2C22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FD03F2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133F84" w14:textId="77777777" w:rsidR="00256885" w:rsidRPr="00527373" w:rsidRDefault="00256885" w:rsidP="00FC329D">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47872F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DF1033" w14:textId="77777777" w:rsidR="00256885" w:rsidRPr="00527373" w:rsidRDefault="00256885" w:rsidP="00FC329D">
            <w:pPr>
              <w:pStyle w:val="TAC"/>
            </w:pPr>
            <w:r w:rsidRPr="00527373">
              <w:t>710</w:t>
            </w:r>
          </w:p>
        </w:tc>
        <w:tc>
          <w:tcPr>
            <w:tcW w:w="1172" w:type="dxa"/>
            <w:tcBorders>
              <w:top w:val="single" w:sz="4" w:space="0" w:color="auto"/>
              <w:left w:val="nil"/>
              <w:bottom w:val="single" w:sz="4" w:space="0" w:color="auto"/>
              <w:right w:val="single" w:sz="4" w:space="0" w:color="auto"/>
            </w:tcBorders>
          </w:tcPr>
          <w:p w14:paraId="277D3D49" w14:textId="77777777" w:rsidR="00256885" w:rsidRPr="00527373" w:rsidRDefault="00256885" w:rsidP="00FC329D">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AA4DB4F" w14:textId="77777777" w:rsidR="00256885" w:rsidRPr="00527373" w:rsidRDefault="00256885" w:rsidP="00FC329D">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717E2B9B" w14:textId="77777777" w:rsidR="00256885" w:rsidRPr="00527373" w:rsidRDefault="00256885" w:rsidP="00FC329D">
            <w:pPr>
              <w:pStyle w:val="TAC"/>
            </w:pPr>
            <w:r w:rsidRPr="00527373">
              <w:t>14</w:t>
            </w:r>
          </w:p>
        </w:tc>
      </w:tr>
      <w:tr w:rsidR="00256885" w:rsidRPr="00527373" w14:paraId="40E09075" w14:textId="77777777" w:rsidTr="00FC329D">
        <w:trPr>
          <w:trHeight w:val="188"/>
          <w:jc w:val="center"/>
        </w:trPr>
        <w:tc>
          <w:tcPr>
            <w:tcW w:w="1632" w:type="dxa"/>
            <w:vMerge/>
            <w:tcBorders>
              <w:left w:val="single" w:sz="4" w:space="0" w:color="auto"/>
              <w:right w:val="single" w:sz="4" w:space="0" w:color="auto"/>
            </w:tcBorders>
            <w:vAlign w:val="center"/>
          </w:tcPr>
          <w:p w14:paraId="2BA94B5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8BAF35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16EC35" w14:textId="77777777" w:rsidR="00256885" w:rsidRPr="00527373" w:rsidRDefault="00256885" w:rsidP="00FC329D">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25709AA7" w14:textId="77777777" w:rsidR="00256885" w:rsidRPr="00527373" w:rsidRDefault="00256885" w:rsidP="00FC329D">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BE9B3A2" w14:textId="77777777" w:rsidR="00256885" w:rsidRPr="00527373" w:rsidRDefault="00256885" w:rsidP="00FC329D">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7F9D4C2D" w14:textId="77777777" w:rsidR="00256885" w:rsidRPr="00527373" w:rsidRDefault="00256885" w:rsidP="00FC329D">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50806424" w14:textId="77777777" w:rsidR="00256885" w:rsidRPr="00527373" w:rsidRDefault="00256885" w:rsidP="00FC329D">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688E946A" w14:textId="77777777" w:rsidR="00256885" w:rsidRPr="00527373" w:rsidRDefault="00256885" w:rsidP="00FC329D">
            <w:pPr>
              <w:pStyle w:val="TAC"/>
              <w:rPr>
                <w:rFonts w:eastAsia="PMingLiU"/>
              </w:rPr>
            </w:pPr>
            <w:r w:rsidRPr="00527373">
              <w:t>5</w:t>
            </w:r>
          </w:p>
        </w:tc>
      </w:tr>
      <w:tr w:rsidR="00256885" w:rsidRPr="00527373" w14:paraId="1E063884" w14:textId="77777777" w:rsidTr="00FC329D">
        <w:trPr>
          <w:trHeight w:val="188"/>
          <w:jc w:val="center"/>
        </w:trPr>
        <w:tc>
          <w:tcPr>
            <w:tcW w:w="1632" w:type="dxa"/>
            <w:vMerge/>
            <w:tcBorders>
              <w:left w:val="single" w:sz="4" w:space="0" w:color="auto"/>
              <w:right w:val="single" w:sz="4" w:space="0" w:color="auto"/>
            </w:tcBorders>
            <w:vAlign w:val="center"/>
          </w:tcPr>
          <w:p w14:paraId="0212AC3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2164F63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47A0F0"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BF5DDB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6CC94"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tcPr>
          <w:p w14:paraId="21233E9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024947F"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7661B914" w14:textId="77777777" w:rsidR="00256885" w:rsidRPr="00527373" w:rsidRDefault="00256885" w:rsidP="00FC329D">
            <w:pPr>
              <w:pStyle w:val="TAC"/>
            </w:pPr>
          </w:p>
        </w:tc>
      </w:tr>
      <w:tr w:rsidR="00256885" w:rsidRPr="00527373" w14:paraId="022F3AE5" w14:textId="77777777" w:rsidTr="00FC329D">
        <w:trPr>
          <w:trHeight w:val="188"/>
          <w:jc w:val="center"/>
        </w:trPr>
        <w:tc>
          <w:tcPr>
            <w:tcW w:w="1632" w:type="dxa"/>
            <w:vMerge/>
            <w:tcBorders>
              <w:left w:val="single" w:sz="4" w:space="0" w:color="auto"/>
              <w:right w:val="single" w:sz="4" w:space="0" w:color="auto"/>
            </w:tcBorders>
            <w:vAlign w:val="center"/>
          </w:tcPr>
          <w:p w14:paraId="6FB2EA5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DD58D0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9156C9" w14:textId="77777777" w:rsidR="00256885" w:rsidRPr="00527373" w:rsidRDefault="00256885" w:rsidP="00FC329D">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16BB2AC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659C6B" w14:textId="77777777" w:rsidR="00256885" w:rsidRPr="00527373" w:rsidRDefault="00256885" w:rsidP="00FC329D">
            <w:pPr>
              <w:pStyle w:val="TAC"/>
            </w:pPr>
            <w:r w:rsidRPr="00527373">
              <w:t>694</w:t>
            </w:r>
          </w:p>
        </w:tc>
        <w:tc>
          <w:tcPr>
            <w:tcW w:w="1172" w:type="dxa"/>
            <w:tcBorders>
              <w:top w:val="single" w:sz="4" w:space="0" w:color="auto"/>
              <w:left w:val="nil"/>
              <w:bottom w:val="single" w:sz="4" w:space="0" w:color="auto"/>
              <w:right w:val="single" w:sz="4" w:space="0" w:color="auto"/>
            </w:tcBorders>
          </w:tcPr>
          <w:p w14:paraId="462E7336" w14:textId="77777777" w:rsidR="00256885" w:rsidRPr="00527373" w:rsidRDefault="00256885" w:rsidP="00FC329D">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7F06BD40" w14:textId="77777777" w:rsidR="00256885" w:rsidRPr="00527373" w:rsidRDefault="00256885" w:rsidP="00FC329D">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409729E6" w14:textId="77777777" w:rsidR="00256885" w:rsidRPr="00527373" w:rsidRDefault="00256885" w:rsidP="00FC329D">
            <w:pPr>
              <w:pStyle w:val="TAC"/>
            </w:pPr>
            <w:r w:rsidRPr="00527373">
              <w:t>5</w:t>
            </w:r>
          </w:p>
        </w:tc>
      </w:tr>
      <w:tr w:rsidR="00256885" w:rsidRPr="00527373" w14:paraId="6B418823" w14:textId="77777777" w:rsidTr="00FC329D">
        <w:trPr>
          <w:trHeight w:val="188"/>
          <w:jc w:val="center"/>
        </w:trPr>
        <w:tc>
          <w:tcPr>
            <w:tcW w:w="1632" w:type="dxa"/>
            <w:vMerge/>
            <w:tcBorders>
              <w:left w:val="single" w:sz="4" w:space="0" w:color="auto"/>
              <w:right w:val="single" w:sz="4" w:space="0" w:color="auto"/>
            </w:tcBorders>
            <w:vAlign w:val="center"/>
          </w:tcPr>
          <w:p w14:paraId="68F30A9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EEAA49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BA16BF"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0074C9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122754"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A7B9FB3"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3AA7C3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E6CB3FB" w14:textId="77777777" w:rsidR="00256885" w:rsidRPr="00527373" w:rsidRDefault="00256885" w:rsidP="00FC329D">
            <w:pPr>
              <w:pStyle w:val="TAC"/>
            </w:pPr>
            <w:r w:rsidRPr="00527373">
              <w:t>5, 16</w:t>
            </w:r>
          </w:p>
        </w:tc>
      </w:tr>
      <w:tr w:rsidR="00256885" w:rsidRPr="00527373" w14:paraId="6F47C613" w14:textId="77777777" w:rsidTr="00FC329D">
        <w:trPr>
          <w:trHeight w:val="188"/>
          <w:jc w:val="center"/>
        </w:trPr>
        <w:tc>
          <w:tcPr>
            <w:tcW w:w="1632" w:type="dxa"/>
            <w:vMerge/>
            <w:tcBorders>
              <w:left w:val="single" w:sz="4" w:space="0" w:color="auto"/>
              <w:right w:val="single" w:sz="4" w:space="0" w:color="auto"/>
            </w:tcBorders>
            <w:vAlign w:val="center"/>
          </w:tcPr>
          <w:p w14:paraId="4C108C6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1E6C4E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1C8CF5"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B58984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D7A135"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B5042ED"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1243B51"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6045544" w14:textId="77777777" w:rsidR="00256885" w:rsidRPr="00527373" w:rsidRDefault="00256885" w:rsidP="00FC329D">
            <w:pPr>
              <w:pStyle w:val="TAC"/>
            </w:pPr>
            <w:r w:rsidRPr="00527373">
              <w:t>5, 7, 16</w:t>
            </w:r>
          </w:p>
        </w:tc>
      </w:tr>
      <w:tr w:rsidR="00256885" w:rsidRPr="00527373" w14:paraId="7F23DBAF" w14:textId="77777777" w:rsidTr="00FC329D">
        <w:trPr>
          <w:trHeight w:val="188"/>
          <w:jc w:val="center"/>
        </w:trPr>
        <w:tc>
          <w:tcPr>
            <w:tcW w:w="1632" w:type="dxa"/>
            <w:vMerge/>
            <w:tcBorders>
              <w:left w:val="single" w:sz="4" w:space="0" w:color="auto"/>
              <w:right w:val="single" w:sz="4" w:space="0" w:color="auto"/>
            </w:tcBorders>
            <w:vAlign w:val="center"/>
          </w:tcPr>
          <w:p w14:paraId="2F86C5D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60604AD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2387AC"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318B77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430BE0"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52B5A54"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B352D12"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20EDC3D" w14:textId="77777777" w:rsidR="00256885" w:rsidRPr="00527373" w:rsidRDefault="00256885" w:rsidP="00FC329D">
            <w:pPr>
              <w:pStyle w:val="TAC"/>
            </w:pPr>
            <w:r w:rsidRPr="00527373">
              <w:t>5, 7, 16</w:t>
            </w:r>
          </w:p>
        </w:tc>
      </w:tr>
      <w:tr w:rsidR="00256885" w:rsidRPr="00527373" w14:paraId="2CBCA480" w14:textId="77777777" w:rsidTr="00FC329D">
        <w:trPr>
          <w:trHeight w:val="188"/>
          <w:jc w:val="center"/>
        </w:trPr>
        <w:tc>
          <w:tcPr>
            <w:tcW w:w="1632" w:type="dxa"/>
            <w:vMerge/>
            <w:tcBorders>
              <w:left w:val="single" w:sz="4" w:space="0" w:color="auto"/>
              <w:right w:val="single" w:sz="4" w:space="0" w:color="auto"/>
            </w:tcBorders>
            <w:vAlign w:val="center"/>
          </w:tcPr>
          <w:p w14:paraId="1DAFCC6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C4045D4" w14:textId="77777777" w:rsidR="00256885" w:rsidRPr="00527373" w:rsidRDefault="00256885" w:rsidP="00FC329D">
            <w:pPr>
              <w:pStyle w:val="TAL"/>
            </w:pPr>
          </w:p>
        </w:tc>
        <w:tc>
          <w:tcPr>
            <w:tcW w:w="934" w:type="dxa"/>
            <w:tcBorders>
              <w:top w:val="single" w:sz="4" w:space="0" w:color="auto"/>
              <w:left w:val="nil"/>
              <w:bottom w:val="single" w:sz="4" w:space="0" w:color="auto"/>
              <w:right w:val="single" w:sz="4" w:space="0" w:color="auto"/>
            </w:tcBorders>
            <w:vAlign w:val="center"/>
          </w:tcPr>
          <w:p w14:paraId="48C3D6BE" w14:textId="77777777" w:rsidR="00256885" w:rsidRPr="00527373" w:rsidRDefault="00256885" w:rsidP="00FC329D">
            <w:pPr>
              <w:pStyle w:val="TAC"/>
            </w:pPr>
          </w:p>
        </w:tc>
        <w:tc>
          <w:tcPr>
            <w:tcW w:w="310" w:type="dxa"/>
            <w:tcBorders>
              <w:top w:val="single" w:sz="4" w:space="0" w:color="auto"/>
              <w:left w:val="nil"/>
              <w:bottom w:val="single" w:sz="4" w:space="0" w:color="auto"/>
              <w:right w:val="single" w:sz="4" w:space="0" w:color="auto"/>
            </w:tcBorders>
            <w:vAlign w:val="center"/>
          </w:tcPr>
          <w:p w14:paraId="1C121343"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7C79BBD1" w14:textId="77777777" w:rsidR="00256885" w:rsidRPr="00527373" w:rsidRDefault="00256885" w:rsidP="00FC329D">
            <w:pPr>
              <w:pStyle w:val="TAC"/>
            </w:pPr>
          </w:p>
        </w:tc>
        <w:tc>
          <w:tcPr>
            <w:tcW w:w="1172" w:type="dxa"/>
            <w:tcBorders>
              <w:top w:val="single" w:sz="4" w:space="0" w:color="auto"/>
              <w:left w:val="nil"/>
              <w:bottom w:val="single" w:sz="4" w:space="0" w:color="auto"/>
              <w:right w:val="single" w:sz="4" w:space="0" w:color="auto"/>
            </w:tcBorders>
            <w:vAlign w:val="center"/>
          </w:tcPr>
          <w:p w14:paraId="65272FE5" w14:textId="77777777" w:rsidR="00256885" w:rsidRPr="00527373" w:rsidRDefault="00256885" w:rsidP="00FC329D">
            <w:pPr>
              <w:pStyle w:val="TAC"/>
            </w:pPr>
          </w:p>
        </w:tc>
        <w:tc>
          <w:tcPr>
            <w:tcW w:w="749" w:type="dxa"/>
            <w:tcBorders>
              <w:top w:val="single" w:sz="4" w:space="0" w:color="auto"/>
              <w:left w:val="nil"/>
              <w:bottom w:val="single" w:sz="4" w:space="0" w:color="auto"/>
              <w:right w:val="single" w:sz="4" w:space="0" w:color="auto"/>
            </w:tcBorders>
            <w:noWrap/>
            <w:vAlign w:val="center"/>
          </w:tcPr>
          <w:p w14:paraId="2B653E7B" w14:textId="77777777" w:rsidR="00256885" w:rsidRPr="00527373" w:rsidRDefault="00256885" w:rsidP="00FC329D">
            <w:pPr>
              <w:pStyle w:val="TAC"/>
            </w:pPr>
          </w:p>
        </w:tc>
        <w:tc>
          <w:tcPr>
            <w:tcW w:w="1228" w:type="dxa"/>
            <w:tcBorders>
              <w:top w:val="single" w:sz="4" w:space="0" w:color="auto"/>
              <w:left w:val="nil"/>
              <w:bottom w:val="single" w:sz="4" w:space="0" w:color="auto"/>
              <w:right w:val="single" w:sz="4" w:space="0" w:color="auto"/>
            </w:tcBorders>
            <w:noWrap/>
            <w:vAlign w:val="center"/>
          </w:tcPr>
          <w:p w14:paraId="661AC9CD" w14:textId="77777777" w:rsidR="00256885" w:rsidRPr="00527373" w:rsidRDefault="00256885" w:rsidP="00FC329D">
            <w:pPr>
              <w:pStyle w:val="TAC"/>
            </w:pPr>
          </w:p>
        </w:tc>
      </w:tr>
      <w:tr w:rsidR="00256885" w:rsidRPr="00527373" w14:paraId="73984A68" w14:textId="77777777" w:rsidTr="00FC329D">
        <w:trPr>
          <w:trHeight w:val="188"/>
          <w:jc w:val="center"/>
        </w:trPr>
        <w:tc>
          <w:tcPr>
            <w:tcW w:w="1632" w:type="dxa"/>
            <w:vMerge/>
            <w:tcBorders>
              <w:left w:val="single" w:sz="4" w:space="0" w:color="auto"/>
              <w:right w:val="single" w:sz="4" w:space="0" w:color="auto"/>
            </w:tcBorders>
            <w:vAlign w:val="center"/>
          </w:tcPr>
          <w:p w14:paraId="5BFF92F9"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6B63771" w14:textId="77777777" w:rsidR="00256885" w:rsidRPr="00527373" w:rsidRDefault="00256885" w:rsidP="00FC329D">
            <w:pPr>
              <w:pStyle w:val="TAL"/>
            </w:pPr>
          </w:p>
        </w:tc>
        <w:tc>
          <w:tcPr>
            <w:tcW w:w="934" w:type="dxa"/>
            <w:tcBorders>
              <w:top w:val="single" w:sz="4" w:space="0" w:color="auto"/>
              <w:left w:val="nil"/>
              <w:bottom w:val="single" w:sz="4" w:space="0" w:color="auto"/>
              <w:right w:val="single" w:sz="4" w:space="0" w:color="auto"/>
            </w:tcBorders>
            <w:vAlign w:val="center"/>
          </w:tcPr>
          <w:p w14:paraId="4779D3D9" w14:textId="77777777" w:rsidR="00256885" w:rsidRPr="00527373" w:rsidRDefault="00256885" w:rsidP="00FC329D">
            <w:pPr>
              <w:pStyle w:val="TAC"/>
            </w:pPr>
          </w:p>
        </w:tc>
        <w:tc>
          <w:tcPr>
            <w:tcW w:w="310" w:type="dxa"/>
            <w:tcBorders>
              <w:top w:val="single" w:sz="4" w:space="0" w:color="auto"/>
              <w:left w:val="nil"/>
              <w:bottom w:val="single" w:sz="4" w:space="0" w:color="auto"/>
              <w:right w:val="single" w:sz="4" w:space="0" w:color="auto"/>
            </w:tcBorders>
            <w:vAlign w:val="center"/>
          </w:tcPr>
          <w:p w14:paraId="27C117F5"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35C0C99A" w14:textId="77777777" w:rsidR="00256885" w:rsidRPr="00527373" w:rsidRDefault="00256885" w:rsidP="00FC329D">
            <w:pPr>
              <w:pStyle w:val="TAC"/>
            </w:pPr>
          </w:p>
        </w:tc>
        <w:tc>
          <w:tcPr>
            <w:tcW w:w="1172" w:type="dxa"/>
            <w:tcBorders>
              <w:top w:val="single" w:sz="4" w:space="0" w:color="auto"/>
              <w:left w:val="nil"/>
              <w:bottom w:val="single" w:sz="4" w:space="0" w:color="auto"/>
              <w:right w:val="single" w:sz="4" w:space="0" w:color="auto"/>
            </w:tcBorders>
          </w:tcPr>
          <w:p w14:paraId="4002EA3E" w14:textId="77777777" w:rsidR="00256885" w:rsidRPr="00527373" w:rsidRDefault="00256885" w:rsidP="00FC329D">
            <w:pPr>
              <w:pStyle w:val="TAC"/>
            </w:pPr>
          </w:p>
        </w:tc>
        <w:tc>
          <w:tcPr>
            <w:tcW w:w="749" w:type="dxa"/>
            <w:tcBorders>
              <w:top w:val="single" w:sz="4" w:space="0" w:color="auto"/>
              <w:left w:val="nil"/>
              <w:bottom w:val="single" w:sz="4" w:space="0" w:color="auto"/>
              <w:right w:val="single" w:sz="4" w:space="0" w:color="auto"/>
            </w:tcBorders>
            <w:noWrap/>
          </w:tcPr>
          <w:p w14:paraId="4AE1296F" w14:textId="77777777" w:rsidR="00256885" w:rsidRPr="00527373" w:rsidRDefault="00256885" w:rsidP="00FC329D">
            <w:pPr>
              <w:pStyle w:val="TAC"/>
            </w:pPr>
          </w:p>
        </w:tc>
        <w:tc>
          <w:tcPr>
            <w:tcW w:w="1228" w:type="dxa"/>
            <w:tcBorders>
              <w:top w:val="single" w:sz="4" w:space="0" w:color="auto"/>
              <w:left w:val="nil"/>
              <w:bottom w:val="single" w:sz="4" w:space="0" w:color="auto"/>
              <w:right w:val="single" w:sz="4" w:space="0" w:color="auto"/>
            </w:tcBorders>
            <w:noWrap/>
          </w:tcPr>
          <w:p w14:paraId="3AFF6A28" w14:textId="77777777" w:rsidR="00256885" w:rsidRPr="00527373" w:rsidRDefault="00256885" w:rsidP="00FC329D">
            <w:pPr>
              <w:pStyle w:val="TAC"/>
            </w:pPr>
          </w:p>
        </w:tc>
      </w:tr>
      <w:tr w:rsidR="00256885" w:rsidRPr="00527373" w14:paraId="5AAE68B9"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6B7BBB" w14:textId="77777777" w:rsidR="00256885" w:rsidRPr="00527373" w:rsidRDefault="00256885" w:rsidP="00FC329D">
            <w:pPr>
              <w:pStyle w:val="TAH"/>
            </w:pPr>
            <w:r w:rsidRPr="00527373">
              <w:t>DC_1_n77</w:t>
            </w:r>
          </w:p>
        </w:tc>
        <w:tc>
          <w:tcPr>
            <w:tcW w:w="2864" w:type="dxa"/>
            <w:tcBorders>
              <w:top w:val="single" w:sz="4" w:space="0" w:color="auto"/>
              <w:left w:val="nil"/>
              <w:bottom w:val="single" w:sz="4" w:space="0" w:color="auto"/>
              <w:right w:val="single" w:sz="4" w:space="0" w:color="auto"/>
            </w:tcBorders>
            <w:vAlign w:val="center"/>
            <w:hideMark/>
          </w:tcPr>
          <w:p w14:paraId="1A7689D4" w14:textId="77777777" w:rsidR="00256885" w:rsidRPr="00527373" w:rsidRDefault="00256885" w:rsidP="00FC329D">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50925C2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E5878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158E081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4D901F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142E4A7D"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EC4F63" w14:textId="77777777" w:rsidR="00256885" w:rsidRPr="00527373" w:rsidRDefault="00256885" w:rsidP="00FC329D">
            <w:pPr>
              <w:pStyle w:val="TAC"/>
            </w:pPr>
          </w:p>
        </w:tc>
      </w:tr>
      <w:tr w:rsidR="00256885" w:rsidRPr="00527373" w14:paraId="58AAFBC2"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F4604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hideMark/>
          </w:tcPr>
          <w:p w14:paraId="0D1EE3F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751CD9A4"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6ED6510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EEF5B7A"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2F951A62"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0621EAE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5E3CAC4D" w14:textId="77777777" w:rsidR="00256885" w:rsidRPr="00527373" w:rsidRDefault="00256885" w:rsidP="00FC329D">
            <w:pPr>
              <w:pStyle w:val="TAC"/>
            </w:pPr>
            <w:r w:rsidRPr="00527373">
              <w:t>5, 8</w:t>
            </w:r>
          </w:p>
        </w:tc>
      </w:tr>
      <w:tr w:rsidR="00256885" w:rsidRPr="00527373" w14:paraId="77A20A90"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892FF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hideMark/>
          </w:tcPr>
          <w:p w14:paraId="5403206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16FEF64C"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4E3B842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5C4964AB"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6A7DD2D"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70DCADC9"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5D03D8D3" w14:textId="77777777" w:rsidR="00256885" w:rsidRPr="00527373" w:rsidRDefault="00256885" w:rsidP="00FC329D">
            <w:pPr>
              <w:pStyle w:val="TAC"/>
            </w:pPr>
            <w:r w:rsidRPr="00527373">
              <w:t>5, 7, 8</w:t>
            </w:r>
          </w:p>
        </w:tc>
      </w:tr>
      <w:tr w:rsidR="00256885" w:rsidRPr="00527373" w14:paraId="44154B61"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7C3671"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hideMark/>
          </w:tcPr>
          <w:p w14:paraId="1E4157E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4BD6245D"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713DEFC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023B57F"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4F6C90B"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2A8B60DF"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4010157E" w14:textId="77777777" w:rsidR="00256885" w:rsidRPr="00527373" w:rsidRDefault="00256885" w:rsidP="00FC329D">
            <w:pPr>
              <w:pStyle w:val="TAC"/>
            </w:pPr>
            <w:r w:rsidRPr="00527373">
              <w:t>5, 7, 8</w:t>
            </w:r>
          </w:p>
        </w:tc>
      </w:tr>
      <w:tr w:rsidR="00256885" w:rsidRPr="00527373" w14:paraId="6215DB1C"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F9A273" w14:textId="77777777" w:rsidR="00256885" w:rsidRPr="00527373" w:rsidRDefault="00256885" w:rsidP="00FC329D">
            <w:pPr>
              <w:pStyle w:val="TAH"/>
            </w:pPr>
            <w:r w:rsidRPr="00527373">
              <w:t>DC_1_n78</w:t>
            </w:r>
          </w:p>
          <w:p w14:paraId="26DA0A4B" w14:textId="77777777" w:rsidR="00256885" w:rsidRPr="00527373" w:rsidRDefault="00256885" w:rsidP="00FC329D">
            <w:pPr>
              <w:pStyle w:val="TAH"/>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5C9A41C" w14:textId="77777777" w:rsidR="00256885" w:rsidRPr="00527373" w:rsidRDefault="00256885" w:rsidP="00FC329D">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73A976D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24BC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1505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53943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69B27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F02059" w14:textId="77777777" w:rsidR="00256885" w:rsidRPr="00527373" w:rsidRDefault="00256885" w:rsidP="00FC329D">
            <w:pPr>
              <w:pStyle w:val="TAC"/>
            </w:pPr>
          </w:p>
        </w:tc>
      </w:tr>
      <w:tr w:rsidR="00256885" w:rsidRPr="00527373" w14:paraId="56FEC7ED"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B83A6C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4A1DF7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066A23"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E22AA5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EE8FF9"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516035E"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8C2B0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5B8B60" w14:textId="77777777" w:rsidR="00256885" w:rsidRPr="00527373" w:rsidRDefault="00256885" w:rsidP="00FC329D">
            <w:pPr>
              <w:pStyle w:val="TAC"/>
            </w:pPr>
            <w:r w:rsidRPr="00527373">
              <w:t>5, 8</w:t>
            </w:r>
          </w:p>
        </w:tc>
      </w:tr>
      <w:tr w:rsidR="00256885" w:rsidRPr="00527373" w14:paraId="63468542"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48B813"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BCA76B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139EF39"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69B513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88BB53"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B872608"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ACAFAAA"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7FF2BF8" w14:textId="77777777" w:rsidR="00256885" w:rsidRPr="00527373" w:rsidRDefault="00256885" w:rsidP="00FC329D">
            <w:pPr>
              <w:pStyle w:val="TAC"/>
            </w:pPr>
            <w:r w:rsidRPr="00527373">
              <w:t>5, 7, 8</w:t>
            </w:r>
          </w:p>
        </w:tc>
      </w:tr>
      <w:tr w:rsidR="00256885" w:rsidRPr="00527373" w14:paraId="0ADE7F31"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3732FB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4FA20D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CA11F9"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52056B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AAD152"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82CE46B"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D43CE76"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D546CCB" w14:textId="77777777" w:rsidR="00256885" w:rsidRPr="00527373" w:rsidRDefault="00256885" w:rsidP="00FC329D">
            <w:pPr>
              <w:pStyle w:val="TAC"/>
            </w:pPr>
            <w:r w:rsidRPr="00527373">
              <w:t>5, 7, 8</w:t>
            </w:r>
          </w:p>
        </w:tc>
      </w:tr>
      <w:tr w:rsidR="00256885" w:rsidRPr="00527373" w14:paraId="34766578"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4C22D4E" w14:textId="77777777" w:rsidR="00256885" w:rsidRPr="00527373" w:rsidRDefault="00256885" w:rsidP="00FC329D">
            <w:pPr>
              <w:pStyle w:val="TAH"/>
            </w:pPr>
            <w:r w:rsidRPr="00527373">
              <w:t>DC_1_n79</w:t>
            </w:r>
          </w:p>
        </w:tc>
        <w:tc>
          <w:tcPr>
            <w:tcW w:w="2864" w:type="dxa"/>
            <w:tcBorders>
              <w:top w:val="single" w:sz="4" w:space="0" w:color="auto"/>
              <w:left w:val="nil"/>
              <w:bottom w:val="single" w:sz="4" w:space="0" w:color="auto"/>
              <w:right w:val="single" w:sz="4" w:space="0" w:color="auto"/>
            </w:tcBorders>
            <w:vAlign w:val="center"/>
          </w:tcPr>
          <w:p w14:paraId="7850CD25" w14:textId="77777777" w:rsidR="00256885" w:rsidRPr="00527373" w:rsidRDefault="00256885" w:rsidP="00FC329D">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EDAED0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C4885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AFB7D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D8AF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387B3F"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DCFA2D" w14:textId="77777777" w:rsidR="00256885" w:rsidRPr="00527373" w:rsidRDefault="00256885" w:rsidP="00FC329D">
            <w:pPr>
              <w:pStyle w:val="TAC"/>
            </w:pPr>
          </w:p>
        </w:tc>
      </w:tr>
      <w:tr w:rsidR="00256885" w:rsidRPr="00527373" w14:paraId="62A208F5" w14:textId="77777777" w:rsidTr="00FC329D">
        <w:trPr>
          <w:trHeight w:val="188"/>
          <w:jc w:val="center"/>
        </w:trPr>
        <w:tc>
          <w:tcPr>
            <w:tcW w:w="1632" w:type="dxa"/>
            <w:vMerge/>
            <w:tcBorders>
              <w:left w:val="single" w:sz="4" w:space="0" w:color="auto"/>
              <w:right w:val="single" w:sz="4" w:space="0" w:color="auto"/>
            </w:tcBorders>
            <w:vAlign w:val="center"/>
          </w:tcPr>
          <w:p w14:paraId="3D1F6D4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9AF4D7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3B11C3"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56254FB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6FEC34"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0C58719"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4DC757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8933697" w14:textId="77777777" w:rsidR="00256885" w:rsidRPr="00527373" w:rsidRDefault="00256885" w:rsidP="00FC329D">
            <w:pPr>
              <w:pStyle w:val="TAC"/>
            </w:pPr>
            <w:r w:rsidRPr="00527373">
              <w:t>5, 8</w:t>
            </w:r>
          </w:p>
        </w:tc>
      </w:tr>
      <w:tr w:rsidR="00256885" w:rsidRPr="00527373" w14:paraId="5DDB17E8" w14:textId="77777777" w:rsidTr="00FC329D">
        <w:trPr>
          <w:trHeight w:val="188"/>
          <w:jc w:val="center"/>
        </w:trPr>
        <w:tc>
          <w:tcPr>
            <w:tcW w:w="1632" w:type="dxa"/>
            <w:vMerge/>
            <w:tcBorders>
              <w:left w:val="single" w:sz="4" w:space="0" w:color="auto"/>
              <w:right w:val="single" w:sz="4" w:space="0" w:color="auto"/>
            </w:tcBorders>
            <w:vAlign w:val="center"/>
          </w:tcPr>
          <w:p w14:paraId="7D3E917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4607D9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BEFC92"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0DEC4A6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EF1155"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A78C165"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5A01F86"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AE63DBC" w14:textId="77777777" w:rsidR="00256885" w:rsidRPr="00527373" w:rsidRDefault="00256885" w:rsidP="00FC329D">
            <w:pPr>
              <w:pStyle w:val="TAC"/>
            </w:pPr>
            <w:r w:rsidRPr="00527373">
              <w:t>5, 7, 8</w:t>
            </w:r>
          </w:p>
        </w:tc>
      </w:tr>
      <w:tr w:rsidR="00256885" w:rsidRPr="00527373" w14:paraId="53FEEF6E"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39310B7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29922C4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B8606D"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275812E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D94768"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29562C8"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7FB7230"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4588BFC" w14:textId="77777777" w:rsidR="00256885" w:rsidRPr="00527373" w:rsidRDefault="00256885" w:rsidP="00FC329D">
            <w:pPr>
              <w:pStyle w:val="TAC"/>
            </w:pPr>
            <w:r w:rsidRPr="00527373">
              <w:t>5, 7, 8</w:t>
            </w:r>
          </w:p>
        </w:tc>
      </w:tr>
      <w:tr w:rsidR="00256885" w:rsidRPr="00527373" w14:paraId="27F87BED"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634213B" w14:textId="77777777" w:rsidR="00256885" w:rsidRPr="00527373" w:rsidRDefault="00256885" w:rsidP="00FC329D">
            <w:pPr>
              <w:pStyle w:val="TAH"/>
            </w:pPr>
            <w:r w:rsidRPr="00527373">
              <w:t>DC_2_n5</w:t>
            </w:r>
          </w:p>
        </w:tc>
        <w:tc>
          <w:tcPr>
            <w:tcW w:w="2864" w:type="dxa"/>
            <w:tcBorders>
              <w:top w:val="single" w:sz="4" w:space="0" w:color="auto"/>
              <w:left w:val="nil"/>
              <w:bottom w:val="single" w:sz="4" w:space="0" w:color="auto"/>
              <w:right w:val="single" w:sz="4" w:space="0" w:color="auto"/>
            </w:tcBorders>
            <w:vAlign w:val="bottom"/>
          </w:tcPr>
          <w:p w14:paraId="48EBBF35" w14:textId="77777777" w:rsidR="00256885" w:rsidRPr="00527373" w:rsidRDefault="00256885" w:rsidP="00FC329D">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71327F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06AF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458AA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E6317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039C09"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85D2E6" w14:textId="77777777" w:rsidR="00256885" w:rsidRPr="00527373" w:rsidRDefault="00256885" w:rsidP="00FC329D">
            <w:pPr>
              <w:pStyle w:val="TAC"/>
            </w:pPr>
          </w:p>
        </w:tc>
      </w:tr>
      <w:tr w:rsidR="00256885" w:rsidRPr="00527373" w14:paraId="45800D7B" w14:textId="77777777" w:rsidTr="00FC329D">
        <w:trPr>
          <w:trHeight w:val="188"/>
          <w:jc w:val="center"/>
        </w:trPr>
        <w:tc>
          <w:tcPr>
            <w:tcW w:w="1632" w:type="dxa"/>
            <w:vMerge/>
            <w:tcBorders>
              <w:left w:val="single" w:sz="4" w:space="0" w:color="auto"/>
              <w:right w:val="single" w:sz="4" w:space="0" w:color="auto"/>
            </w:tcBorders>
          </w:tcPr>
          <w:p w14:paraId="02B6F9A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0956619" w14:textId="77777777" w:rsidR="00256885" w:rsidRPr="00527373" w:rsidRDefault="00256885" w:rsidP="00FC329D">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3E7A976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F8F2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F4B11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B00A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95A00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28E258" w14:textId="77777777" w:rsidR="00256885" w:rsidRPr="00527373" w:rsidRDefault="00256885" w:rsidP="00FC329D">
            <w:pPr>
              <w:pStyle w:val="TAC"/>
            </w:pPr>
            <w:r w:rsidRPr="00527373">
              <w:t>2</w:t>
            </w:r>
          </w:p>
        </w:tc>
      </w:tr>
      <w:tr w:rsidR="00256885" w:rsidRPr="00527373" w14:paraId="5F821CF7"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5C91F469"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65A39FB" w14:textId="77777777" w:rsidR="00256885" w:rsidRPr="00527373" w:rsidRDefault="00256885" w:rsidP="00FC329D">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E6F4A3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7F1FB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F13D8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D2096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C0B36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9AE51B9" w14:textId="77777777" w:rsidR="00256885" w:rsidRPr="00527373" w:rsidRDefault="00256885" w:rsidP="00FC329D">
            <w:pPr>
              <w:pStyle w:val="TAC"/>
            </w:pPr>
            <w:r w:rsidRPr="00527373">
              <w:t>2</w:t>
            </w:r>
          </w:p>
        </w:tc>
      </w:tr>
      <w:tr w:rsidR="00256885" w:rsidRPr="00527373" w14:paraId="35D43416"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9E2C1D" w14:textId="77777777" w:rsidR="00256885" w:rsidRPr="00527373" w:rsidRDefault="00256885" w:rsidP="00FC329D">
            <w:pPr>
              <w:pStyle w:val="TAH"/>
            </w:pPr>
            <w:r w:rsidRPr="00527373">
              <w:t>DC_2_n66</w:t>
            </w:r>
          </w:p>
        </w:tc>
        <w:tc>
          <w:tcPr>
            <w:tcW w:w="2864" w:type="dxa"/>
            <w:tcBorders>
              <w:top w:val="single" w:sz="4" w:space="0" w:color="auto"/>
              <w:left w:val="nil"/>
              <w:bottom w:val="single" w:sz="4" w:space="0" w:color="auto"/>
              <w:right w:val="single" w:sz="4" w:space="0" w:color="auto"/>
            </w:tcBorders>
            <w:vAlign w:val="bottom"/>
          </w:tcPr>
          <w:p w14:paraId="580F1C17" w14:textId="77777777" w:rsidR="00256885" w:rsidRPr="00527373" w:rsidRDefault="00256885" w:rsidP="00FC329D">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6B58A1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FE8E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17B1F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14850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409EC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31849CD" w14:textId="77777777" w:rsidR="00256885" w:rsidRPr="00527373" w:rsidRDefault="00256885" w:rsidP="00FC329D">
            <w:pPr>
              <w:pStyle w:val="TAC"/>
            </w:pPr>
          </w:p>
        </w:tc>
      </w:tr>
      <w:tr w:rsidR="00256885" w:rsidRPr="00527373" w14:paraId="049514DF"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8DEF813"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CDFC0B4" w14:textId="77777777" w:rsidR="00256885" w:rsidRPr="00527373" w:rsidRDefault="00256885" w:rsidP="00FC329D">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7EF07E05"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1F94B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98A63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2D6A5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54733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D45A33" w14:textId="77777777" w:rsidR="00256885" w:rsidRPr="00527373" w:rsidRDefault="00256885" w:rsidP="00FC329D">
            <w:pPr>
              <w:pStyle w:val="TAC"/>
            </w:pPr>
            <w:r w:rsidRPr="00527373">
              <w:t>5</w:t>
            </w:r>
          </w:p>
        </w:tc>
      </w:tr>
      <w:tr w:rsidR="00256885" w:rsidRPr="00527373" w14:paraId="6370B00A"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64E674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68DD1ECE" w14:textId="77777777" w:rsidR="00256885" w:rsidRPr="00527373" w:rsidRDefault="00256885" w:rsidP="00FC329D">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05F3A30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C1DD0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48D95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7A8D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A4203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7479C7" w14:textId="77777777" w:rsidR="00256885" w:rsidRPr="00527373" w:rsidRDefault="00256885" w:rsidP="00FC329D">
            <w:pPr>
              <w:pStyle w:val="TAC"/>
            </w:pPr>
            <w:r w:rsidRPr="00527373">
              <w:t>2</w:t>
            </w:r>
          </w:p>
        </w:tc>
      </w:tr>
      <w:tr w:rsidR="00256885" w:rsidRPr="00527373" w14:paraId="539B24E2"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1E6D49" w14:textId="77777777" w:rsidR="00256885" w:rsidRPr="00527373" w:rsidRDefault="00256885" w:rsidP="00FC329D">
            <w:pPr>
              <w:pStyle w:val="TAH"/>
            </w:pPr>
            <w:r w:rsidRPr="00527373">
              <w:t>DC_2_n71</w:t>
            </w:r>
          </w:p>
        </w:tc>
        <w:tc>
          <w:tcPr>
            <w:tcW w:w="2864" w:type="dxa"/>
            <w:tcBorders>
              <w:top w:val="single" w:sz="4" w:space="0" w:color="auto"/>
              <w:left w:val="nil"/>
              <w:bottom w:val="single" w:sz="4" w:space="0" w:color="auto"/>
              <w:right w:val="single" w:sz="4" w:space="0" w:color="auto"/>
            </w:tcBorders>
            <w:vAlign w:val="bottom"/>
          </w:tcPr>
          <w:p w14:paraId="2B537AD0" w14:textId="77777777" w:rsidR="00256885" w:rsidRPr="00527373" w:rsidRDefault="00256885" w:rsidP="00FC329D">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3C9B499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3F3E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901BD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89C34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164EE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DD6C94" w14:textId="77777777" w:rsidR="00256885" w:rsidRPr="00527373" w:rsidRDefault="00256885" w:rsidP="00FC329D">
            <w:pPr>
              <w:pStyle w:val="TAC"/>
            </w:pPr>
          </w:p>
        </w:tc>
      </w:tr>
      <w:tr w:rsidR="00256885" w:rsidRPr="00527373" w14:paraId="039F3B26"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01E2D80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6857966" w14:textId="77777777" w:rsidR="00256885" w:rsidRPr="00527373" w:rsidRDefault="00256885" w:rsidP="00FC329D">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798F327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91070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C7901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0194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0583FD"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1A575A6" w14:textId="77777777" w:rsidR="00256885" w:rsidRPr="00527373" w:rsidRDefault="00256885" w:rsidP="00FC329D">
            <w:pPr>
              <w:pStyle w:val="TAC"/>
            </w:pPr>
            <w:r w:rsidRPr="00527373">
              <w:t>2</w:t>
            </w:r>
          </w:p>
        </w:tc>
      </w:tr>
      <w:tr w:rsidR="00256885" w:rsidRPr="00527373" w14:paraId="21532DBF"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0EACCC1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61F4DED" w14:textId="77777777" w:rsidR="00256885" w:rsidRPr="00527373" w:rsidRDefault="00256885" w:rsidP="00FC329D">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49FD4B5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3F7AE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5AE24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A6DED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07271"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F32EB2" w14:textId="77777777" w:rsidR="00256885" w:rsidRPr="00527373" w:rsidRDefault="00256885" w:rsidP="00FC329D">
            <w:pPr>
              <w:pStyle w:val="TAC"/>
            </w:pPr>
            <w:r w:rsidRPr="00527373">
              <w:t>5</w:t>
            </w:r>
          </w:p>
        </w:tc>
      </w:tr>
      <w:tr w:rsidR="00256885" w:rsidRPr="00527373" w14:paraId="7E489660"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0EAC04" w14:textId="77777777" w:rsidR="00256885" w:rsidRPr="00527373" w:rsidRDefault="00256885" w:rsidP="00FC329D">
            <w:pPr>
              <w:pStyle w:val="TAH"/>
            </w:pPr>
            <w:bookmarkStart w:id="7" w:name="_Hlk3986807"/>
            <w:r w:rsidRPr="00527373">
              <w:t>DC_2_n78</w:t>
            </w:r>
          </w:p>
        </w:tc>
        <w:tc>
          <w:tcPr>
            <w:tcW w:w="2864" w:type="dxa"/>
            <w:tcBorders>
              <w:top w:val="single" w:sz="4" w:space="0" w:color="auto"/>
              <w:left w:val="nil"/>
              <w:bottom w:val="single" w:sz="4" w:space="0" w:color="auto"/>
              <w:right w:val="single" w:sz="4" w:space="0" w:color="auto"/>
            </w:tcBorders>
            <w:vAlign w:val="center"/>
          </w:tcPr>
          <w:p w14:paraId="40E9CEB3" w14:textId="77777777" w:rsidR="00256885" w:rsidRPr="00527373" w:rsidRDefault="00256885" w:rsidP="00FC329D">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4AB7A2C"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7ADF5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637D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29E26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DFE12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CCEA63" w14:textId="77777777" w:rsidR="00256885" w:rsidRPr="00527373" w:rsidRDefault="00256885" w:rsidP="00FC329D">
            <w:pPr>
              <w:pStyle w:val="TAC"/>
            </w:pPr>
          </w:p>
        </w:tc>
      </w:tr>
      <w:tr w:rsidR="00256885" w:rsidRPr="00527373" w14:paraId="194B2044"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41BDECD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2E33D9A2" w14:textId="77777777" w:rsidR="00256885" w:rsidRPr="00527373" w:rsidRDefault="00256885" w:rsidP="00FC329D">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630FA6A"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00370D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0C30F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BF0CD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C1B7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D95DCFA" w14:textId="77777777" w:rsidR="00256885" w:rsidRPr="00527373" w:rsidRDefault="00256885" w:rsidP="00FC329D">
            <w:pPr>
              <w:pStyle w:val="TAC"/>
            </w:pPr>
            <w:r w:rsidRPr="00527373">
              <w:t>2</w:t>
            </w:r>
          </w:p>
        </w:tc>
      </w:tr>
      <w:bookmarkEnd w:id="7"/>
      <w:tr w:rsidR="00256885" w:rsidRPr="00527373" w14:paraId="51F0639A"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2218214" w14:textId="77777777" w:rsidR="00256885" w:rsidRPr="00527373" w:rsidRDefault="00256885" w:rsidP="00FC329D">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0A882E02" w14:textId="77777777" w:rsidR="00256885" w:rsidRPr="00527373" w:rsidRDefault="00256885" w:rsidP="00FC329D">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559B63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AFBA8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94FFB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26AB1" w14:textId="77777777" w:rsidR="00256885" w:rsidRPr="00527373" w:rsidRDefault="00256885" w:rsidP="00FC329D">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763DB05" w14:textId="77777777" w:rsidR="00256885" w:rsidRPr="00527373" w:rsidRDefault="00256885" w:rsidP="00FC329D">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D63D09" w14:textId="77777777" w:rsidR="00256885" w:rsidRPr="00527373" w:rsidRDefault="00256885" w:rsidP="00FC329D">
            <w:pPr>
              <w:pStyle w:val="TAC"/>
            </w:pPr>
          </w:p>
        </w:tc>
      </w:tr>
      <w:tr w:rsidR="00256885" w:rsidRPr="00527373" w14:paraId="6DACCA52" w14:textId="77777777" w:rsidTr="00FC329D">
        <w:trPr>
          <w:trHeight w:val="188"/>
          <w:jc w:val="center"/>
        </w:trPr>
        <w:tc>
          <w:tcPr>
            <w:tcW w:w="1632" w:type="dxa"/>
            <w:vMerge/>
            <w:tcBorders>
              <w:left w:val="single" w:sz="4" w:space="0" w:color="auto"/>
              <w:right w:val="single" w:sz="4" w:space="0" w:color="auto"/>
            </w:tcBorders>
          </w:tcPr>
          <w:p w14:paraId="0E29E2E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7F2E7EC" w14:textId="77777777" w:rsidR="00256885" w:rsidRPr="00527373" w:rsidRDefault="00256885" w:rsidP="00FC329D">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3CB83C6D" w14:textId="77777777" w:rsidR="00256885" w:rsidRPr="00527373" w:rsidRDefault="00256885" w:rsidP="00FC329D">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F2E676"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B7FED92" w14:textId="77777777" w:rsidR="00256885" w:rsidRPr="00527373" w:rsidRDefault="00256885" w:rsidP="00FC329D">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C9D66E" w14:textId="77777777" w:rsidR="00256885" w:rsidRPr="00527373" w:rsidRDefault="00256885" w:rsidP="00FC329D">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B340305" w14:textId="77777777" w:rsidR="00256885" w:rsidRPr="00527373" w:rsidRDefault="00256885" w:rsidP="00FC329D">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5648E1D" w14:textId="77777777" w:rsidR="00256885" w:rsidRPr="00527373" w:rsidRDefault="00256885" w:rsidP="00FC329D">
            <w:pPr>
              <w:pStyle w:val="TAC"/>
            </w:pPr>
            <w:r w:rsidRPr="00527373">
              <w:rPr>
                <w:rFonts w:eastAsia="PMingLiU"/>
              </w:rPr>
              <w:t>5</w:t>
            </w:r>
          </w:p>
        </w:tc>
      </w:tr>
      <w:tr w:rsidR="00256885" w:rsidRPr="00527373" w14:paraId="4188C748" w14:textId="77777777" w:rsidTr="00FC329D">
        <w:trPr>
          <w:trHeight w:val="188"/>
          <w:jc w:val="center"/>
        </w:trPr>
        <w:tc>
          <w:tcPr>
            <w:tcW w:w="1632" w:type="dxa"/>
            <w:vMerge/>
            <w:tcBorders>
              <w:left w:val="single" w:sz="4" w:space="0" w:color="auto"/>
              <w:right w:val="single" w:sz="4" w:space="0" w:color="auto"/>
            </w:tcBorders>
          </w:tcPr>
          <w:p w14:paraId="18DA993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5338169" w14:textId="77777777" w:rsidR="00256885" w:rsidRPr="00527373" w:rsidRDefault="00256885" w:rsidP="00FC329D">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73F84ABF" w14:textId="77777777" w:rsidR="00256885" w:rsidRPr="00527373" w:rsidRDefault="00256885" w:rsidP="00FC329D">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5864AB"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51AC186" w14:textId="77777777" w:rsidR="00256885" w:rsidRPr="00527373" w:rsidRDefault="00256885" w:rsidP="00FC329D">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EFD81" w14:textId="77777777" w:rsidR="00256885" w:rsidRPr="00527373" w:rsidRDefault="00256885" w:rsidP="00FC329D">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8D0372C" w14:textId="77777777" w:rsidR="00256885" w:rsidRPr="00527373" w:rsidRDefault="00256885" w:rsidP="00FC329D">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6E16FBE" w14:textId="77777777" w:rsidR="00256885" w:rsidRPr="00527373" w:rsidRDefault="00256885" w:rsidP="00FC329D">
            <w:pPr>
              <w:pStyle w:val="TAC"/>
            </w:pPr>
            <w:r w:rsidRPr="00527373">
              <w:rPr>
                <w:rFonts w:eastAsia="PMingLiU"/>
              </w:rPr>
              <w:t>2</w:t>
            </w:r>
          </w:p>
        </w:tc>
      </w:tr>
      <w:tr w:rsidR="00256885" w:rsidRPr="00527373" w14:paraId="1CDCAB92" w14:textId="77777777" w:rsidTr="00FC329D">
        <w:trPr>
          <w:trHeight w:val="188"/>
          <w:jc w:val="center"/>
        </w:trPr>
        <w:tc>
          <w:tcPr>
            <w:tcW w:w="1632" w:type="dxa"/>
            <w:vMerge/>
            <w:tcBorders>
              <w:left w:val="single" w:sz="4" w:space="0" w:color="auto"/>
              <w:right w:val="single" w:sz="4" w:space="0" w:color="auto"/>
            </w:tcBorders>
          </w:tcPr>
          <w:p w14:paraId="3751E75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C254B8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DCE453E" w14:textId="77777777" w:rsidR="00256885" w:rsidRPr="00527373" w:rsidRDefault="00256885" w:rsidP="00FC329D">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4329E7" w14:textId="77777777" w:rsidR="00256885" w:rsidRPr="00527373" w:rsidRDefault="00256885" w:rsidP="00FC329D">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4AB363E" w14:textId="77777777" w:rsidR="00256885" w:rsidRPr="00527373" w:rsidRDefault="00256885" w:rsidP="00FC329D">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74CD2A0" w14:textId="77777777" w:rsidR="00256885" w:rsidRPr="00527373" w:rsidRDefault="00256885" w:rsidP="00FC329D">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938FF64" w14:textId="77777777" w:rsidR="00256885" w:rsidRPr="00527373" w:rsidRDefault="00256885" w:rsidP="00FC329D">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AA932B" w14:textId="77777777" w:rsidR="00256885" w:rsidRPr="00527373" w:rsidRDefault="00256885" w:rsidP="00FC329D">
            <w:pPr>
              <w:pStyle w:val="TAC"/>
            </w:pPr>
            <w:r w:rsidRPr="00527373">
              <w:rPr>
                <w:rFonts w:eastAsia="PMingLiU"/>
              </w:rPr>
              <w:t>5, 6, 7</w:t>
            </w:r>
          </w:p>
        </w:tc>
      </w:tr>
      <w:tr w:rsidR="00256885" w:rsidRPr="00527373" w14:paraId="366C0CA2" w14:textId="77777777" w:rsidTr="00FC329D">
        <w:trPr>
          <w:trHeight w:val="188"/>
          <w:jc w:val="center"/>
        </w:trPr>
        <w:tc>
          <w:tcPr>
            <w:tcW w:w="1632" w:type="dxa"/>
            <w:vMerge/>
            <w:tcBorders>
              <w:left w:val="single" w:sz="4" w:space="0" w:color="auto"/>
              <w:right w:val="single" w:sz="4" w:space="0" w:color="auto"/>
            </w:tcBorders>
          </w:tcPr>
          <w:p w14:paraId="58AEB67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199BB9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1BE1540" w14:textId="77777777" w:rsidR="00256885" w:rsidRPr="00527373" w:rsidRDefault="00256885" w:rsidP="00FC329D">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4421516"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62FC8DA" w14:textId="77777777" w:rsidR="00256885" w:rsidRPr="00527373" w:rsidRDefault="00256885" w:rsidP="00FC329D">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239478F" w14:textId="77777777" w:rsidR="00256885" w:rsidRPr="00527373" w:rsidRDefault="00256885" w:rsidP="00FC329D">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7A7B1628" w14:textId="77777777" w:rsidR="00256885" w:rsidRPr="00527373" w:rsidRDefault="00256885" w:rsidP="00FC329D">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F0DFB3C" w14:textId="77777777" w:rsidR="00256885" w:rsidRPr="00527373" w:rsidRDefault="00256885" w:rsidP="00FC329D">
            <w:pPr>
              <w:pStyle w:val="TAC"/>
            </w:pPr>
            <w:r w:rsidRPr="00527373">
              <w:rPr>
                <w:rFonts w:eastAsia="PMingLiU"/>
              </w:rPr>
              <w:t>5, 6, 7</w:t>
            </w:r>
          </w:p>
        </w:tc>
      </w:tr>
      <w:tr w:rsidR="00256885" w:rsidRPr="00527373" w14:paraId="2E6017A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A2D628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A2A311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FAAC501" w14:textId="77777777" w:rsidR="00256885" w:rsidRPr="00527373" w:rsidRDefault="00256885" w:rsidP="00FC329D">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5549C4C"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9FCB680" w14:textId="77777777" w:rsidR="00256885" w:rsidRPr="00527373" w:rsidRDefault="00256885" w:rsidP="00FC329D">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0EF20A65" w14:textId="77777777" w:rsidR="00256885" w:rsidRPr="00527373" w:rsidRDefault="00256885" w:rsidP="00FC329D">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76857983" w14:textId="77777777" w:rsidR="00256885" w:rsidRPr="00527373" w:rsidRDefault="00256885" w:rsidP="00FC329D">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99398F6" w14:textId="77777777" w:rsidR="00256885" w:rsidRPr="00527373" w:rsidRDefault="00256885" w:rsidP="00FC329D">
            <w:pPr>
              <w:pStyle w:val="TAC"/>
            </w:pPr>
            <w:r w:rsidRPr="00527373">
              <w:rPr>
                <w:rFonts w:eastAsia="PMingLiU"/>
              </w:rPr>
              <w:t>5, 6</w:t>
            </w:r>
          </w:p>
        </w:tc>
      </w:tr>
      <w:tr w:rsidR="00256885" w:rsidRPr="00527373" w14:paraId="30AF425E"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778D02A" w14:textId="77777777" w:rsidR="00256885" w:rsidRPr="00527373" w:rsidRDefault="00256885" w:rsidP="00FC329D">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30D6BB51" w14:textId="77777777" w:rsidR="00256885" w:rsidRPr="00527373" w:rsidRDefault="00256885" w:rsidP="00FC329D">
            <w:pPr>
              <w:pStyle w:val="TAL"/>
            </w:pPr>
            <w:r w:rsidRPr="00527373">
              <w:t>E-UTRA Band 1, 42, 43, 50, 51, 65, 74, 75, 76</w:t>
            </w:r>
          </w:p>
          <w:p w14:paraId="38DCE705" w14:textId="77777777" w:rsidR="00256885" w:rsidRPr="00527373" w:rsidRDefault="00256885" w:rsidP="00FC329D">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0D97876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34DE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410AB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5AA6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A6548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04D014" w14:textId="77777777" w:rsidR="00256885" w:rsidRPr="00527373" w:rsidRDefault="00256885" w:rsidP="00FC329D">
            <w:pPr>
              <w:pStyle w:val="TAC"/>
            </w:pPr>
            <w:r w:rsidRPr="00527373">
              <w:t>2</w:t>
            </w:r>
          </w:p>
        </w:tc>
      </w:tr>
      <w:tr w:rsidR="00256885" w:rsidRPr="00527373" w14:paraId="0F0D8CB2" w14:textId="77777777" w:rsidTr="00FC329D">
        <w:trPr>
          <w:trHeight w:val="188"/>
          <w:jc w:val="center"/>
        </w:trPr>
        <w:tc>
          <w:tcPr>
            <w:tcW w:w="1632" w:type="dxa"/>
            <w:vMerge/>
            <w:tcBorders>
              <w:left w:val="single" w:sz="4" w:space="0" w:color="auto"/>
              <w:right w:val="single" w:sz="4" w:space="0" w:color="auto"/>
            </w:tcBorders>
          </w:tcPr>
          <w:p w14:paraId="4E91E55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E18341A"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193A46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17174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E3DA8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4271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9B9AD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18FA72F" w14:textId="77777777" w:rsidR="00256885" w:rsidRPr="00527373" w:rsidRDefault="00256885" w:rsidP="00FC329D">
            <w:pPr>
              <w:pStyle w:val="TAC"/>
            </w:pPr>
            <w:r w:rsidRPr="00527373">
              <w:t>9, 11</w:t>
            </w:r>
          </w:p>
        </w:tc>
      </w:tr>
      <w:tr w:rsidR="00256885" w:rsidRPr="00527373" w14:paraId="47D3317E" w14:textId="77777777" w:rsidTr="00FC329D">
        <w:trPr>
          <w:trHeight w:val="188"/>
          <w:jc w:val="center"/>
        </w:trPr>
        <w:tc>
          <w:tcPr>
            <w:tcW w:w="1632" w:type="dxa"/>
            <w:vMerge/>
            <w:tcBorders>
              <w:left w:val="single" w:sz="4" w:space="0" w:color="auto"/>
              <w:right w:val="single" w:sz="4" w:space="0" w:color="auto"/>
            </w:tcBorders>
          </w:tcPr>
          <w:p w14:paraId="15DB3B3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67C844E" w14:textId="77777777" w:rsidR="00256885" w:rsidRPr="00527373" w:rsidRDefault="00256885" w:rsidP="00FC329D">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41EC627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89C5D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78CBA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9EF7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D425E9"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DBF1D49" w14:textId="77777777" w:rsidR="00256885" w:rsidRPr="00527373" w:rsidRDefault="00256885" w:rsidP="00FC329D">
            <w:pPr>
              <w:pStyle w:val="TAC"/>
            </w:pPr>
            <w:r w:rsidRPr="00527373">
              <w:t>5</w:t>
            </w:r>
          </w:p>
        </w:tc>
      </w:tr>
      <w:tr w:rsidR="00256885" w:rsidRPr="00527373" w14:paraId="7FABA1B5" w14:textId="77777777" w:rsidTr="00FC329D">
        <w:trPr>
          <w:trHeight w:val="188"/>
          <w:jc w:val="center"/>
        </w:trPr>
        <w:tc>
          <w:tcPr>
            <w:tcW w:w="1632" w:type="dxa"/>
            <w:vMerge/>
            <w:tcBorders>
              <w:left w:val="single" w:sz="4" w:space="0" w:color="auto"/>
              <w:right w:val="single" w:sz="4" w:space="0" w:color="auto"/>
            </w:tcBorders>
          </w:tcPr>
          <w:p w14:paraId="0C1E7C8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89CF588" w14:textId="77777777" w:rsidR="00256885" w:rsidRPr="00527373" w:rsidRDefault="00256885" w:rsidP="00FC329D">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88420C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E91E0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318F7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9A66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5216B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3E14AB" w14:textId="77777777" w:rsidR="00256885" w:rsidRPr="00527373" w:rsidRDefault="00256885" w:rsidP="00FC329D">
            <w:pPr>
              <w:pStyle w:val="TAC"/>
            </w:pPr>
          </w:p>
        </w:tc>
      </w:tr>
      <w:tr w:rsidR="00256885" w:rsidRPr="00527373" w14:paraId="08E96C65" w14:textId="77777777" w:rsidTr="00FC329D">
        <w:trPr>
          <w:trHeight w:val="188"/>
          <w:jc w:val="center"/>
        </w:trPr>
        <w:tc>
          <w:tcPr>
            <w:tcW w:w="1632" w:type="dxa"/>
            <w:vMerge/>
            <w:tcBorders>
              <w:left w:val="single" w:sz="4" w:space="0" w:color="auto"/>
              <w:right w:val="single" w:sz="4" w:space="0" w:color="auto"/>
            </w:tcBorders>
          </w:tcPr>
          <w:p w14:paraId="7667A8C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1C37740"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2C27D55"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A4F10B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41A12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D089D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4414A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D942ED" w14:textId="77777777" w:rsidR="00256885" w:rsidRPr="00527373" w:rsidRDefault="00256885" w:rsidP="00FC329D">
            <w:pPr>
              <w:pStyle w:val="TAC"/>
            </w:pPr>
            <w:r w:rsidRPr="00527373">
              <w:t>9, 10</w:t>
            </w:r>
          </w:p>
        </w:tc>
      </w:tr>
      <w:tr w:rsidR="00256885" w:rsidRPr="00527373" w14:paraId="4AEFB804" w14:textId="77777777" w:rsidTr="00FC329D">
        <w:trPr>
          <w:trHeight w:val="188"/>
          <w:jc w:val="center"/>
        </w:trPr>
        <w:tc>
          <w:tcPr>
            <w:tcW w:w="1632" w:type="dxa"/>
            <w:vMerge/>
            <w:tcBorders>
              <w:left w:val="single" w:sz="4" w:space="0" w:color="auto"/>
              <w:right w:val="single" w:sz="4" w:space="0" w:color="auto"/>
            </w:tcBorders>
          </w:tcPr>
          <w:p w14:paraId="7DF0208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01DB47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A0FACC" w14:textId="77777777" w:rsidR="00256885" w:rsidRPr="00527373" w:rsidRDefault="00256885" w:rsidP="00FC329D">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0C2151D" w14:textId="77777777" w:rsidR="00256885" w:rsidRPr="00527373" w:rsidRDefault="00256885" w:rsidP="00FC329D">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40B0D9CD" w14:textId="77777777" w:rsidR="00256885" w:rsidRPr="00527373" w:rsidRDefault="00256885" w:rsidP="00FC329D">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BA05879" w14:textId="77777777" w:rsidR="00256885" w:rsidRPr="00527373" w:rsidRDefault="00256885" w:rsidP="00FC329D">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16F1358" w14:textId="77777777" w:rsidR="00256885" w:rsidRPr="00527373" w:rsidRDefault="00256885" w:rsidP="00FC329D">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D45D457" w14:textId="77777777" w:rsidR="00256885" w:rsidRPr="00527373" w:rsidRDefault="00256885" w:rsidP="00FC329D">
            <w:pPr>
              <w:pStyle w:val="TAC"/>
              <w:rPr>
                <w:rFonts w:eastAsia="PMingLiU"/>
              </w:rPr>
            </w:pPr>
            <w:r w:rsidRPr="00527373">
              <w:t>13</w:t>
            </w:r>
          </w:p>
        </w:tc>
      </w:tr>
      <w:tr w:rsidR="00256885" w:rsidRPr="00527373" w14:paraId="75976E67" w14:textId="77777777" w:rsidTr="00FC329D">
        <w:trPr>
          <w:trHeight w:val="188"/>
          <w:jc w:val="center"/>
        </w:trPr>
        <w:tc>
          <w:tcPr>
            <w:tcW w:w="1632" w:type="dxa"/>
            <w:vMerge/>
            <w:tcBorders>
              <w:left w:val="single" w:sz="4" w:space="0" w:color="auto"/>
              <w:right w:val="single" w:sz="4" w:space="0" w:color="auto"/>
            </w:tcBorders>
          </w:tcPr>
          <w:p w14:paraId="697343F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6029A9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F1807A" w14:textId="77777777" w:rsidR="00256885" w:rsidRPr="00527373" w:rsidRDefault="00256885" w:rsidP="00FC329D">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7DA983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0D81C5" w14:textId="77777777" w:rsidR="00256885" w:rsidRPr="00527373" w:rsidRDefault="00256885" w:rsidP="00FC329D">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2938209C" w14:textId="77777777" w:rsidR="00256885" w:rsidRPr="00527373" w:rsidRDefault="00256885" w:rsidP="00FC329D">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6947C36E" w14:textId="77777777" w:rsidR="00256885" w:rsidRPr="00527373" w:rsidRDefault="00256885" w:rsidP="00FC329D">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01214D19" w14:textId="77777777" w:rsidR="00256885" w:rsidRPr="00527373" w:rsidRDefault="00256885" w:rsidP="00FC329D">
            <w:pPr>
              <w:pStyle w:val="TAC"/>
            </w:pPr>
            <w:r w:rsidRPr="00527373">
              <w:t>14</w:t>
            </w:r>
          </w:p>
        </w:tc>
      </w:tr>
      <w:tr w:rsidR="00256885" w:rsidRPr="00527373" w14:paraId="3B953001" w14:textId="77777777" w:rsidTr="00FC329D">
        <w:trPr>
          <w:trHeight w:val="188"/>
          <w:jc w:val="center"/>
        </w:trPr>
        <w:tc>
          <w:tcPr>
            <w:tcW w:w="1632" w:type="dxa"/>
            <w:vMerge/>
            <w:tcBorders>
              <w:left w:val="single" w:sz="4" w:space="0" w:color="auto"/>
              <w:right w:val="single" w:sz="4" w:space="0" w:color="auto"/>
            </w:tcBorders>
          </w:tcPr>
          <w:p w14:paraId="4D7359B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D45568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15A12F" w14:textId="77777777" w:rsidR="00256885" w:rsidRPr="00527373" w:rsidRDefault="00256885" w:rsidP="00FC329D">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00D552A2" w14:textId="77777777" w:rsidR="00256885" w:rsidRPr="00527373" w:rsidRDefault="00256885" w:rsidP="00FC329D">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2CFBA11" w14:textId="77777777" w:rsidR="00256885" w:rsidRPr="00527373" w:rsidRDefault="00256885" w:rsidP="00FC329D">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621CDE8" w14:textId="77777777" w:rsidR="00256885" w:rsidRPr="00527373" w:rsidRDefault="00256885" w:rsidP="00FC329D">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9E5174F" w14:textId="77777777" w:rsidR="00256885" w:rsidRPr="00527373" w:rsidRDefault="00256885" w:rsidP="00FC329D">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BC0194" w14:textId="77777777" w:rsidR="00256885" w:rsidRPr="00527373" w:rsidRDefault="00256885" w:rsidP="00FC329D">
            <w:pPr>
              <w:pStyle w:val="TAC"/>
              <w:rPr>
                <w:rFonts w:eastAsia="PMingLiU"/>
              </w:rPr>
            </w:pPr>
            <w:r w:rsidRPr="00527373">
              <w:t>5</w:t>
            </w:r>
          </w:p>
        </w:tc>
      </w:tr>
      <w:tr w:rsidR="00256885" w:rsidRPr="00527373" w14:paraId="5D413083" w14:textId="77777777" w:rsidTr="00FC329D">
        <w:trPr>
          <w:trHeight w:val="188"/>
          <w:jc w:val="center"/>
        </w:trPr>
        <w:tc>
          <w:tcPr>
            <w:tcW w:w="1632" w:type="dxa"/>
            <w:vMerge/>
            <w:tcBorders>
              <w:left w:val="single" w:sz="4" w:space="0" w:color="auto"/>
              <w:right w:val="single" w:sz="4" w:space="0" w:color="auto"/>
            </w:tcBorders>
          </w:tcPr>
          <w:p w14:paraId="655F7AC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AF59A5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2E5C49"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C97393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7A742D"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4C7DEF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2C1132E"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098BB3" w14:textId="77777777" w:rsidR="00256885" w:rsidRPr="00527373" w:rsidRDefault="00256885" w:rsidP="00FC329D">
            <w:pPr>
              <w:pStyle w:val="TAC"/>
            </w:pPr>
          </w:p>
        </w:tc>
      </w:tr>
      <w:tr w:rsidR="00256885" w:rsidRPr="00527373" w14:paraId="66AF72B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8EEED4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112896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2DF381"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0E399F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968D8B"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8C0EE28"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7D3425"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A465173" w14:textId="77777777" w:rsidR="00256885" w:rsidRPr="00527373" w:rsidRDefault="00256885" w:rsidP="00FC329D">
            <w:pPr>
              <w:pStyle w:val="TAC"/>
            </w:pPr>
            <w:r w:rsidRPr="00527373">
              <w:t>3, 9</w:t>
            </w:r>
          </w:p>
        </w:tc>
      </w:tr>
      <w:tr w:rsidR="00256885" w:rsidRPr="00527373" w14:paraId="11B85732"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3D1547C" w14:textId="77777777" w:rsidR="00256885" w:rsidRPr="00527373" w:rsidRDefault="00256885" w:rsidP="00FC329D">
            <w:pPr>
              <w:pStyle w:val="TAH"/>
            </w:pPr>
            <w:r w:rsidRPr="00527373">
              <w:t>DC_3_n77</w:t>
            </w:r>
          </w:p>
        </w:tc>
        <w:tc>
          <w:tcPr>
            <w:tcW w:w="2864" w:type="dxa"/>
            <w:tcBorders>
              <w:top w:val="single" w:sz="4" w:space="0" w:color="auto"/>
              <w:left w:val="nil"/>
              <w:bottom w:val="single" w:sz="4" w:space="0" w:color="auto"/>
              <w:right w:val="single" w:sz="4" w:space="0" w:color="auto"/>
            </w:tcBorders>
            <w:vAlign w:val="center"/>
          </w:tcPr>
          <w:p w14:paraId="40A3101C" w14:textId="77777777" w:rsidR="00256885" w:rsidRPr="00527373" w:rsidRDefault="00256885" w:rsidP="00FC329D">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AADCDC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BC095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BEEB0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A592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4A4A09"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072F8F" w14:textId="77777777" w:rsidR="00256885" w:rsidRPr="00527373" w:rsidRDefault="00256885" w:rsidP="00FC329D">
            <w:pPr>
              <w:pStyle w:val="TAC"/>
            </w:pPr>
          </w:p>
        </w:tc>
      </w:tr>
      <w:tr w:rsidR="00256885" w:rsidRPr="00527373" w14:paraId="0A02427E" w14:textId="77777777" w:rsidTr="00FC329D">
        <w:trPr>
          <w:trHeight w:val="188"/>
          <w:jc w:val="center"/>
        </w:trPr>
        <w:tc>
          <w:tcPr>
            <w:tcW w:w="1632" w:type="dxa"/>
            <w:vMerge/>
            <w:tcBorders>
              <w:left w:val="single" w:sz="4" w:space="0" w:color="auto"/>
              <w:right w:val="single" w:sz="4" w:space="0" w:color="auto"/>
            </w:tcBorders>
            <w:vAlign w:val="center"/>
          </w:tcPr>
          <w:p w14:paraId="67F5CF43"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C1D1CB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3E3C7D0"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47551E7"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3D3CE82"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FA5FE8F"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2389AA"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465372C" w14:textId="77777777" w:rsidR="00256885" w:rsidRPr="00527373" w:rsidRDefault="00256885" w:rsidP="00FC329D">
            <w:pPr>
              <w:pStyle w:val="TAC"/>
            </w:pPr>
            <w:r w:rsidRPr="00527373">
              <w:t>3</w:t>
            </w:r>
          </w:p>
        </w:tc>
      </w:tr>
      <w:tr w:rsidR="00256885" w:rsidRPr="00527373" w14:paraId="3B3C14AC"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3BD9565" w14:textId="77777777" w:rsidR="00256885" w:rsidRPr="00527373" w:rsidRDefault="00256885" w:rsidP="00FC329D">
            <w:pPr>
              <w:pStyle w:val="TAH"/>
            </w:pPr>
            <w:r w:rsidRPr="00527373">
              <w:t>DC_3_n78</w:t>
            </w:r>
          </w:p>
          <w:p w14:paraId="6B191151" w14:textId="77777777" w:rsidR="00256885" w:rsidRPr="00527373" w:rsidRDefault="00256885" w:rsidP="00FC329D">
            <w:pPr>
              <w:pStyle w:val="TAH"/>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BBA3129" w14:textId="77777777" w:rsidR="00256885" w:rsidRPr="00527373" w:rsidRDefault="00256885" w:rsidP="00FC329D">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0FCB88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0DE1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946BA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F1A21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4BC8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205A7B" w14:textId="77777777" w:rsidR="00256885" w:rsidRPr="00527373" w:rsidRDefault="00256885" w:rsidP="00FC329D">
            <w:pPr>
              <w:pStyle w:val="TAC"/>
            </w:pPr>
          </w:p>
        </w:tc>
      </w:tr>
      <w:tr w:rsidR="00256885" w:rsidRPr="00527373" w14:paraId="60753CEE" w14:textId="77777777" w:rsidTr="00FC329D">
        <w:trPr>
          <w:trHeight w:val="188"/>
          <w:jc w:val="center"/>
        </w:trPr>
        <w:tc>
          <w:tcPr>
            <w:tcW w:w="1632" w:type="dxa"/>
            <w:vMerge/>
            <w:tcBorders>
              <w:left w:val="single" w:sz="4" w:space="0" w:color="auto"/>
              <w:right w:val="single" w:sz="4" w:space="0" w:color="auto"/>
            </w:tcBorders>
            <w:vAlign w:val="center"/>
          </w:tcPr>
          <w:p w14:paraId="0AF1EB3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DD989E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D8D26FC"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B1D5BF3"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05D6147"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69BF20"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8D622C3"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A008182" w14:textId="77777777" w:rsidR="00256885" w:rsidRPr="00527373" w:rsidRDefault="00256885" w:rsidP="00FC329D">
            <w:pPr>
              <w:pStyle w:val="TAC"/>
            </w:pPr>
            <w:r w:rsidRPr="00527373">
              <w:t>3</w:t>
            </w:r>
          </w:p>
        </w:tc>
      </w:tr>
      <w:tr w:rsidR="00256885" w:rsidRPr="00527373" w14:paraId="406860B3"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CAF5519" w14:textId="77777777" w:rsidR="00256885" w:rsidRPr="00527373" w:rsidRDefault="00256885" w:rsidP="00FC329D">
            <w:pPr>
              <w:pStyle w:val="TAH"/>
            </w:pPr>
            <w:r w:rsidRPr="00527373">
              <w:t>DC_3_n79</w:t>
            </w:r>
          </w:p>
          <w:p w14:paraId="3D60635E" w14:textId="77777777" w:rsidR="00256885" w:rsidRPr="00527373" w:rsidRDefault="00256885" w:rsidP="00FC329D">
            <w:pPr>
              <w:pStyle w:val="TAH"/>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35D0EB56" w14:textId="77777777" w:rsidR="00256885" w:rsidRPr="00527373" w:rsidRDefault="00256885" w:rsidP="00FC329D">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AE1021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19B02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88924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179A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84C1CD"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0BAFEA" w14:textId="77777777" w:rsidR="00256885" w:rsidRPr="00527373" w:rsidRDefault="00256885" w:rsidP="00FC329D">
            <w:pPr>
              <w:pStyle w:val="TAC"/>
            </w:pPr>
          </w:p>
        </w:tc>
      </w:tr>
      <w:tr w:rsidR="00256885" w:rsidRPr="00527373" w14:paraId="4AF1EAB3" w14:textId="77777777" w:rsidTr="00FC329D">
        <w:trPr>
          <w:trHeight w:val="188"/>
          <w:jc w:val="center"/>
        </w:trPr>
        <w:tc>
          <w:tcPr>
            <w:tcW w:w="1632" w:type="dxa"/>
            <w:vMerge/>
            <w:tcBorders>
              <w:left w:val="single" w:sz="4" w:space="0" w:color="auto"/>
              <w:right w:val="single" w:sz="4" w:space="0" w:color="auto"/>
            </w:tcBorders>
            <w:vAlign w:val="center"/>
          </w:tcPr>
          <w:p w14:paraId="7F5291C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DB0A9CA" w14:textId="77777777" w:rsidR="00256885" w:rsidRPr="00527373" w:rsidRDefault="00256885" w:rsidP="00FC329D">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D6E59F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E195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9E284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CA65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06B42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38D28B" w14:textId="77777777" w:rsidR="00256885" w:rsidRPr="00527373" w:rsidRDefault="00256885" w:rsidP="00FC329D">
            <w:pPr>
              <w:pStyle w:val="TAC"/>
            </w:pPr>
            <w:r w:rsidRPr="00527373">
              <w:t>2</w:t>
            </w:r>
          </w:p>
        </w:tc>
      </w:tr>
      <w:tr w:rsidR="00256885" w:rsidRPr="00527373" w14:paraId="57B1A759" w14:textId="77777777" w:rsidTr="00FC329D">
        <w:trPr>
          <w:trHeight w:val="188"/>
          <w:jc w:val="center"/>
        </w:trPr>
        <w:tc>
          <w:tcPr>
            <w:tcW w:w="1632" w:type="dxa"/>
            <w:vMerge/>
            <w:tcBorders>
              <w:left w:val="single" w:sz="4" w:space="0" w:color="auto"/>
              <w:right w:val="single" w:sz="4" w:space="0" w:color="auto"/>
            </w:tcBorders>
            <w:vAlign w:val="center"/>
          </w:tcPr>
          <w:p w14:paraId="3DC5B21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44DE6C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B9A887B"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728EA8"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FD790CE"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BDB1D82"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007C291"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4C01350" w14:textId="77777777" w:rsidR="00256885" w:rsidRPr="00527373" w:rsidRDefault="00256885" w:rsidP="00FC329D">
            <w:pPr>
              <w:pStyle w:val="TAC"/>
            </w:pPr>
            <w:r w:rsidRPr="00527373">
              <w:t>3</w:t>
            </w:r>
          </w:p>
        </w:tc>
      </w:tr>
      <w:tr w:rsidR="00256885" w:rsidRPr="00527373" w14:paraId="2CCD0E47"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56DDF84" w14:textId="77777777" w:rsidR="00256885" w:rsidRPr="00527373" w:rsidRDefault="00256885" w:rsidP="00FC329D">
            <w:pPr>
              <w:pStyle w:val="TAH"/>
            </w:pPr>
            <w:r w:rsidRPr="00527373">
              <w:t>DC_5_n66</w:t>
            </w:r>
          </w:p>
        </w:tc>
        <w:tc>
          <w:tcPr>
            <w:tcW w:w="2864" w:type="dxa"/>
            <w:tcBorders>
              <w:top w:val="single" w:sz="4" w:space="0" w:color="auto"/>
              <w:left w:val="nil"/>
              <w:bottom w:val="single" w:sz="4" w:space="0" w:color="auto"/>
              <w:right w:val="single" w:sz="4" w:space="0" w:color="auto"/>
            </w:tcBorders>
            <w:vAlign w:val="bottom"/>
          </w:tcPr>
          <w:p w14:paraId="7324B127" w14:textId="77777777" w:rsidR="00256885" w:rsidRPr="00527373" w:rsidRDefault="00256885" w:rsidP="00FC329D">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1AD1C1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1B0F4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269CE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DBF3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7D08B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C3C0EC" w14:textId="77777777" w:rsidR="00256885" w:rsidRPr="00527373" w:rsidRDefault="00256885" w:rsidP="00FC329D">
            <w:pPr>
              <w:pStyle w:val="TAC"/>
            </w:pPr>
          </w:p>
        </w:tc>
      </w:tr>
      <w:tr w:rsidR="00256885" w:rsidRPr="00527373" w14:paraId="380A9215" w14:textId="77777777" w:rsidTr="00FC329D">
        <w:trPr>
          <w:trHeight w:val="188"/>
          <w:jc w:val="center"/>
        </w:trPr>
        <w:tc>
          <w:tcPr>
            <w:tcW w:w="1632" w:type="dxa"/>
            <w:vMerge/>
            <w:tcBorders>
              <w:left w:val="single" w:sz="4" w:space="0" w:color="auto"/>
              <w:right w:val="single" w:sz="4" w:space="0" w:color="auto"/>
            </w:tcBorders>
          </w:tcPr>
          <w:p w14:paraId="51A98D0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0948AE7" w14:textId="77777777" w:rsidR="00256885" w:rsidRPr="00527373" w:rsidRDefault="00256885" w:rsidP="00FC329D">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0DA1AAB2" w14:textId="77777777" w:rsidR="00256885" w:rsidRPr="00527373" w:rsidRDefault="00256885" w:rsidP="00FC329D">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0E1E1C0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4DB5B" w14:textId="77777777" w:rsidR="00256885" w:rsidRPr="00527373" w:rsidRDefault="00256885" w:rsidP="00FC329D">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500041C" w14:textId="77777777" w:rsidR="00256885" w:rsidRPr="00527373" w:rsidRDefault="00256885" w:rsidP="00FC329D">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CAA55AD"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A5ADD4" w14:textId="77777777" w:rsidR="00256885" w:rsidRPr="00527373" w:rsidRDefault="00256885" w:rsidP="00FC329D">
            <w:pPr>
              <w:pStyle w:val="TAC"/>
            </w:pPr>
          </w:p>
        </w:tc>
      </w:tr>
      <w:tr w:rsidR="00256885" w:rsidRPr="00527373" w14:paraId="04D5DAE6"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892F0F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8331C8F" w14:textId="77777777" w:rsidR="00256885" w:rsidRPr="00527373" w:rsidRDefault="00256885" w:rsidP="00FC329D">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2BDB51D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DFB8A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BB380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062B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B7028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0E8FA45" w14:textId="77777777" w:rsidR="00256885" w:rsidRPr="00527373" w:rsidRDefault="00256885" w:rsidP="00FC329D">
            <w:pPr>
              <w:pStyle w:val="TAC"/>
            </w:pPr>
            <w:r w:rsidRPr="00527373">
              <w:t>2</w:t>
            </w:r>
          </w:p>
        </w:tc>
      </w:tr>
      <w:tr w:rsidR="00256885" w:rsidRPr="00527373" w14:paraId="2FC1297F"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B3B5504" w14:textId="77777777" w:rsidR="00256885" w:rsidRPr="00527373" w:rsidRDefault="00256885" w:rsidP="00FC329D">
            <w:pPr>
              <w:pStyle w:val="TAH"/>
            </w:pPr>
            <w:r w:rsidRPr="00527373">
              <w:t>DC_5</w:t>
            </w:r>
            <w:r w:rsidRPr="00527373">
              <w:rPr>
                <w:rFonts w:eastAsia="맑은 고딕"/>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4E3946EA" w14:textId="77777777" w:rsidR="00256885" w:rsidRPr="00527373" w:rsidRDefault="00256885" w:rsidP="00FC329D">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6624C0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A54A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5E241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A901F" w14:textId="77777777" w:rsidR="00256885" w:rsidRPr="00527373" w:rsidRDefault="00256885" w:rsidP="00FC329D">
            <w:pPr>
              <w:pStyle w:val="TAC"/>
              <w:rPr>
                <w:rFonts w:eastAsia="맑은 고딕"/>
              </w:rPr>
            </w:pPr>
            <w:r w:rsidRPr="00527373">
              <w:rPr>
                <w:rFonts w:eastAsia="맑은 고딕"/>
              </w:rPr>
              <w:t>-50</w:t>
            </w:r>
          </w:p>
        </w:tc>
        <w:tc>
          <w:tcPr>
            <w:tcW w:w="749" w:type="dxa"/>
            <w:tcBorders>
              <w:top w:val="single" w:sz="4" w:space="0" w:color="auto"/>
              <w:left w:val="nil"/>
              <w:bottom w:val="single" w:sz="4" w:space="0" w:color="auto"/>
              <w:right w:val="single" w:sz="4" w:space="0" w:color="auto"/>
            </w:tcBorders>
            <w:noWrap/>
            <w:vAlign w:val="center"/>
          </w:tcPr>
          <w:p w14:paraId="1597B6FA" w14:textId="77777777" w:rsidR="00256885" w:rsidRPr="00527373" w:rsidRDefault="00256885" w:rsidP="00FC329D">
            <w:pPr>
              <w:pStyle w:val="TAC"/>
              <w:rPr>
                <w:rFonts w:eastAsia="맑은 고딕"/>
              </w:rPr>
            </w:pPr>
            <w:r w:rsidRPr="00527373">
              <w:rPr>
                <w:rFonts w:eastAsia="맑은 고딕"/>
              </w:rPr>
              <w:t>1</w:t>
            </w:r>
          </w:p>
        </w:tc>
        <w:tc>
          <w:tcPr>
            <w:tcW w:w="1228" w:type="dxa"/>
            <w:tcBorders>
              <w:top w:val="single" w:sz="4" w:space="0" w:color="auto"/>
              <w:left w:val="nil"/>
              <w:bottom w:val="single" w:sz="4" w:space="0" w:color="auto"/>
              <w:right w:val="single" w:sz="4" w:space="0" w:color="auto"/>
            </w:tcBorders>
            <w:noWrap/>
            <w:vAlign w:val="center"/>
          </w:tcPr>
          <w:p w14:paraId="785353C2" w14:textId="77777777" w:rsidR="00256885" w:rsidRPr="00527373" w:rsidRDefault="00256885" w:rsidP="00FC329D">
            <w:pPr>
              <w:pStyle w:val="TAC"/>
            </w:pPr>
          </w:p>
        </w:tc>
      </w:tr>
      <w:tr w:rsidR="00256885" w:rsidRPr="00527373" w14:paraId="0B992DC0" w14:textId="77777777" w:rsidTr="00FC329D">
        <w:trPr>
          <w:trHeight w:val="188"/>
          <w:jc w:val="center"/>
        </w:trPr>
        <w:tc>
          <w:tcPr>
            <w:tcW w:w="1632" w:type="dxa"/>
            <w:vMerge/>
            <w:tcBorders>
              <w:left w:val="single" w:sz="4" w:space="0" w:color="auto"/>
              <w:right w:val="single" w:sz="4" w:space="0" w:color="auto"/>
            </w:tcBorders>
          </w:tcPr>
          <w:p w14:paraId="2061B5E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F8BD3FA" w14:textId="77777777" w:rsidR="00256885" w:rsidRPr="00527373" w:rsidRDefault="00256885" w:rsidP="00FC329D">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12500A18" w14:textId="77777777" w:rsidR="00256885" w:rsidRPr="00527373" w:rsidRDefault="00256885" w:rsidP="00FC329D">
            <w:pPr>
              <w:pStyle w:val="TAC"/>
            </w:pPr>
            <w:r w:rsidRPr="00527373">
              <w:rPr>
                <w:rFonts w:eastAsia="맑은 고딕"/>
              </w:rPr>
              <w:t>859</w:t>
            </w:r>
          </w:p>
        </w:tc>
        <w:tc>
          <w:tcPr>
            <w:tcW w:w="310" w:type="dxa"/>
            <w:tcBorders>
              <w:top w:val="single" w:sz="4" w:space="0" w:color="auto"/>
              <w:left w:val="nil"/>
              <w:bottom w:val="single" w:sz="4" w:space="0" w:color="auto"/>
              <w:right w:val="single" w:sz="4" w:space="0" w:color="auto"/>
            </w:tcBorders>
            <w:vAlign w:val="center"/>
          </w:tcPr>
          <w:p w14:paraId="23A00041" w14:textId="77777777" w:rsidR="00256885" w:rsidRPr="00527373" w:rsidRDefault="00256885" w:rsidP="00FC329D">
            <w:pPr>
              <w:pStyle w:val="TAC"/>
            </w:pPr>
            <w:r w:rsidRPr="00527373">
              <w:rPr>
                <w:rFonts w:eastAsia="맑은 고딕"/>
              </w:rPr>
              <w:t>-</w:t>
            </w:r>
          </w:p>
        </w:tc>
        <w:tc>
          <w:tcPr>
            <w:tcW w:w="937" w:type="dxa"/>
            <w:tcBorders>
              <w:top w:val="single" w:sz="4" w:space="0" w:color="auto"/>
              <w:left w:val="nil"/>
              <w:bottom w:val="single" w:sz="4" w:space="0" w:color="auto"/>
              <w:right w:val="single" w:sz="4" w:space="0" w:color="auto"/>
            </w:tcBorders>
            <w:vAlign w:val="center"/>
          </w:tcPr>
          <w:p w14:paraId="4C3686AB" w14:textId="77777777" w:rsidR="00256885" w:rsidRPr="00527373" w:rsidRDefault="00256885" w:rsidP="00FC329D">
            <w:pPr>
              <w:pStyle w:val="TAC"/>
            </w:pPr>
            <w:r w:rsidRPr="00527373">
              <w:rPr>
                <w:rFonts w:eastAsia="맑은 고딕"/>
              </w:rPr>
              <w:t>869</w:t>
            </w:r>
          </w:p>
        </w:tc>
        <w:tc>
          <w:tcPr>
            <w:tcW w:w="1172" w:type="dxa"/>
            <w:tcBorders>
              <w:top w:val="single" w:sz="4" w:space="0" w:color="auto"/>
              <w:left w:val="nil"/>
              <w:bottom w:val="single" w:sz="4" w:space="0" w:color="auto"/>
              <w:right w:val="single" w:sz="4" w:space="0" w:color="auto"/>
            </w:tcBorders>
            <w:vAlign w:val="center"/>
          </w:tcPr>
          <w:p w14:paraId="62D92BC8" w14:textId="77777777" w:rsidR="00256885" w:rsidRPr="00527373" w:rsidRDefault="00256885" w:rsidP="00FC329D">
            <w:pPr>
              <w:pStyle w:val="TAC"/>
              <w:rPr>
                <w:rFonts w:eastAsia="맑은 고딕"/>
              </w:rPr>
            </w:pPr>
            <w:r w:rsidRPr="00527373">
              <w:rPr>
                <w:rFonts w:eastAsia="맑은 고딕"/>
              </w:rPr>
              <w:t>-27</w:t>
            </w:r>
          </w:p>
        </w:tc>
        <w:tc>
          <w:tcPr>
            <w:tcW w:w="749" w:type="dxa"/>
            <w:tcBorders>
              <w:top w:val="single" w:sz="4" w:space="0" w:color="auto"/>
              <w:left w:val="nil"/>
              <w:bottom w:val="single" w:sz="4" w:space="0" w:color="auto"/>
              <w:right w:val="single" w:sz="4" w:space="0" w:color="auto"/>
            </w:tcBorders>
            <w:noWrap/>
            <w:vAlign w:val="center"/>
          </w:tcPr>
          <w:p w14:paraId="40717372" w14:textId="77777777" w:rsidR="00256885" w:rsidRPr="00527373" w:rsidRDefault="00256885" w:rsidP="00FC329D">
            <w:pPr>
              <w:pStyle w:val="TAC"/>
              <w:rPr>
                <w:rFonts w:eastAsia="맑은 고딕"/>
              </w:rPr>
            </w:pPr>
            <w:r w:rsidRPr="00527373">
              <w:rPr>
                <w:rFonts w:eastAsia="맑은 고딕"/>
              </w:rPr>
              <w:t>1</w:t>
            </w:r>
          </w:p>
        </w:tc>
        <w:tc>
          <w:tcPr>
            <w:tcW w:w="1228" w:type="dxa"/>
            <w:tcBorders>
              <w:top w:val="single" w:sz="4" w:space="0" w:color="auto"/>
              <w:left w:val="nil"/>
              <w:bottom w:val="single" w:sz="4" w:space="0" w:color="auto"/>
              <w:right w:val="single" w:sz="4" w:space="0" w:color="auto"/>
            </w:tcBorders>
            <w:noWrap/>
            <w:vAlign w:val="center"/>
          </w:tcPr>
          <w:p w14:paraId="5B66A372" w14:textId="77777777" w:rsidR="00256885" w:rsidRPr="00527373" w:rsidRDefault="00256885" w:rsidP="00FC329D">
            <w:pPr>
              <w:pStyle w:val="TAC"/>
            </w:pPr>
          </w:p>
        </w:tc>
      </w:tr>
      <w:tr w:rsidR="00256885" w:rsidRPr="00527373" w14:paraId="17037A08" w14:textId="77777777" w:rsidTr="00FC329D">
        <w:trPr>
          <w:trHeight w:val="188"/>
          <w:jc w:val="center"/>
        </w:trPr>
        <w:tc>
          <w:tcPr>
            <w:tcW w:w="1632" w:type="dxa"/>
            <w:vMerge/>
            <w:tcBorders>
              <w:left w:val="single" w:sz="4" w:space="0" w:color="auto"/>
              <w:right w:val="single" w:sz="4" w:space="0" w:color="auto"/>
            </w:tcBorders>
          </w:tcPr>
          <w:p w14:paraId="0E7CD05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551EFF9" w14:textId="77777777" w:rsidR="00256885" w:rsidRPr="00527373" w:rsidRDefault="00256885" w:rsidP="00FC329D">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370172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34D1A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5C3DD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CA409" w14:textId="77777777" w:rsidR="00256885" w:rsidRPr="00527373" w:rsidRDefault="00256885" w:rsidP="00FC329D">
            <w:pPr>
              <w:pStyle w:val="TAC"/>
              <w:rPr>
                <w:rFonts w:eastAsia="맑은 고딕"/>
              </w:rPr>
            </w:pPr>
            <w:r w:rsidRPr="00527373">
              <w:rPr>
                <w:rFonts w:eastAsia="맑은 고딕"/>
              </w:rPr>
              <w:t>-50</w:t>
            </w:r>
          </w:p>
        </w:tc>
        <w:tc>
          <w:tcPr>
            <w:tcW w:w="749" w:type="dxa"/>
            <w:tcBorders>
              <w:top w:val="single" w:sz="4" w:space="0" w:color="auto"/>
              <w:left w:val="nil"/>
              <w:bottom w:val="single" w:sz="4" w:space="0" w:color="auto"/>
              <w:right w:val="single" w:sz="4" w:space="0" w:color="auto"/>
            </w:tcBorders>
            <w:noWrap/>
            <w:vAlign w:val="center"/>
          </w:tcPr>
          <w:p w14:paraId="6BEDEC0C" w14:textId="77777777" w:rsidR="00256885" w:rsidRPr="00527373" w:rsidRDefault="00256885" w:rsidP="00FC329D">
            <w:pPr>
              <w:pStyle w:val="TAC"/>
              <w:rPr>
                <w:rFonts w:eastAsia="맑은 고딕"/>
              </w:rPr>
            </w:pPr>
            <w:r w:rsidRPr="00527373">
              <w:rPr>
                <w:rFonts w:eastAsia="맑은 고딕"/>
              </w:rPr>
              <w:t>1</w:t>
            </w:r>
          </w:p>
        </w:tc>
        <w:tc>
          <w:tcPr>
            <w:tcW w:w="1228" w:type="dxa"/>
            <w:tcBorders>
              <w:top w:val="single" w:sz="4" w:space="0" w:color="auto"/>
              <w:left w:val="nil"/>
              <w:bottom w:val="single" w:sz="4" w:space="0" w:color="auto"/>
              <w:right w:val="single" w:sz="4" w:space="0" w:color="auto"/>
            </w:tcBorders>
            <w:noWrap/>
            <w:vAlign w:val="center"/>
          </w:tcPr>
          <w:p w14:paraId="21856F17" w14:textId="77777777" w:rsidR="00256885" w:rsidRPr="00527373" w:rsidRDefault="00256885" w:rsidP="00FC329D">
            <w:pPr>
              <w:pStyle w:val="TAC"/>
            </w:pPr>
            <w:r w:rsidRPr="00527373">
              <w:rPr>
                <w:rFonts w:eastAsia="맑은 고딕"/>
              </w:rPr>
              <w:t>2,7</w:t>
            </w:r>
          </w:p>
        </w:tc>
      </w:tr>
      <w:tr w:rsidR="00256885" w:rsidRPr="00527373" w14:paraId="714A344F"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B6D52FA" w14:textId="77777777" w:rsidR="00256885" w:rsidRPr="00527373" w:rsidRDefault="00256885" w:rsidP="00FC329D">
            <w:pPr>
              <w:pStyle w:val="TAH"/>
            </w:pPr>
            <w:r w:rsidRPr="00527373">
              <w:t>DC_7_n28</w:t>
            </w:r>
          </w:p>
        </w:tc>
        <w:tc>
          <w:tcPr>
            <w:tcW w:w="2864" w:type="dxa"/>
            <w:tcBorders>
              <w:top w:val="single" w:sz="4" w:space="0" w:color="auto"/>
              <w:left w:val="nil"/>
              <w:bottom w:val="single" w:sz="4" w:space="0" w:color="auto"/>
              <w:right w:val="single" w:sz="4" w:space="0" w:color="auto"/>
            </w:tcBorders>
            <w:vAlign w:val="bottom"/>
          </w:tcPr>
          <w:p w14:paraId="2C154B5D" w14:textId="77777777" w:rsidR="00256885" w:rsidRPr="00527373" w:rsidRDefault="00256885" w:rsidP="00FC329D">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7F90314"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F7FD5E"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2BFD697"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9837B8"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9E7805" w14:textId="77777777" w:rsidR="00256885" w:rsidRPr="00527373" w:rsidRDefault="00256885" w:rsidP="00FC329D">
            <w:pPr>
              <w:pStyle w:val="TAC"/>
              <w:rPr>
                <w:rFonts w:eastAsia="맑은 고딕"/>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6F1A20" w14:textId="77777777" w:rsidR="00256885" w:rsidRPr="00527373" w:rsidRDefault="00256885" w:rsidP="00FC329D">
            <w:pPr>
              <w:pStyle w:val="TAC"/>
              <w:rPr>
                <w:rFonts w:eastAsia="맑은 고딕"/>
              </w:rPr>
            </w:pPr>
          </w:p>
        </w:tc>
      </w:tr>
      <w:tr w:rsidR="00256885" w:rsidRPr="00527373" w14:paraId="348D80AE" w14:textId="77777777" w:rsidTr="00FC329D">
        <w:trPr>
          <w:trHeight w:val="188"/>
          <w:jc w:val="center"/>
        </w:trPr>
        <w:tc>
          <w:tcPr>
            <w:tcW w:w="1632" w:type="dxa"/>
            <w:vMerge/>
            <w:tcBorders>
              <w:left w:val="single" w:sz="4" w:space="0" w:color="auto"/>
              <w:right w:val="single" w:sz="4" w:space="0" w:color="auto"/>
            </w:tcBorders>
          </w:tcPr>
          <w:p w14:paraId="46C5B01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2902144A" w14:textId="77777777" w:rsidR="00256885" w:rsidRPr="00527373" w:rsidRDefault="00256885" w:rsidP="00FC329D">
            <w:pPr>
              <w:pStyle w:val="TAL"/>
            </w:pPr>
            <w:r w:rsidRPr="00527373">
              <w:t>E-UTRA Band 1, 4, 42, 43, 50, 65, 66, 74, 75, 76</w:t>
            </w:r>
          </w:p>
          <w:p w14:paraId="4FD126DC" w14:textId="77777777" w:rsidR="00256885" w:rsidRPr="00527373" w:rsidRDefault="00256885" w:rsidP="00FC329D">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25CCA6CE"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28015B"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4C8D5B4"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B2577"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994695" w14:textId="77777777" w:rsidR="00256885" w:rsidRPr="00527373" w:rsidRDefault="00256885" w:rsidP="00FC329D">
            <w:pPr>
              <w:pStyle w:val="TAC"/>
              <w:rPr>
                <w:rFonts w:eastAsia="맑은 고딕"/>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35A1D0" w14:textId="77777777" w:rsidR="00256885" w:rsidRPr="00527373" w:rsidRDefault="00256885" w:rsidP="00FC329D">
            <w:pPr>
              <w:pStyle w:val="TAC"/>
              <w:rPr>
                <w:rFonts w:eastAsia="맑은 고딕"/>
                <w:kern w:val="2"/>
              </w:rPr>
            </w:pPr>
            <w:r w:rsidRPr="00527373">
              <w:t>2</w:t>
            </w:r>
          </w:p>
        </w:tc>
      </w:tr>
      <w:tr w:rsidR="00256885" w:rsidRPr="00527373" w14:paraId="499BC42E" w14:textId="77777777" w:rsidTr="00FC329D">
        <w:trPr>
          <w:trHeight w:val="188"/>
          <w:jc w:val="center"/>
        </w:trPr>
        <w:tc>
          <w:tcPr>
            <w:tcW w:w="1632" w:type="dxa"/>
            <w:vMerge/>
            <w:tcBorders>
              <w:left w:val="single" w:sz="4" w:space="0" w:color="auto"/>
              <w:right w:val="single" w:sz="4" w:space="0" w:color="auto"/>
            </w:tcBorders>
          </w:tcPr>
          <w:p w14:paraId="338E5E11"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7BB7742"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DDB0AF2"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FDC61"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7F62F75"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77A82"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73D9B8" w14:textId="77777777" w:rsidR="00256885" w:rsidRPr="00527373" w:rsidRDefault="00256885" w:rsidP="00FC329D">
            <w:pPr>
              <w:pStyle w:val="TAC"/>
              <w:rPr>
                <w:rFonts w:eastAsia="맑은 고딕"/>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743180" w14:textId="77777777" w:rsidR="00256885" w:rsidRPr="00527373" w:rsidRDefault="00256885" w:rsidP="00FC329D">
            <w:pPr>
              <w:pStyle w:val="TAC"/>
              <w:rPr>
                <w:rFonts w:eastAsia="맑은 고딕"/>
                <w:kern w:val="2"/>
              </w:rPr>
            </w:pPr>
            <w:r w:rsidRPr="00527373">
              <w:t>9, 10</w:t>
            </w:r>
          </w:p>
        </w:tc>
      </w:tr>
      <w:tr w:rsidR="00256885" w:rsidRPr="00527373" w14:paraId="2DCE3E3B" w14:textId="77777777" w:rsidTr="00FC329D">
        <w:trPr>
          <w:trHeight w:val="188"/>
          <w:jc w:val="center"/>
        </w:trPr>
        <w:tc>
          <w:tcPr>
            <w:tcW w:w="1632" w:type="dxa"/>
            <w:vMerge/>
            <w:tcBorders>
              <w:left w:val="single" w:sz="4" w:space="0" w:color="auto"/>
              <w:right w:val="single" w:sz="4" w:space="0" w:color="auto"/>
            </w:tcBorders>
          </w:tcPr>
          <w:p w14:paraId="77C1F9E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79C903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559FDD" w14:textId="77777777" w:rsidR="00256885" w:rsidRPr="00527373" w:rsidRDefault="00256885" w:rsidP="00FC329D">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7BE2D439"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7F4811F" w14:textId="77777777" w:rsidR="00256885" w:rsidRPr="00527373" w:rsidRDefault="00256885" w:rsidP="00FC329D">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0A0A6A31" w14:textId="77777777" w:rsidR="00256885" w:rsidRPr="00527373" w:rsidRDefault="00256885" w:rsidP="00FC329D">
            <w:pPr>
              <w:pStyle w:val="TAC"/>
              <w:rPr>
                <w:rFonts w:eastAsia="맑은 고딕"/>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C988ACE" w14:textId="77777777" w:rsidR="00256885" w:rsidRPr="00527373" w:rsidRDefault="00256885" w:rsidP="00FC329D">
            <w:pPr>
              <w:pStyle w:val="TAC"/>
              <w:rPr>
                <w:rFonts w:eastAsia="맑은 고딕"/>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311D2BC" w14:textId="77777777" w:rsidR="00256885" w:rsidRPr="00527373" w:rsidRDefault="00256885" w:rsidP="00FC329D">
            <w:pPr>
              <w:pStyle w:val="TAC"/>
              <w:rPr>
                <w:rFonts w:eastAsia="맑은 고딕"/>
                <w:kern w:val="2"/>
              </w:rPr>
            </w:pPr>
            <w:r w:rsidRPr="00527373">
              <w:t>5</w:t>
            </w:r>
          </w:p>
        </w:tc>
      </w:tr>
      <w:tr w:rsidR="00256885" w:rsidRPr="00527373" w14:paraId="67FD5824" w14:textId="77777777" w:rsidTr="00FC329D">
        <w:trPr>
          <w:trHeight w:val="188"/>
          <w:jc w:val="center"/>
        </w:trPr>
        <w:tc>
          <w:tcPr>
            <w:tcW w:w="1632" w:type="dxa"/>
            <w:vMerge/>
            <w:tcBorders>
              <w:left w:val="single" w:sz="4" w:space="0" w:color="auto"/>
              <w:right w:val="single" w:sz="4" w:space="0" w:color="auto"/>
            </w:tcBorders>
          </w:tcPr>
          <w:p w14:paraId="5C361F4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235B737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6A43D4" w14:textId="77777777" w:rsidR="00256885" w:rsidRPr="00527373" w:rsidRDefault="00256885" w:rsidP="00FC329D">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35B8BF15"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B8762C5" w14:textId="77777777" w:rsidR="00256885" w:rsidRPr="00527373" w:rsidRDefault="00256885" w:rsidP="00FC329D">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63E4E6BF"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751CA7" w14:textId="77777777" w:rsidR="00256885" w:rsidRPr="00527373" w:rsidRDefault="00256885" w:rsidP="00FC329D">
            <w:pPr>
              <w:pStyle w:val="TAC"/>
              <w:rPr>
                <w:rFonts w:eastAsia="맑은 고딕"/>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D928C2" w14:textId="77777777" w:rsidR="00256885" w:rsidRPr="00527373" w:rsidRDefault="00256885" w:rsidP="00FC329D">
            <w:pPr>
              <w:pStyle w:val="TAC"/>
              <w:rPr>
                <w:rFonts w:eastAsia="맑은 고딕"/>
              </w:rPr>
            </w:pPr>
          </w:p>
        </w:tc>
      </w:tr>
      <w:tr w:rsidR="00256885" w:rsidRPr="00527373" w14:paraId="3802DD96" w14:textId="77777777" w:rsidTr="00FC329D">
        <w:trPr>
          <w:trHeight w:val="188"/>
          <w:jc w:val="center"/>
        </w:trPr>
        <w:tc>
          <w:tcPr>
            <w:tcW w:w="1632" w:type="dxa"/>
            <w:vMerge/>
            <w:tcBorders>
              <w:left w:val="single" w:sz="4" w:space="0" w:color="auto"/>
              <w:right w:val="single" w:sz="4" w:space="0" w:color="auto"/>
            </w:tcBorders>
          </w:tcPr>
          <w:p w14:paraId="7D2B49B9"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0B8269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3ACFD05" w14:textId="77777777" w:rsidR="00256885" w:rsidRPr="00527373" w:rsidRDefault="00256885" w:rsidP="00FC329D">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0E7368F6" w14:textId="77777777" w:rsidR="00256885" w:rsidRPr="00527373" w:rsidRDefault="00256885" w:rsidP="00FC329D">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C8E508F" w14:textId="77777777" w:rsidR="00256885" w:rsidRPr="00527373" w:rsidRDefault="00256885" w:rsidP="00FC329D">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7AB5866E" w14:textId="77777777" w:rsidR="00256885" w:rsidRPr="00527373" w:rsidRDefault="00256885" w:rsidP="00FC329D">
            <w:pPr>
              <w:pStyle w:val="TAC"/>
              <w:rPr>
                <w:rFonts w:eastAsia="맑은 고딕"/>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0F31197" w14:textId="77777777" w:rsidR="00256885" w:rsidRPr="00527373" w:rsidRDefault="00256885" w:rsidP="00FC329D">
            <w:pPr>
              <w:pStyle w:val="TAC"/>
              <w:rPr>
                <w:rFonts w:eastAsia="맑은 고딕"/>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7F6896D" w14:textId="77777777" w:rsidR="00256885" w:rsidRPr="00527373" w:rsidRDefault="00256885" w:rsidP="00FC329D">
            <w:pPr>
              <w:pStyle w:val="TAC"/>
              <w:rPr>
                <w:rFonts w:eastAsia="맑은 고딕"/>
                <w:kern w:val="2"/>
              </w:rPr>
            </w:pPr>
            <w:r w:rsidRPr="00527373">
              <w:t>5, 6, 7</w:t>
            </w:r>
          </w:p>
        </w:tc>
      </w:tr>
      <w:tr w:rsidR="00256885" w:rsidRPr="00527373" w14:paraId="57EFE291" w14:textId="77777777" w:rsidTr="00FC329D">
        <w:trPr>
          <w:trHeight w:val="188"/>
          <w:jc w:val="center"/>
        </w:trPr>
        <w:tc>
          <w:tcPr>
            <w:tcW w:w="1632" w:type="dxa"/>
            <w:vMerge/>
            <w:tcBorders>
              <w:left w:val="single" w:sz="4" w:space="0" w:color="auto"/>
              <w:right w:val="single" w:sz="4" w:space="0" w:color="auto"/>
            </w:tcBorders>
          </w:tcPr>
          <w:p w14:paraId="60FB85C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2C49002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797F3F3" w14:textId="77777777" w:rsidR="00256885" w:rsidRPr="00527373" w:rsidRDefault="00256885" w:rsidP="00FC329D">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6B765697"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5E4CA3B" w14:textId="77777777" w:rsidR="00256885" w:rsidRPr="00527373" w:rsidRDefault="00256885" w:rsidP="00FC329D">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52EF827" w14:textId="77777777" w:rsidR="00256885" w:rsidRPr="00527373" w:rsidRDefault="00256885" w:rsidP="00FC329D">
            <w:pPr>
              <w:pStyle w:val="TAC"/>
              <w:rPr>
                <w:rFonts w:eastAsia="맑은 고딕"/>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5F2A4EC" w14:textId="77777777" w:rsidR="00256885" w:rsidRPr="00527373" w:rsidRDefault="00256885" w:rsidP="00FC329D">
            <w:pPr>
              <w:pStyle w:val="TAC"/>
              <w:rPr>
                <w:rFonts w:eastAsia="맑은 고딕"/>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8ADA06B" w14:textId="77777777" w:rsidR="00256885" w:rsidRPr="00527373" w:rsidRDefault="00256885" w:rsidP="00FC329D">
            <w:pPr>
              <w:pStyle w:val="TAC"/>
              <w:rPr>
                <w:rFonts w:eastAsia="맑은 고딕"/>
                <w:kern w:val="2"/>
              </w:rPr>
            </w:pPr>
            <w:r w:rsidRPr="00527373">
              <w:t>5, 6, 7</w:t>
            </w:r>
          </w:p>
        </w:tc>
      </w:tr>
      <w:tr w:rsidR="00256885" w:rsidRPr="00527373" w14:paraId="34EAEF77"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8D3A94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B1198A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1B122B" w14:textId="77777777" w:rsidR="00256885" w:rsidRPr="00527373" w:rsidRDefault="00256885" w:rsidP="00FC329D">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294D5FD"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2E200A2" w14:textId="77777777" w:rsidR="00256885" w:rsidRPr="00527373" w:rsidRDefault="00256885" w:rsidP="00FC329D">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33F29C1" w14:textId="77777777" w:rsidR="00256885" w:rsidRPr="00527373" w:rsidRDefault="00256885" w:rsidP="00FC329D">
            <w:pPr>
              <w:pStyle w:val="TAC"/>
              <w:rPr>
                <w:rFonts w:eastAsia="맑은 고딕"/>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931C853" w14:textId="77777777" w:rsidR="00256885" w:rsidRPr="00527373" w:rsidRDefault="00256885" w:rsidP="00FC329D">
            <w:pPr>
              <w:pStyle w:val="TAC"/>
              <w:rPr>
                <w:rFonts w:eastAsia="맑은 고딕"/>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DEF1B1" w14:textId="77777777" w:rsidR="00256885" w:rsidRPr="00527373" w:rsidRDefault="00256885" w:rsidP="00FC329D">
            <w:pPr>
              <w:pStyle w:val="TAC"/>
              <w:rPr>
                <w:rFonts w:eastAsia="맑은 고딕"/>
                <w:kern w:val="2"/>
              </w:rPr>
            </w:pPr>
            <w:r w:rsidRPr="00527373">
              <w:t>5, 6</w:t>
            </w:r>
          </w:p>
        </w:tc>
      </w:tr>
      <w:tr w:rsidR="00256885" w:rsidRPr="00527373" w14:paraId="5299DB97"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3F16BBE" w14:textId="77777777" w:rsidR="00256885" w:rsidRPr="00527373" w:rsidRDefault="00256885" w:rsidP="00FC329D">
            <w:pPr>
              <w:pStyle w:val="TAH"/>
            </w:pPr>
            <w:r w:rsidRPr="00527373">
              <w:t>DC_7_n78</w:t>
            </w:r>
          </w:p>
        </w:tc>
        <w:tc>
          <w:tcPr>
            <w:tcW w:w="2864" w:type="dxa"/>
            <w:tcBorders>
              <w:top w:val="single" w:sz="4" w:space="0" w:color="auto"/>
              <w:left w:val="nil"/>
              <w:bottom w:val="single" w:sz="4" w:space="0" w:color="auto"/>
              <w:right w:val="single" w:sz="4" w:space="0" w:color="auto"/>
            </w:tcBorders>
            <w:vAlign w:val="center"/>
          </w:tcPr>
          <w:p w14:paraId="4FBF24C0" w14:textId="77777777" w:rsidR="00256885" w:rsidRPr="00527373" w:rsidRDefault="00256885" w:rsidP="00FC329D">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2F1B396"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37987"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7DA0994"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AE754B"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D681E7" w14:textId="77777777" w:rsidR="00256885" w:rsidRPr="00527373" w:rsidRDefault="00256885" w:rsidP="00FC329D">
            <w:pPr>
              <w:pStyle w:val="TAC"/>
              <w:rPr>
                <w:rFonts w:eastAsia="맑은 고딕"/>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427BF3" w14:textId="77777777" w:rsidR="00256885" w:rsidRPr="00527373" w:rsidRDefault="00256885" w:rsidP="00FC329D">
            <w:pPr>
              <w:pStyle w:val="TAC"/>
              <w:rPr>
                <w:rFonts w:eastAsia="맑은 고딕"/>
              </w:rPr>
            </w:pPr>
          </w:p>
        </w:tc>
      </w:tr>
      <w:tr w:rsidR="00256885" w:rsidRPr="00527373" w14:paraId="6F2B7BEF" w14:textId="77777777" w:rsidTr="00FC329D">
        <w:trPr>
          <w:trHeight w:val="188"/>
          <w:jc w:val="center"/>
        </w:trPr>
        <w:tc>
          <w:tcPr>
            <w:tcW w:w="1632" w:type="dxa"/>
            <w:vMerge/>
            <w:tcBorders>
              <w:left w:val="single" w:sz="4" w:space="0" w:color="auto"/>
              <w:right w:val="single" w:sz="4" w:space="0" w:color="auto"/>
            </w:tcBorders>
          </w:tcPr>
          <w:p w14:paraId="738A002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035B3C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3E0B97" w14:textId="77777777" w:rsidR="00256885" w:rsidRPr="00527373" w:rsidRDefault="00256885" w:rsidP="00FC329D">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24F9233"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1A86932" w14:textId="77777777" w:rsidR="00256885" w:rsidRPr="00527373" w:rsidRDefault="00256885" w:rsidP="00FC329D">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4D8859F" w14:textId="77777777" w:rsidR="00256885" w:rsidRPr="00527373" w:rsidRDefault="00256885" w:rsidP="00FC329D">
            <w:pPr>
              <w:pStyle w:val="TAC"/>
              <w:rPr>
                <w:rFonts w:eastAsia="맑은 고딕"/>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18AF229" w14:textId="77777777" w:rsidR="00256885" w:rsidRPr="00527373" w:rsidRDefault="00256885" w:rsidP="00FC329D">
            <w:pPr>
              <w:pStyle w:val="TAC"/>
              <w:rPr>
                <w:rFonts w:eastAsia="맑은 고딕"/>
                <w:kern w:val="2"/>
              </w:rPr>
            </w:pPr>
            <w:r w:rsidRPr="00527373">
              <w:rPr>
                <w:rFonts w:eastAsia="맑은 고딕"/>
              </w:rPr>
              <w:t>5</w:t>
            </w:r>
          </w:p>
        </w:tc>
        <w:tc>
          <w:tcPr>
            <w:tcW w:w="1228" w:type="dxa"/>
            <w:tcBorders>
              <w:top w:val="single" w:sz="4" w:space="0" w:color="auto"/>
              <w:left w:val="nil"/>
              <w:bottom w:val="single" w:sz="4" w:space="0" w:color="auto"/>
              <w:right w:val="single" w:sz="4" w:space="0" w:color="auto"/>
            </w:tcBorders>
            <w:noWrap/>
            <w:vAlign w:val="center"/>
          </w:tcPr>
          <w:p w14:paraId="5A790115" w14:textId="77777777" w:rsidR="00256885" w:rsidRPr="00527373" w:rsidRDefault="00256885" w:rsidP="00FC329D">
            <w:pPr>
              <w:pStyle w:val="TAC"/>
              <w:rPr>
                <w:rFonts w:eastAsia="맑은 고딕"/>
                <w:kern w:val="2"/>
              </w:rPr>
            </w:pPr>
            <w:r w:rsidRPr="00527373">
              <w:rPr>
                <w:rFonts w:eastAsia="맑은 고딕"/>
              </w:rPr>
              <w:t>5, 6, 7</w:t>
            </w:r>
          </w:p>
        </w:tc>
      </w:tr>
      <w:tr w:rsidR="00256885" w:rsidRPr="00527373" w14:paraId="262C2CD1" w14:textId="77777777" w:rsidTr="00FC329D">
        <w:trPr>
          <w:trHeight w:val="188"/>
          <w:jc w:val="center"/>
        </w:trPr>
        <w:tc>
          <w:tcPr>
            <w:tcW w:w="1632" w:type="dxa"/>
            <w:vMerge/>
            <w:tcBorders>
              <w:left w:val="single" w:sz="4" w:space="0" w:color="auto"/>
              <w:right w:val="single" w:sz="4" w:space="0" w:color="auto"/>
            </w:tcBorders>
          </w:tcPr>
          <w:p w14:paraId="723E82F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332795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2651EED" w14:textId="77777777" w:rsidR="00256885" w:rsidRPr="00527373" w:rsidRDefault="00256885" w:rsidP="00FC329D">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1C601F4D"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E9D7F1A" w14:textId="77777777" w:rsidR="00256885" w:rsidRPr="00527373" w:rsidRDefault="00256885" w:rsidP="00FC329D">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B21CFC6" w14:textId="77777777" w:rsidR="00256885" w:rsidRPr="00527373" w:rsidRDefault="00256885" w:rsidP="00FC329D">
            <w:pPr>
              <w:pStyle w:val="TAC"/>
              <w:rPr>
                <w:rFonts w:eastAsia="맑은 고딕"/>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B2CDC23" w14:textId="77777777" w:rsidR="00256885" w:rsidRPr="00527373" w:rsidRDefault="00256885" w:rsidP="00FC329D">
            <w:pPr>
              <w:pStyle w:val="TAC"/>
              <w:rPr>
                <w:rFonts w:eastAsia="맑은 고딕"/>
                <w:kern w:val="2"/>
              </w:rPr>
            </w:pPr>
            <w:r w:rsidRPr="00527373">
              <w:rPr>
                <w:rFonts w:eastAsia="맑은 고딕"/>
              </w:rPr>
              <w:t>5</w:t>
            </w:r>
          </w:p>
        </w:tc>
        <w:tc>
          <w:tcPr>
            <w:tcW w:w="1228" w:type="dxa"/>
            <w:tcBorders>
              <w:top w:val="single" w:sz="4" w:space="0" w:color="auto"/>
              <w:left w:val="nil"/>
              <w:bottom w:val="single" w:sz="4" w:space="0" w:color="auto"/>
              <w:right w:val="single" w:sz="4" w:space="0" w:color="auto"/>
            </w:tcBorders>
            <w:noWrap/>
            <w:vAlign w:val="center"/>
          </w:tcPr>
          <w:p w14:paraId="5305F245" w14:textId="77777777" w:rsidR="00256885" w:rsidRPr="00527373" w:rsidRDefault="00256885" w:rsidP="00FC329D">
            <w:pPr>
              <w:pStyle w:val="TAC"/>
              <w:rPr>
                <w:rFonts w:eastAsia="맑은 고딕"/>
                <w:kern w:val="2"/>
              </w:rPr>
            </w:pPr>
            <w:r w:rsidRPr="00527373">
              <w:rPr>
                <w:rFonts w:eastAsia="맑은 고딕"/>
              </w:rPr>
              <w:t>5, 6, 7</w:t>
            </w:r>
          </w:p>
        </w:tc>
      </w:tr>
      <w:tr w:rsidR="00256885" w:rsidRPr="00527373" w14:paraId="4233607D" w14:textId="77777777" w:rsidTr="00FC329D">
        <w:trPr>
          <w:trHeight w:val="188"/>
          <w:jc w:val="center"/>
        </w:trPr>
        <w:tc>
          <w:tcPr>
            <w:tcW w:w="1632" w:type="dxa"/>
            <w:vMerge/>
            <w:tcBorders>
              <w:left w:val="single" w:sz="4" w:space="0" w:color="auto"/>
              <w:right w:val="single" w:sz="4" w:space="0" w:color="auto"/>
            </w:tcBorders>
          </w:tcPr>
          <w:p w14:paraId="07C0090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D27D0E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85E298" w14:textId="77777777" w:rsidR="00256885" w:rsidRPr="00527373" w:rsidRDefault="00256885" w:rsidP="00FC329D">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4A52AF5E"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11E944B" w14:textId="77777777" w:rsidR="00256885" w:rsidRPr="00527373" w:rsidRDefault="00256885" w:rsidP="00FC329D">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D2BF7B5" w14:textId="77777777" w:rsidR="00256885" w:rsidRPr="00527373" w:rsidRDefault="00256885" w:rsidP="00FC329D">
            <w:pPr>
              <w:pStyle w:val="TAC"/>
              <w:rPr>
                <w:rFonts w:eastAsia="맑은 고딕"/>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ACABB43" w14:textId="77777777" w:rsidR="00256885" w:rsidRPr="00527373" w:rsidRDefault="00256885" w:rsidP="00FC329D">
            <w:pPr>
              <w:pStyle w:val="TAC"/>
              <w:rPr>
                <w:rFonts w:eastAsia="맑은 고딕"/>
                <w:kern w:val="2"/>
              </w:rPr>
            </w:pPr>
            <w:r w:rsidRPr="00527373">
              <w:rPr>
                <w:rFonts w:eastAsia="맑은 고딕"/>
              </w:rPr>
              <w:t>1</w:t>
            </w:r>
          </w:p>
        </w:tc>
        <w:tc>
          <w:tcPr>
            <w:tcW w:w="1228" w:type="dxa"/>
            <w:tcBorders>
              <w:top w:val="single" w:sz="4" w:space="0" w:color="auto"/>
              <w:left w:val="nil"/>
              <w:bottom w:val="single" w:sz="4" w:space="0" w:color="auto"/>
              <w:right w:val="single" w:sz="4" w:space="0" w:color="auto"/>
            </w:tcBorders>
            <w:noWrap/>
            <w:vAlign w:val="center"/>
          </w:tcPr>
          <w:p w14:paraId="5E7ED161" w14:textId="77777777" w:rsidR="00256885" w:rsidRPr="00527373" w:rsidRDefault="00256885" w:rsidP="00FC329D">
            <w:pPr>
              <w:pStyle w:val="TAC"/>
              <w:rPr>
                <w:rFonts w:eastAsia="맑은 고딕"/>
                <w:kern w:val="2"/>
              </w:rPr>
            </w:pPr>
            <w:r w:rsidRPr="00527373">
              <w:rPr>
                <w:rFonts w:eastAsia="맑은 고딕"/>
              </w:rPr>
              <w:t>5, 6</w:t>
            </w:r>
          </w:p>
        </w:tc>
      </w:tr>
      <w:tr w:rsidR="00256885" w:rsidRPr="00527373" w14:paraId="26DDE94C"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809649D" w14:textId="77777777" w:rsidR="00256885" w:rsidRPr="00527373" w:rsidRDefault="00256885" w:rsidP="00FC329D">
            <w:pPr>
              <w:pStyle w:val="TAH"/>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2B65C6A2" w14:textId="77777777" w:rsidR="00256885" w:rsidRPr="00527373" w:rsidRDefault="00256885" w:rsidP="00FC329D">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A82086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8F8D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BF042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03BC5"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ED1ACFC" w14:textId="77777777" w:rsidR="00256885" w:rsidRPr="00527373" w:rsidRDefault="00256885" w:rsidP="00FC329D">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CE63721" w14:textId="77777777" w:rsidR="00256885" w:rsidRPr="00527373" w:rsidRDefault="00256885" w:rsidP="00FC329D">
            <w:pPr>
              <w:pStyle w:val="TAC"/>
            </w:pPr>
          </w:p>
        </w:tc>
      </w:tr>
      <w:tr w:rsidR="00256885" w:rsidRPr="00527373" w14:paraId="3BE29AAE"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2A4BC94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87552E7" w14:textId="77777777" w:rsidR="00256885" w:rsidRPr="00527373" w:rsidRDefault="00256885" w:rsidP="00FC329D">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07FA44E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323BB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29C79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B3CE8"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BC6194" w14:textId="77777777" w:rsidR="00256885" w:rsidRPr="00527373" w:rsidRDefault="00256885" w:rsidP="00FC329D">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F847AD" w14:textId="77777777" w:rsidR="00256885" w:rsidRPr="00527373" w:rsidRDefault="00256885" w:rsidP="00FC329D">
            <w:pPr>
              <w:pStyle w:val="TAC"/>
            </w:pPr>
            <w:r w:rsidRPr="00527373">
              <w:t>2</w:t>
            </w:r>
          </w:p>
        </w:tc>
      </w:tr>
      <w:tr w:rsidR="00256885" w:rsidRPr="00527373" w14:paraId="3B52D3CD"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7F54CF1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39982F0" w14:textId="77777777" w:rsidR="00256885" w:rsidRPr="00527373" w:rsidRDefault="00256885" w:rsidP="00FC329D">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63412C7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52E39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F2BB7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F0F10"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FC1A72F" w14:textId="77777777" w:rsidR="00256885" w:rsidRPr="00527373" w:rsidRDefault="00256885" w:rsidP="00FC329D">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337B620" w14:textId="77777777" w:rsidR="00256885" w:rsidRPr="00527373" w:rsidRDefault="00256885" w:rsidP="00FC329D">
            <w:pPr>
              <w:pStyle w:val="TAC"/>
            </w:pPr>
            <w:r w:rsidRPr="00527373">
              <w:t>5</w:t>
            </w:r>
          </w:p>
        </w:tc>
      </w:tr>
      <w:tr w:rsidR="00256885" w:rsidRPr="00527373" w14:paraId="697C735E"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739421C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4E0EC58" w14:textId="77777777" w:rsidR="00256885" w:rsidRPr="00527373" w:rsidRDefault="00256885" w:rsidP="00FC329D">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3D7BB0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2E7A7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1E1F2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9DB372"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2F9F08E" w14:textId="77777777" w:rsidR="00256885" w:rsidRPr="00527373" w:rsidRDefault="00256885" w:rsidP="00FC329D">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98E771C" w14:textId="77777777" w:rsidR="00256885" w:rsidRPr="00527373" w:rsidRDefault="00256885" w:rsidP="00FC329D">
            <w:pPr>
              <w:pStyle w:val="TAC"/>
            </w:pPr>
            <w:r w:rsidRPr="00527373">
              <w:t>12</w:t>
            </w:r>
          </w:p>
        </w:tc>
      </w:tr>
      <w:tr w:rsidR="00256885" w:rsidRPr="00527373" w14:paraId="4163CB4A"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6662C34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5EA445F"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74DD897" w14:textId="77777777" w:rsidR="00256885" w:rsidRPr="00527373" w:rsidRDefault="00256885" w:rsidP="00FC329D">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07AD7DF" w14:textId="77777777" w:rsidR="00256885" w:rsidRPr="00527373" w:rsidRDefault="00256885" w:rsidP="00FC329D">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3B856A2" w14:textId="77777777" w:rsidR="00256885" w:rsidRPr="00527373" w:rsidRDefault="00256885" w:rsidP="00FC329D">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11E06FC7" w14:textId="77777777" w:rsidR="00256885" w:rsidRPr="00527373" w:rsidRDefault="00256885" w:rsidP="00FC329D">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6A2CE07C" w14:textId="77777777" w:rsidR="00256885" w:rsidRPr="00527373" w:rsidRDefault="00256885" w:rsidP="00FC329D">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6ACE1EB" w14:textId="77777777" w:rsidR="00256885" w:rsidRPr="00527373" w:rsidRDefault="00256885" w:rsidP="00FC329D">
            <w:pPr>
              <w:pStyle w:val="TAC"/>
            </w:pPr>
            <w:r w:rsidRPr="00527373">
              <w:rPr>
                <w:rFonts w:eastAsia="MS Mincho"/>
              </w:rPr>
              <w:t>5, 12</w:t>
            </w:r>
          </w:p>
        </w:tc>
      </w:tr>
      <w:tr w:rsidR="00256885" w:rsidRPr="00527373" w14:paraId="3B0BF127" w14:textId="77777777" w:rsidTr="00FC329D">
        <w:trPr>
          <w:trHeight w:val="188"/>
          <w:jc w:val="center"/>
        </w:trPr>
        <w:tc>
          <w:tcPr>
            <w:tcW w:w="1632" w:type="dxa"/>
            <w:vMerge/>
            <w:tcBorders>
              <w:left w:val="single" w:sz="4" w:space="0" w:color="auto"/>
              <w:right w:val="single" w:sz="4" w:space="0" w:color="auto"/>
            </w:tcBorders>
          </w:tcPr>
          <w:p w14:paraId="2C7AA45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7FF3189"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41C3AC0" w14:textId="77777777" w:rsidR="00256885" w:rsidRPr="00527373" w:rsidRDefault="00256885" w:rsidP="00FC329D">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1A069378" w14:textId="77777777" w:rsidR="00256885" w:rsidRPr="00527373" w:rsidRDefault="00256885" w:rsidP="00FC329D">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9543385" w14:textId="77777777" w:rsidR="00256885" w:rsidRPr="00527373" w:rsidRDefault="00256885" w:rsidP="00FC329D">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E492F62" w14:textId="77777777" w:rsidR="00256885" w:rsidRPr="00527373" w:rsidRDefault="00256885" w:rsidP="00FC329D">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8ABBA09" w14:textId="77777777" w:rsidR="00256885" w:rsidRPr="00527373" w:rsidRDefault="00256885" w:rsidP="00FC329D">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F0CD9CA" w14:textId="77777777" w:rsidR="00256885" w:rsidRPr="00527373" w:rsidRDefault="00256885" w:rsidP="00FC329D">
            <w:pPr>
              <w:pStyle w:val="TAC"/>
            </w:pPr>
            <w:r w:rsidRPr="00527373">
              <w:rPr>
                <w:rFonts w:eastAsia="MS Mincho"/>
              </w:rPr>
              <w:t>3, 12</w:t>
            </w:r>
          </w:p>
        </w:tc>
      </w:tr>
      <w:tr w:rsidR="00256885" w:rsidRPr="00527373" w14:paraId="66FB4FF6"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42F25AE" w14:textId="77777777" w:rsidR="00256885" w:rsidRPr="00527373" w:rsidRDefault="00256885" w:rsidP="00FC329D">
            <w:pPr>
              <w:pStyle w:val="TAH"/>
            </w:pPr>
            <w:r w:rsidRPr="00527373">
              <w:t>DC_8_n78</w:t>
            </w:r>
          </w:p>
          <w:p w14:paraId="2FC56D1D" w14:textId="77777777" w:rsidR="00256885" w:rsidRPr="00527373" w:rsidRDefault="00256885" w:rsidP="00FC329D">
            <w:pPr>
              <w:pStyle w:val="TAH"/>
            </w:pPr>
            <w:r w:rsidRPr="00527373">
              <w:t>DC_8_n81_ULSUP-TDM_n78</w:t>
            </w:r>
          </w:p>
        </w:tc>
        <w:tc>
          <w:tcPr>
            <w:tcW w:w="2864" w:type="dxa"/>
            <w:tcBorders>
              <w:top w:val="single" w:sz="4" w:space="0" w:color="auto"/>
              <w:left w:val="nil"/>
              <w:bottom w:val="single" w:sz="4" w:space="0" w:color="auto"/>
              <w:right w:val="single" w:sz="4" w:space="0" w:color="auto"/>
            </w:tcBorders>
            <w:vAlign w:val="bottom"/>
          </w:tcPr>
          <w:p w14:paraId="43F7B066" w14:textId="77777777" w:rsidR="00256885" w:rsidRPr="00527373" w:rsidRDefault="00256885" w:rsidP="00FC329D">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1037221B"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4329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B66B7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61B3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8FA69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7F5AD04" w14:textId="77777777" w:rsidR="00256885" w:rsidRPr="00527373" w:rsidRDefault="00256885" w:rsidP="00FC329D">
            <w:pPr>
              <w:pStyle w:val="TAC"/>
            </w:pPr>
          </w:p>
        </w:tc>
      </w:tr>
      <w:tr w:rsidR="00256885" w:rsidRPr="00527373" w14:paraId="3D620CCE"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5237849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6E61767" w14:textId="77777777" w:rsidR="00256885" w:rsidRPr="00527373" w:rsidRDefault="00256885" w:rsidP="00FC329D">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341CAB0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8FE0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578D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A332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98ADCA"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500F25" w14:textId="77777777" w:rsidR="00256885" w:rsidRPr="00527373" w:rsidRDefault="00256885" w:rsidP="00FC329D">
            <w:pPr>
              <w:pStyle w:val="TAC"/>
            </w:pPr>
            <w:r w:rsidRPr="00527373">
              <w:t>2</w:t>
            </w:r>
          </w:p>
        </w:tc>
      </w:tr>
      <w:tr w:rsidR="00256885" w:rsidRPr="00527373" w14:paraId="20075170"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7592192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0DC7AC4" w14:textId="77777777" w:rsidR="00256885" w:rsidRPr="00527373" w:rsidRDefault="00256885" w:rsidP="00FC329D">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55E534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AE56E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48245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7B01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1BD366"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89D6EF" w14:textId="77777777" w:rsidR="00256885" w:rsidRPr="00527373" w:rsidRDefault="00256885" w:rsidP="00FC329D">
            <w:pPr>
              <w:pStyle w:val="TAC"/>
            </w:pPr>
            <w:r w:rsidRPr="00527373">
              <w:t>5</w:t>
            </w:r>
          </w:p>
        </w:tc>
      </w:tr>
      <w:tr w:rsidR="00256885" w:rsidRPr="00527373" w14:paraId="2A972B73"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53CBFB8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37D0DBF"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F85343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2494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30F98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1DC1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4C6E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00F6B60" w14:textId="77777777" w:rsidR="00256885" w:rsidRPr="00527373" w:rsidRDefault="00256885" w:rsidP="00FC329D">
            <w:pPr>
              <w:pStyle w:val="TAC"/>
            </w:pPr>
            <w:r w:rsidRPr="00527373">
              <w:t>12</w:t>
            </w:r>
          </w:p>
        </w:tc>
      </w:tr>
      <w:tr w:rsidR="00256885" w:rsidRPr="00527373" w14:paraId="440CAAC2"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046AB1F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C3B479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3688C1" w14:textId="77777777" w:rsidR="00256885" w:rsidRPr="00527373" w:rsidRDefault="00256885" w:rsidP="00FC329D">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1C293B9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DFE3C6" w14:textId="77777777" w:rsidR="00256885" w:rsidRPr="00527373" w:rsidRDefault="00256885" w:rsidP="00FC329D">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4C320D8D"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3EC65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4BFBED" w14:textId="77777777" w:rsidR="00256885" w:rsidRPr="00527373" w:rsidRDefault="00256885" w:rsidP="00FC329D">
            <w:pPr>
              <w:pStyle w:val="TAC"/>
            </w:pPr>
            <w:r w:rsidRPr="00527373">
              <w:t>5, 12</w:t>
            </w:r>
          </w:p>
        </w:tc>
      </w:tr>
      <w:tr w:rsidR="00256885" w:rsidRPr="00527373" w14:paraId="73941F9C"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34FFB17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047E5A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14296E0"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2A313B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378B79"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EEE8BCF"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076386D"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25F783B" w14:textId="77777777" w:rsidR="00256885" w:rsidRPr="00527373" w:rsidRDefault="00256885" w:rsidP="00FC329D">
            <w:pPr>
              <w:pStyle w:val="TAC"/>
            </w:pPr>
            <w:r w:rsidRPr="00527373">
              <w:t>3, 12</w:t>
            </w:r>
          </w:p>
        </w:tc>
      </w:tr>
      <w:tr w:rsidR="00256885" w:rsidRPr="00527373" w14:paraId="183614F3"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8D9C02" w14:textId="77777777" w:rsidR="00256885" w:rsidRPr="00527373" w:rsidRDefault="00256885" w:rsidP="00FC329D">
            <w:pPr>
              <w:pStyle w:val="TAH"/>
            </w:pPr>
            <w:r w:rsidRPr="00527373">
              <w:t>DC_11_n77</w:t>
            </w:r>
          </w:p>
        </w:tc>
        <w:tc>
          <w:tcPr>
            <w:tcW w:w="2864" w:type="dxa"/>
            <w:tcBorders>
              <w:top w:val="single" w:sz="4" w:space="0" w:color="auto"/>
              <w:left w:val="nil"/>
              <w:bottom w:val="single" w:sz="4" w:space="0" w:color="auto"/>
              <w:right w:val="single" w:sz="4" w:space="0" w:color="auto"/>
            </w:tcBorders>
            <w:vAlign w:val="bottom"/>
          </w:tcPr>
          <w:p w14:paraId="17A6C7C7" w14:textId="77777777" w:rsidR="00256885" w:rsidRPr="00527373" w:rsidRDefault="00256885" w:rsidP="00FC329D">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44AE8F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D85D7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86835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6848E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C10879"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6F0C42" w14:textId="77777777" w:rsidR="00256885" w:rsidRPr="00527373" w:rsidRDefault="00256885" w:rsidP="00FC329D">
            <w:pPr>
              <w:pStyle w:val="TAC"/>
            </w:pPr>
          </w:p>
        </w:tc>
      </w:tr>
      <w:tr w:rsidR="00256885" w:rsidRPr="00527373" w14:paraId="06C91CD4"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DCE610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216C3C1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49A780"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4ABCA5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7E5A93"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365939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DCE28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6EC0001" w14:textId="77777777" w:rsidR="00256885" w:rsidRPr="00527373" w:rsidRDefault="00256885" w:rsidP="00FC329D">
            <w:pPr>
              <w:pStyle w:val="TAC"/>
            </w:pPr>
          </w:p>
        </w:tc>
      </w:tr>
      <w:tr w:rsidR="00256885" w:rsidRPr="00527373" w14:paraId="13FA7C09"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C63AB2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6AA1BE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6FE8A27"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06A3FA"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FCD954D"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CE5589A"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584FD89"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9FF58B2" w14:textId="77777777" w:rsidR="00256885" w:rsidRPr="00527373" w:rsidRDefault="00256885" w:rsidP="00FC329D">
            <w:pPr>
              <w:pStyle w:val="TAC"/>
            </w:pPr>
            <w:r w:rsidRPr="00527373">
              <w:t>3</w:t>
            </w:r>
          </w:p>
        </w:tc>
      </w:tr>
      <w:tr w:rsidR="00256885" w:rsidRPr="00527373" w14:paraId="148055F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B7510C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251276C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63256D"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69FB9D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A92E85"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D6A6DB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01128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F308C39" w14:textId="77777777" w:rsidR="00256885" w:rsidRPr="00527373" w:rsidRDefault="00256885" w:rsidP="00FC329D">
            <w:pPr>
              <w:pStyle w:val="TAC"/>
            </w:pPr>
          </w:p>
        </w:tc>
      </w:tr>
      <w:tr w:rsidR="00256885" w:rsidRPr="00527373" w14:paraId="41A928BF"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A6F278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54CE38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C17853"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631F08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E545DB"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AB5C21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E3DCE6"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9E36CD" w14:textId="77777777" w:rsidR="00256885" w:rsidRPr="00527373" w:rsidRDefault="00256885" w:rsidP="00FC329D">
            <w:pPr>
              <w:pStyle w:val="TAC"/>
            </w:pPr>
          </w:p>
        </w:tc>
      </w:tr>
      <w:tr w:rsidR="00256885" w:rsidRPr="00527373" w14:paraId="2C22BFB9"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18CEBCD" w14:textId="77777777" w:rsidR="00256885" w:rsidRPr="00527373" w:rsidRDefault="00256885" w:rsidP="00FC329D">
            <w:pPr>
              <w:pStyle w:val="TAH"/>
            </w:pPr>
            <w:r w:rsidRPr="00527373">
              <w:t>DC_11_n78</w:t>
            </w:r>
          </w:p>
        </w:tc>
        <w:tc>
          <w:tcPr>
            <w:tcW w:w="2864" w:type="dxa"/>
            <w:tcBorders>
              <w:top w:val="single" w:sz="4" w:space="0" w:color="auto"/>
              <w:left w:val="nil"/>
              <w:bottom w:val="single" w:sz="4" w:space="0" w:color="auto"/>
              <w:right w:val="single" w:sz="4" w:space="0" w:color="auto"/>
            </w:tcBorders>
            <w:vAlign w:val="bottom"/>
          </w:tcPr>
          <w:p w14:paraId="663EC4BA" w14:textId="77777777" w:rsidR="00256885" w:rsidRPr="00527373" w:rsidRDefault="00256885" w:rsidP="00FC329D">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110E08B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6FF7B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80098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F9F07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8A9AB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95EFD28" w14:textId="77777777" w:rsidR="00256885" w:rsidRPr="00527373" w:rsidRDefault="00256885" w:rsidP="00FC329D">
            <w:pPr>
              <w:pStyle w:val="TAC"/>
            </w:pPr>
          </w:p>
        </w:tc>
      </w:tr>
      <w:tr w:rsidR="00256885" w:rsidRPr="00527373" w14:paraId="4658959A" w14:textId="77777777" w:rsidTr="00FC329D">
        <w:trPr>
          <w:trHeight w:val="188"/>
          <w:jc w:val="center"/>
        </w:trPr>
        <w:tc>
          <w:tcPr>
            <w:tcW w:w="1632" w:type="dxa"/>
            <w:vMerge/>
            <w:tcBorders>
              <w:left w:val="single" w:sz="4" w:space="0" w:color="auto"/>
              <w:right w:val="single" w:sz="4" w:space="0" w:color="auto"/>
            </w:tcBorders>
          </w:tcPr>
          <w:p w14:paraId="4C21EE0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CB569D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AB55FE"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60EE42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52FE04"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E7972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9D7EE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19C99F" w14:textId="77777777" w:rsidR="00256885" w:rsidRPr="00527373" w:rsidRDefault="00256885" w:rsidP="00FC329D">
            <w:pPr>
              <w:pStyle w:val="TAC"/>
            </w:pPr>
          </w:p>
        </w:tc>
      </w:tr>
      <w:tr w:rsidR="00256885" w:rsidRPr="00527373" w14:paraId="6650DDE3" w14:textId="77777777" w:rsidTr="00FC329D">
        <w:trPr>
          <w:trHeight w:val="188"/>
          <w:jc w:val="center"/>
        </w:trPr>
        <w:tc>
          <w:tcPr>
            <w:tcW w:w="1632" w:type="dxa"/>
            <w:vMerge/>
            <w:tcBorders>
              <w:left w:val="single" w:sz="4" w:space="0" w:color="auto"/>
              <w:right w:val="single" w:sz="4" w:space="0" w:color="auto"/>
            </w:tcBorders>
          </w:tcPr>
          <w:p w14:paraId="4F7021A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BC8661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201CA22"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9B4809F"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CB740C9"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D3D1D83"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CA1F0CB"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B9FA384" w14:textId="77777777" w:rsidR="00256885" w:rsidRPr="00527373" w:rsidRDefault="00256885" w:rsidP="00FC329D">
            <w:pPr>
              <w:pStyle w:val="TAC"/>
            </w:pPr>
            <w:r w:rsidRPr="00527373">
              <w:t>3</w:t>
            </w:r>
          </w:p>
        </w:tc>
      </w:tr>
      <w:tr w:rsidR="00256885" w:rsidRPr="00527373" w14:paraId="5E3D7D5A" w14:textId="77777777" w:rsidTr="00FC329D">
        <w:trPr>
          <w:trHeight w:val="188"/>
          <w:jc w:val="center"/>
        </w:trPr>
        <w:tc>
          <w:tcPr>
            <w:tcW w:w="1632" w:type="dxa"/>
            <w:vMerge/>
            <w:tcBorders>
              <w:left w:val="single" w:sz="4" w:space="0" w:color="auto"/>
              <w:right w:val="single" w:sz="4" w:space="0" w:color="auto"/>
            </w:tcBorders>
          </w:tcPr>
          <w:p w14:paraId="475D2CB3"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C88A3B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FCC73F"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C747EB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2E59F3"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93D7D1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F4D5F1"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C03851" w14:textId="77777777" w:rsidR="00256885" w:rsidRPr="00527373" w:rsidRDefault="00256885" w:rsidP="00FC329D">
            <w:pPr>
              <w:pStyle w:val="TAC"/>
            </w:pPr>
          </w:p>
        </w:tc>
      </w:tr>
      <w:tr w:rsidR="00256885" w:rsidRPr="00527373" w14:paraId="67BB3B68"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7FEBE5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2D8BE8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117657"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8F5BDC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7E416E"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4A0CD0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E6B55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C70FEF" w14:textId="77777777" w:rsidR="00256885" w:rsidRPr="00527373" w:rsidRDefault="00256885" w:rsidP="00FC329D">
            <w:pPr>
              <w:pStyle w:val="TAC"/>
            </w:pPr>
          </w:p>
        </w:tc>
      </w:tr>
      <w:tr w:rsidR="00256885" w:rsidRPr="00527373" w14:paraId="69C2D96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4E30117" w14:textId="77777777" w:rsidR="00256885" w:rsidRPr="00527373" w:rsidRDefault="00256885" w:rsidP="00FC329D">
            <w:pPr>
              <w:pStyle w:val="TAH"/>
            </w:pPr>
            <w:r w:rsidRPr="00527373">
              <w:t>DC_11_n79</w:t>
            </w:r>
          </w:p>
        </w:tc>
        <w:tc>
          <w:tcPr>
            <w:tcW w:w="2864" w:type="dxa"/>
            <w:tcBorders>
              <w:top w:val="single" w:sz="4" w:space="0" w:color="auto"/>
              <w:left w:val="nil"/>
              <w:bottom w:val="single" w:sz="4" w:space="0" w:color="auto"/>
              <w:right w:val="single" w:sz="4" w:space="0" w:color="auto"/>
            </w:tcBorders>
            <w:vAlign w:val="bottom"/>
          </w:tcPr>
          <w:p w14:paraId="63AD8FF1" w14:textId="77777777" w:rsidR="00256885" w:rsidRPr="00527373" w:rsidRDefault="00256885" w:rsidP="00FC329D">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1478006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4E9F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81053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30B2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C03CD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EA3A14" w14:textId="77777777" w:rsidR="00256885" w:rsidRPr="00527373" w:rsidRDefault="00256885" w:rsidP="00FC329D">
            <w:pPr>
              <w:pStyle w:val="TAC"/>
            </w:pPr>
          </w:p>
        </w:tc>
      </w:tr>
      <w:tr w:rsidR="00256885" w:rsidRPr="00527373" w14:paraId="6BC068D1" w14:textId="77777777" w:rsidTr="00FC329D">
        <w:trPr>
          <w:trHeight w:val="188"/>
          <w:jc w:val="center"/>
        </w:trPr>
        <w:tc>
          <w:tcPr>
            <w:tcW w:w="1632" w:type="dxa"/>
            <w:vMerge/>
            <w:tcBorders>
              <w:left w:val="single" w:sz="4" w:space="0" w:color="auto"/>
              <w:right w:val="single" w:sz="4" w:space="0" w:color="auto"/>
            </w:tcBorders>
          </w:tcPr>
          <w:p w14:paraId="731BDB0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EAD75E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FFB5A"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1AA718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D22CF9"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41419A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28392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24D306" w14:textId="77777777" w:rsidR="00256885" w:rsidRPr="00527373" w:rsidRDefault="00256885" w:rsidP="00FC329D">
            <w:pPr>
              <w:pStyle w:val="TAC"/>
            </w:pPr>
          </w:p>
        </w:tc>
      </w:tr>
      <w:tr w:rsidR="00256885" w:rsidRPr="00527373" w14:paraId="48ED1F73" w14:textId="77777777" w:rsidTr="00FC329D">
        <w:trPr>
          <w:trHeight w:val="188"/>
          <w:jc w:val="center"/>
        </w:trPr>
        <w:tc>
          <w:tcPr>
            <w:tcW w:w="1632" w:type="dxa"/>
            <w:vMerge/>
            <w:tcBorders>
              <w:left w:val="single" w:sz="4" w:space="0" w:color="auto"/>
              <w:right w:val="single" w:sz="4" w:space="0" w:color="auto"/>
            </w:tcBorders>
          </w:tcPr>
          <w:p w14:paraId="4F81F96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8490E5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B76B4E"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9C716A"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4B7E6CC"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E1DDA2E"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A47E7C8"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393D207" w14:textId="77777777" w:rsidR="00256885" w:rsidRPr="00527373" w:rsidRDefault="00256885" w:rsidP="00FC329D">
            <w:pPr>
              <w:pStyle w:val="TAC"/>
            </w:pPr>
            <w:r w:rsidRPr="00527373">
              <w:t>3</w:t>
            </w:r>
          </w:p>
        </w:tc>
      </w:tr>
      <w:tr w:rsidR="00256885" w:rsidRPr="00527373" w14:paraId="149B0AFA" w14:textId="77777777" w:rsidTr="00FC329D">
        <w:trPr>
          <w:trHeight w:val="188"/>
          <w:jc w:val="center"/>
        </w:trPr>
        <w:tc>
          <w:tcPr>
            <w:tcW w:w="1632" w:type="dxa"/>
            <w:vMerge/>
            <w:tcBorders>
              <w:left w:val="single" w:sz="4" w:space="0" w:color="auto"/>
              <w:right w:val="single" w:sz="4" w:space="0" w:color="auto"/>
            </w:tcBorders>
          </w:tcPr>
          <w:p w14:paraId="4BDC4E8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DBC688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02EFB1"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B21B5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CEA6E0"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4E4BEE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7CBAE6"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1AE39F" w14:textId="77777777" w:rsidR="00256885" w:rsidRPr="00527373" w:rsidRDefault="00256885" w:rsidP="00FC329D">
            <w:pPr>
              <w:pStyle w:val="TAC"/>
            </w:pPr>
          </w:p>
        </w:tc>
      </w:tr>
      <w:tr w:rsidR="00256885" w:rsidRPr="00527373" w14:paraId="4AB650A6" w14:textId="77777777" w:rsidTr="00FC329D">
        <w:trPr>
          <w:trHeight w:val="188"/>
          <w:jc w:val="center"/>
        </w:trPr>
        <w:tc>
          <w:tcPr>
            <w:tcW w:w="1632" w:type="dxa"/>
            <w:vMerge/>
            <w:tcBorders>
              <w:left w:val="single" w:sz="4" w:space="0" w:color="auto"/>
              <w:right w:val="single" w:sz="4" w:space="0" w:color="auto"/>
            </w:tcBorders>
          </w:tcPr>
          <w:p w14:paraId="1B00E5D9"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C7E852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C81D42"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4176E3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EC8DA6"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B02E65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4B1A3B"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13A0AA0" w14:textId="77777777" w:rsidR="00256885" w:rsidRPr="00527373" w:rsidRDefault="00256885" w:rsidP="00FC329D">
            <w:pPr>
              <w:pStyle w:val="TAC"/>
            </w:pPr>
          </w:p>
        </w:tc>
      </w:tr>
      <w:tr w:rsidR="00256885" w:rsidRPr="00527373" w14:paraId="4789D187"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40D6CE" w14:textId="77777777" w:rsidR="00256885" w:rsidRPr="00527373" w:rsidRDefault="00256885" w:rsidP="00FC329D">
            <w:pPr>
              <w:pStyle w:val="TAH"/>
            </w:pPr>
            <w:r w:rsidRPr="00527373">
              <w:t>DC_12_n66</w:t>
            </w:r>
          </w:p>
        </w:tc>
        <w:tc>
          <w:tcPr>
            <w:tcW w:w="2864" w:type="dxa"/>
            <w:tcBorders>
              <w:top w:val="single" w:sz="4" w:space="0" w:color="auto"/>
              <w:left w:val="nil"/>
              <w:bottom w:val="single" w:sz="4" w:space="0" w:color="auto"/>
              <w:right w:val="single" w:sz="4" w:space="0" w:color="auto"/>
            </w:tcBorders>
            <w:vAlign w:val="bottom"/>
          </w:tcPr>
          <w:p w14:paraId="057D8943" w14:textId="77777777" w:rsidR="00256885" w:rsidRPr="00527373" w:rsidRDefault="00256885" w:rsidP="00FC329D">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C077C7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3E089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DC674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2707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0AFF6"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7B5572" w14:textId="77777777" w:rsidR="00256885" w:rsidRPr="00527373" w:rsidRDefault="00256885" w:rsidP="00FC329D">
            <w:pPr>
              <w:pStyle w:val="TAC"/>
            </w:pPr>
          </w:p>
        </w:tc>
      </w:tr>
      <w:tr w:rsidR="00256885" w:rsidRPr="00527373" w14:paraId="6E33307E"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D37FD1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7F5150D" w14:textId="77777777" w:rsidR="00256885" w:rsidRPr="00527373" w:rsidRDefault="00256885" w:rsidP="00FC329D">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5035685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EFC80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D9EE9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A2F13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0CCD6E"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31D7DE" w14:textId="77777777" w:rsidR="00256885" w:rsidRPr="00527373" w:rsidRDefault="00256885" w:rsidP="00FC329D">
            <w:pPr>
              <w:pStyle w:val="TAC"/>
            </w:pPr>
            <w:r w:rsidRPr="00527373">
              <w:t>2</w:t>
            </w:r>
          </w:p>
        </w:tc>
      </w:tr>
      <w:tr w:rsidR="00256885" w:rsidRPr="00527373" w14:paraId="197A1F83"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3CD8519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1BF564A" w14:textId="77777777" w:rsidR="00256885" w:rsidRPr="00527373" w:rsidRDefault="00256885" w:rsidP="00FC329D">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345E2A7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8F684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F3D5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01D1A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D4EEB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D62C9C" w14:textId="77777777" w:rsidR="00256885" w:rsidRPr="00527373" w:rsidRDefault="00256885" w:rsidP="00FC329D">
            <w:pPr>
              <w:pStyle w:val="TAC"/>
            </w:pPr>
            <w:r w:rsidRPr="00527373">
              <w:t>5</w:t>
            </w:r>
          </w:p>
        </w:tc>
      </w:tr>
      <w:tr w:rsidR="00256885" w:rsidRPr="00527373" w14:paraId="187F964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D1798F6" w14:textId="77777777" w:rsidR="00256885" w:rsidRPr="00527373" w:rsidRDefault="00256885" w:rsidP="00FC329D">
            <w:pPr>
              <w:pStyle w:val="TAH"/>
            </w:pPr>
            <w:r w:rsidRPr="00527373">
              <w:t>DC_19_n77</w:t>
            </w:r>
          </w:p>
        </w:tc>
        <w:tc>
          <w:tcPr>
            <w:tcW w:w="2864" w:type="dxa"/>
            <w:tcBorders>
              <w:top w:val="single" w:sz="4" w:space="0" w:color="auto"/>
              <w:left w:val="nil"/>
              <w:bottom w:val="single" w:sz="4" w:space="0" w:color="auto"/>
              <w:right w:val="single" w:sz="4" w:space="0" w:color="auto"/>
            </w:tcBorders>
            <w:vAlign w:val="center"/>
          </w:tcPr>
          <w:p w14:paraId="0D54144D" w14:textId="77777777" w:rsidR="00256885" w:rsidRPr="00527373" w:rsidRDefault="00256885" w:rsidP="00FC329D">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D9B760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CFE1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D37F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7BBC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4B43EF"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7A0787" w14:textId="77777777" w:rsidR="00256885" w:rsidRPr="00527373" w:rsidRDefault="00256885" w:rsidP="00FC329D">
            <w:pPr>
              <w:pStyle w:val="TAC"/>
            </w:pPr>
          </w:p>
        </w:tc>
      </w:tr>
      <w:tr w:rsidR="00256885" w:rsidRPr="00527373" w14:paraId="12C21955" w14:textId="77777777" w:rsidTr="00FC329D">
        <w:trPr>
          <w:trHeight w:val="188"/>
          <w:jc w:val="center"/>
        </w:trPr>
        <w:tc>
          <w:tcPr>
            <w:tcW w:w="1632" w:type="dxa"/>
            <w:vMerge/>
            <w:tcBorders>
              <w:left w:val="single" w:sz="4" w:space="0" w:color="auto"/>
              <w:right w:val="single" w:sz="4" w:space="0" w:color="auto"/>
            </w:tcBorders>
            <w:vAlign w:val="center"/>
          </w:tcPr>
          <w:p w14:paraId="71B58353"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B7BFD5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B1D123"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6B0F4D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ADE71A"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38781B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96A2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BA5E58" w14:textId="77777777" w:rsidR="00256885" w:rsidRPr="00527373" w:rsidRDefault="00256885" w:rsidP="00FC329D">
            <w:pPr>
              <w:pStyle w:val="TAC"/>
            </w:pPr>
          </w:p>
        </w:tc>
      </w:tr>
      <w:tr w:rsidR="00256885" w:rsidRPr="00527373" w14:paraId="1DE3F621" w14:textId="77777777" w:rsidTr="00FC329D">
        <w:trPr>
          <w:trHeight w:val="188"/>
          <w:jc w:val="center"/>
        </w:trPr>
        <w:tc>
          <w:tcPr>
            <w:tcW w:w="1632" w:type="dxa"/>
            <w:vMerge/>
            <w:tcBorders>
              <w:left w:val="single" w:sz="4" w:space="0" w:color="auto"/>
              <w:right w:val="single" w:sz="4" w:space="0" w:color="auto"/>
            </w:tcBorders>
            <w:vAlign w:val="center"/>
          </w:tcPr>
          <w:p w14:paraId="3B5290A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984D23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780E5D1"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FD3CFF"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C19D3B6"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DBB51F"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8C05574"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59B3243" w14:textId="77777777" w:rsidR="00256885" w:rsidRPr="00527373" w:rsidRDefault="00256885" w:rsidP="00FC329D">
            <w:pPr>
              <w:pStyle w:val="TAC"/>
            </w:pPr>
            <w:r w:rsidRPr="00527373">
              <w:t>3</w:t>
            </w:r>
          </w:p>
        </w:tc>
      </w:tr>
      <w:tr w:rsidR="00256885" w:rsidRPr="00527373" w14:paraId="34C32C88" w14:textId="77777777" w:rsidTr="00FC329D">
        <w:trPr>
          <w:trHeight w:val="188"/>
          <w:jc w:val="center"/>
        </w:trPr>
        <w:tc>
          <w:tcPr>
            <w:tcW w:w="1632" w:type="dxa"/>
            <w:vMerge/>
            <w:tcBorders>
              <w:left w:val="single" w:sz="4" w:space="0" w:color="auto"/>
              <w:right w:val="single" w:sz="4" w:space="0" w:color="auto"/>
            </w:tcBorders>
            <w:vAlign w:val="center"/>
          </w:tcPr>
          <w:p w14:paraId="4D6615E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062DE1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EEE169"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64A56C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F0F8A0"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37ED92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5DB4DE"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F05A41" w14:textId="77777777" w:rsidR="00256885" w:rsidRPr="00527373" w:rsidRDefault="00256885" w:rsidP="00FC329D">
            <w:pPr>
              <w:pStyle w:val="TAC"/>
            </w:pPr>
          </w:p>
        </w:tc>
      </w:tr>
      <w:tr w:rsidR="00256885" w:rsidRPr="00527373" w14:paraId="6D48B12C" w14:textId="77777777" w:rsidTr="00FC329D">
        <w:trPr>
          <w:trHeight w:val="188"/>
          <w:jc w:val="center"/>
        </w:trPr>
        <w:tc>
          <w:tcPr>
            <w:tcW w:w="1632" w:type="dxa"/>
            <w:vMerge/>
            <w:tcBorders>
              <w:left w:val="single" w:sz="4" w:space="0" w:color="auto"/>
              <w:right w:val="single" w:sz="4" w:space="0" w:color="auto"/>
            </w:tcBorders>
            <w:vAlign w:val="center"/>
          </w:tcPr>
          <w:p w14:paraId="3E902AB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BC4332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0EB5C98"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04C35F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BF4395"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29098D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43AD8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63A89F" w14:textId="77777777" w:rsidR="00256885" w:rsidRPr="00527373" w:rsidRDefault="00256885" w:rsidP="00FC329D">
            <w:pPr>
              <w:pStyle w:val="TAC"/>
            </w:pPr>
          </w:p>
        </w:tc>
      </w:tr>
      <w:tr w:rsidR="00256885" w:rsidRPr="00527373" w14:paraId="61C3BD7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8C1D7A1" w14:textId="77777777" w:rsidR="00256885" w:rsidRPr="00527373" w:rsidRDefault="00256885" w:rsidP="00FC329D">
            <w:pPr>
              <w:pStyle w:val="TAH"/>
            </w:pPr>
            <w:r w:rsidRPr="00527373">
              <w:t>DC_19_n78</w:t>
            </w:r>
          </w:p>
        </w:tc>
        <w:tc>
          <w:tcPr>
            <w:tcW w:w="2864" w:type="dxa"/>
            <w:tcBorders>
              <w:top w:val="single" w:sz="4" w:space="0" w:color="auto"/>
              <w:left w:val="nil"/>
              <w:bottom w:val="single" w:sz="4" w:space="0" w:color="auto"/>
              <w:right w:val="single" w:sz="4" w:space="0" w:color="auto"/>
            </w:tcBorders>
            <w:vAlign w:val="center"/>
          </w:tcPr>
          <w:p w14:paraId="5F79EBAA" w14:textId="77777777" w:rsidR="00256885" w:rsidRPr="00527373" w:rsidRDefault="00256885" w:rsidP="00FC329D">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352D11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C549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B7158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0C31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0A13D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3A8E771" w14:textId="77777777" w:rsidR="00256885" w:rsidRPr="00527373" w:rsidRDefault="00256885" w:rsidP="00FC329D">
            <w:pPr>
              <w:pStyle w:val="TAC"/>
            </w:pPr>
          </w:p>
        </w:tc>
      </w:tr>
      <w:tr w:rsidR="00256885" w:rsidRPr="00527373" w14:paraId="637531BF" w14:textId="77777777" w:rsidTr="00FC329D">
        <w:trPr>
          <w:trHeight w:val="188"/>
          <w:jc w:val="center"/>
        </w:trPr>
        <w:tc>
          <w:tcPr>
            <w:tcW w:w="1632" w:type="dxa"/>
            <w:vMerge/>
            <w:tcBorders>
              <w:left w:val="single" w:sz="4" w:space="0" w:color="auto"/>
              <w:right w:val="single" w:sz="4" w:space="0" w:color="auto"/>
            </w:tcBorders>
            <w:vAlign w:val="center"/>
          </w:tcPr>
          <w:p w14:paraId="2D48F2F3"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29D10E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9DF902"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D66971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BE631B"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9ECED4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57C15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A10CCE" w14:textId="77777777" w:rsidR="00256885" w:rsidRPr="00527373" w:rsidRDefault="00256885" w:rsidP="00FC329D">
            <w:pPr>
              <w:pStyle w:val="TAC"/>
            </w:pPr>
          </w:p>
        </w:tc>
      </w:tr>
      <w:tr w:rsidR="00256885" w:rsidRPr="00527373" w14:paraId="05E10DB0" w14:textId="77777777" w:rsidTr="00FC329D">
        <w:trPr>
          <w:trHeight w:val="188"/>
          <w:jc w:val="center"/>
        </w:trPr>
        <w:tc>
          <w:tcPr>
            <w:tcW w:w="1632" w:type="dxa"/>
            <w:vMerge/>
            <w:tcBorders>
              <w:left w:val="single" w:sz="4" w:space="0" w:color="auto"/>
              <w:right w:val="single" w:sz="4" w:space="0" w:color="auto"/>
            </w:tcBorders>
            <w:vAlign w:val="center"/>
          </w:tcPr>
          <w:p w14:paraId="2202505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DD0FF4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5DE59A7"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22361C"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1828CDE"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862D912"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32E58C2"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41006C8" w14:textId="77777777" w:rsidR="00256885" w:rsidRPr="00527373" w:rsidRDefault="00256885" w:rsidP="00FC329D">
            <w:pPr>
              <w:pStyle w:val="TAC"/>
            </w:pPr>
            <w:r w:rsidRPr="00527373">
              <w:t>3</w:t>
            </w:r>
          </w:p>
        </w:tc>
      </w:tr>
      <w:tr w:rsidR="00256885" w:rsidRPr="00527373" w14:paraId="78188E6E" w14:textId="77777777" w:rsidTr="00FC329D">
        <w:trPr>
          <w:trHeight w:val="188"/>
          <w:jc w:val="center"/>
        </w:trPr>
        <w:tc>
          <w:tcPr>
            <w:tcW w:w="1632" w:type="dxa"/>
            <w:vMerge/>
            <w:tcBorders>
              <w:left w:val="single" w:sz="4" w:space="0" w:color="auto"/>
              <w:right w:val="single" w:sz="4" w:space="0" w:color="auto"/>
            </w:tcBorders>
            <w:vAlign w:val="center"/>
          </w:tcPr>
          <w:p w14:paraId="25D6C30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B05805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1999C4"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A2CE05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A6AE1C"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3725FD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D34B49"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FC38B7" w14:textId="77777777" w:rsidR="00256885" w:rsidRPr="00527373" w:rsidRDefault="00256885" w:rsidP="00FC329D">
            <w:pPr>
              <w:pStyle w:val="TAC"/>
            </w:pPr>
          </w:p>
        </w:tc>
      </w:tr>
      <w:tr w:rsidR="00256885" w:rsidRPr="00527373" w14:paraId="214457DA" w14:textId="77777777" w:rsidTr="00FC329D">
        <w:trPr>
          <w:trHeight w:val="188"/>
          <w:jc w:val="center"/>
        </w:trPr>
        <w:tc>
          <w:tcPr>
            <w:tcW w:w="1632" w:type="dxa"/>
            <w:vMerge/>
            <w:tcBorders>
              <w:left w:val="single" w:sz="4" w:space="0" w:color="auto"/>
              <w:right w:val="single" w:sz="4" w:space="0" w:color="auto"/>
            </w:tcBorders>
            <w:vAlign w:val="center"/>
          </w:tcPr>
          <w:p w14:paraId="611D1CE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4E9B49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C1B7F6"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6BB073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0FF729"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F89AC4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A1CA3E"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CD8B929" w14:textId="77777777" w:rsidR="00256885" w:rsidRPr="00527373" w:rsidRDefault="00256885" w:rsidP="00FC329D">
            <w:pPr>
              <w:pStyle w:val="TAC"/>
            </w:pPr>
          </w:p>
        </w:tc>
      </w:tr>
      <w:tr w:rsidR="00256885" w:rsidRPr="00527373" w14:paraId="696B1A6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5EB06B5" w14:textId="77777777" w:rsidR="00256885" w:rsidRPr="00527373" w:rsidRDefault="00256885" w:rsidP="00FC329D">
            <w:pPr>
              <w:pStyle w:val="TAH"/>
            </w:pPr>
            <w:r w:rsidRPr="00527373">
              <w:t>DC_19_n79</w:t>
            </w:r>
          </w:p>
        </w:tc>
        <w:tc>
          <w:tcPr>
            <w:tcW w:w="2864" w:type="dxa"/>
            <w:tcBorders>
              <w:top w:val="single" w:sz="4" w:space="0" w:color="auto"/>
              <w:left w:val="nil"/>
              <w:bottom w:val="single" w:sz="4" w:space="0" w:color="auto"/>
              <w:right w:val="single" w:sz="4" w:space="0" w:color="auto"/>
            </w:tcBorders>
            <w:vAlign w:val="center"/>
          </w:tcPr>
          <w:p w14:paraId="346D36A8" w14:textId="77777777" w:rsidR="00256885" w:rsidRPr="00527373" w:rsidRDefault="00256885" w:rsidP="00FC329D">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CD689E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4FF3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70BA5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8E2F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17C4EA"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FEA4522" w14:textId="77777777" w:rsidR="00256885" w:rsidRPr="00527373" w:rsidRDefault="00256885" w:rsidP="00FC329D">
            <w:pPr>
              <w:pStyle w:val="TAC"/>
            </w:pPr>
          </w:p>
        </w:tc>
      </w:tr>
      <w:tr w:rsidR="00256885" w:rsidRPr="00527373" w14:paraId="25B5F42A" w14:textId="77777777" w:rsidTr="00FC329D">
        <w:trPr>
          <w:trHeight w:val="188"/>
          <w:jc w:val="center"/>
        </w:trPr>
        <w:tc>
          <w:tcPr>
            <w:tcW w:w="1632" w:type="dxa"/>
            <w:vMerge/>
            <w:tcBorders>
              <w:left w:val="single" w:sz="4" w:space="0" w:color="auto"/>
              <w:right w:val="single" w:sz="4" w:space="0" w:color="auto"/>
            </w:tcBorders>
            <w:vAlign w:val="center"/>
          </w:tcPr>
          <w:p w14:paraId="4CE1586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C08757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8EB26A"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5F6D3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EEAA2E"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038B9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0DFFE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11E6283" w14:textId="77777777" w:rsidR="00256885" w:rsidRPr="00527373" w:rsidRDefault="00256885" w:rsidP="00FC329D">
            <w:pPr>
              <w:pStyle w:val="TAC"/>
            </w:pPr>
          </w:p>
        </w:tc>
      </w:tr>
      <w:tr w:rsidR="00256885" w:rsidRPr="00527373" w14:paraId="62F12374" w14:textId="77777777" w:rsidTr="00FC329D">
        <w:trPr>
          <w:trHeight w:val="188"/>
          <w:jc w:val="center"/>
        </w:trPr>
        <w:tc>
          <w:tcPr>
            <w:tcW w:w="1632" w:type="dxa"/>
            <w:vMerge/>
            <w:tcBorders>
              <w:left w:val="single" w:sz="4" w:space="0" w:color="auto"/>
              <w:right w:val="single" w:sz="4" w:space="0" w:color="auto"/>
            </w:tcBorders>
            <w:vAlign w:val="center"/>
          </w:tcPr>
          <w:p w14:paraId="5064A80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08FEEC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CC87CB8"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26587AB"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C128974"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E301B48"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693619D"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F149050" w14:textId="77777777" w:rsidR="00256885" w:rsidRPr="00527373" w:rsidRDefault="00256885" w:rsidP="00FC329D">
            <w:pPr>
              <w:pStyle w:val="TAC"/>
            </w:pPr>
            <w:r w:rsidRPr="00527373">
              <w:t>3</w:t>
            </w:r>
          </w:p>
        </w:tc>
      </w:tr>
      <w:tr w:rsidR="00256885" w:rsidRPr="00527373" w14:paraId="0A4974D8" w14:textId="77777777" w:rsidTr="00FC329D">
        <w:trPr>
          <w:trHeight w:val="188"/>
          <w:jc w:val="center"/>
        </w:trPr>
        <w:tc>
          <w:tcPr>
            <w:tcW w:w="1632" w:type="dxa"/>
            <w:vMerge/>
            <w:tcBorders>
              <w:left w:val="single" w:sz="4" w:space="0" w:color="auto"/>
              <w:right w:val="single" w:sz="4" w:space="0" w:color="auto"/>
            </w:tcBorders>
            <w:vAlign w:val="center"/>
          </w:tcPr>
          <w:p w14:paraId="57EA038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7969C4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F60CC8"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5554F5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D0973E"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146DD9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AEFEC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712948" w14:textId="77777777" w:rsidR="00256885" w:rsidRPr="00527373" w:rsidRDefault="00256885" w:rsidP="00FC329D">
            <w:pPr>
              <w:pStyle w:val="TAC"/>
            </w:pPr>
          </w:p>
        </w:tc>
      </w:tr>
      <w:tr w:rsidR="00256885" w:rsidRPr="00527373" w14:paraId="189FA52D"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3F143319"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4F91B8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A0DA09"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D971A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E8BF3F"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7FDAF9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46670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9EA9D41" w14:textId="77777777" w:rsidR="00256885" w:rsidRPr="00527373" w:rsidRDefault="00256885" w:rsidP="00FC329D">
            <w:pPr>
              <w:pStyle w:val="TAC"/>
            </w:pPr>
          </w:p>
        </w:tc>
      </w:tr>
      <w:tr w:rsidR="00256885" w:rsidRPr="00527373" w14:paraId="51ED1DE0" w14:textId="77777777" w:rsidTr="00FC329D">
        <w:trPr>
          <w:trHeight w:val="188"/>
          <w:jc w:val="center"/>
        </w:trPr>
        <w:tc>
          <w:tcPr>
            <w:tcW w:w="1632" w:type="dxa"/>
            <w:tcBorders>
              <w:top w:val="single" w:sz="4" w:space="0" w:color="auto"/>
              <w:left w:val="single" w:sz="4" w:space="0" w:color="auto"/>
              <w:right w:val="single" w:sz="4" w:space="0" w:color="auto"/>
            </w:tcBorders>
          </w:tcPr>
          <w:p w14:paraId="3F906BAA" w14:textId="77777777" w:rsidR="00256885" w:rsidRPr="00527373" w:rsidRDefault="00256885" w:rsidP="00FC329D">
            <w:pPr>
              <w:pStyle w:val="TAC"/>
              <w:rPr>
                <w:b/>
                <w:bCs/>
              </w:rPr>
            </w:pPr>
            <w:r w:rsidRPr="00527373">
              <w:rPr>
                <w:b/>
                <w:bCs/>
              </w:rPr>
              <w:t>DC_20_n28</w:t>
            </w:r>
          </w:p>
          <w:p w14:paraId="227F3B11" w14:textId="77777777" w:rsidR="00256885" w:rsidRPr="00527373" w:rsidRDefault="00256885" w:rsidP="00FC329D">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0609BAA5" w14:textId="77777777" w:rsidR="00256885" w:rsidRPr="00527373" w:rsidRDefault="00256885" w:rsidP="00FC329D">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E49F9A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FB278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273D4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7B113" w14:textId="77777777" w:rsidR="00256885" w:rsidRPr="00527373" w:rsidRDefault="00256885" w:rsidP="00FC329D">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11AA3" w14:textId="77777777" w:rsidR="00256885" w:rsidRPr="00527373" w:rsidRDefault="00256885" w:rsidP="00FC329D">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67DF44" w14:textId="77777777" w:rsidR="00256885" w:rsidRPr="00527373" w:rsidRDefault="00256885" w:rsidP="00FC329D">
            <w:pPr>
              <w:pStyle w:val="TAC"/>
            </w:pPr>
          </w:p>
        </w:tc>
      </w:tr>
      <w:tr w:rsidR="00256885" w:rsidRPr="00527373" w14:paraId="4746E564" w14:textId="77777777" w:rsidTr="00FC329D">
        <w:trPr>
          <w:trHeight w:val="188"/>
          <w:jc w:val="center"/>
        </w:trPr>
        <w:tc>
          <w:tcPr>
            <w:tcW w:w="1632" w:type="dxa"/>
            <w:tcBorders>
              <w:left w:val="single" w:sz="4" w:space="0" w:color="auto"/>
              <w:bottom w:val="single" w:sz="4" w:space="0" w:color="auto"/>
              <w:right w:val="single" w:sz="4" w:space="0" w:color="auto"/>
            </w:tcBorders>
            <w:vAlign w:val="center"/>
          </w:tcPr>
          <w:p w14:paraId="10A002FA" w14:textId="77777777" w:rsidR="00256885" w:rsidRPr="00527373" w:rsidRDefault="00256885" w:rsidP="00FC329D">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59EFA2C" w14:textId="77777777" w:rsidR="00256885" w:rsidRPr="00527373" w:rsidRDefault="00256885" w:rsidP="00FC329D">
            <w:pPr>
              <w:pStyle w:val="TAL"/>
              <w:rPr>
                <w:lang w:eastAsia="ja-JP"/>
              </w:rPr>
            </w:pPr>
            <w:r w:rsidRPr="00527373">
              <w:rPr>
                <w:lang w:eastAsia="ja-JP"/>
              </w:rPr>
              <w:t>E-UTRA Band 1, 22, 32, 38, 42, 43, 65, 75, 76</w:t>
            </w:r>
          </w:p>
          <w:p w14:paraId="1EF06385" w14:textId="77777777" w:rsidR="00256885" w:rsidRPr="00527373" w:rsidRDefault="00256885" w:rsidP="00FC329D">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726B0A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528C4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DCEC7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69701F" w14:textId="77777777" w:rsidR="00256885" w:rsidRPr="00527373" w:rsidRDefault="00256885" w:rsidP="00FC329D">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FF20A4" w14:textId="77777777" w:rsidR="00256885" w:rsidRPr="00527373" w:rsidRDefault="00256885" w:rsidP="00FC329D">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940314" w14:textId="77777777" w:rsidR="00256885" w:rsidRPr="00527373" w:rsidRDefault="00256885" w:rsidP="00FC329D">
            <w:pPr>
              <w:pStyle w:val="TAC"/>
            </w:pPr>
            <w:r w:rsidRPr="00527373">
              <w:rPr>
                <w:lang w:eastAsia="ja-JP"/>
              </w:rPr>
              <w:t>2</w:t>
            </w:r>
          </w:p>
        </w:tc>
      </w:tr>
      <w:tr w:rsidR="00256885" w:rsidRPr="00527373" w14:paraId="65FEAF08"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5DAFFFA" w14:textId="77777777" w:rsidR="00256885" w:rsidRPr="00527373" w:rsidRDefault="00256885" w:rsidP="00FC329D">
            <w:pPr>
              <w:pStyle w:val="TAH"/>
            </w:pPr>
            <w:r w:rsidRPr="00527373">
              <w:t>DC_20_n78</w:t>
            </w:r>
          </w:p>
          <w:p w14:paraId="3D9ADAB5" w14:textId="77777777" w:rsidR="00256885" w:rsidRPr="00527373" w:rsidRDefault="00256885" w:rsidP="00FC329D">
            <w:pPr>
              <w:pStyle w:val="TAH"/>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78C53721" w14:textId="77777777" w:rsidR="00256885" w:rsidRPr="00527373" w:rsidRDefault="00256885" w:rsidP="00FC329D">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0E0E3F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0E96B26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464614C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9989C9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EBD3051"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7AF361DF" w14:textId="77777777" w:rsidR="00256885" w:rsidRPr="00527373" w:rsidRDefault="00256885" w:rsidP="00FC329D">
            <w:pPr>
              <w:pStyle w:val="TAC"/>
            </w:pPr>
            <w:r w:rsidRPr="00527373">
              <w:t>F</w:t>
            </w:r>
            <w:r w:rsidRPr="00527373">
              <w:rPr>
                <w:vertAlign w:val="subscript"/>
              </w:rPr>
              <w:t>DL_low</w:t>
            </w:r>
          </w:p>
        </w:tc>
      </w:tr>
      <w:tr w:rsidR="00256885" w:rsidRPr="00527373" w14:paraId="37F91AB3" w14:textId="77777777" w:rsidTr="00FC329D">
        <w:trPr>
          <w:trHeight w:val="188"/>
          <w:jc w:val="center"/>
        </w:trPr>
        <w:tc>
          <w:tcPr>
            <w:tcW w:w="1632" w:type="dxa"/>
            <w:vMerge/>
            <w:tcBorders>
              <w:left w:val="single" w:sz="4" w:space="0" w:color="auto"/>
              <w:right w:val="single" w:sz="4" w:space="0" w:color="auto"/>
            </w:tcBorders>
          </w:tcPr>
          <w:p w14:paraId="768DAC0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40D9EDA" w14:textId="77777777" w:rsidR="00256885" w:rsidRPr="00527373" w:rsidRDefault="00256885" w:rsidP="00FC329D">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0993D31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14B35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305EE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B699E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3A99F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318646" w14:textId="77777777" w:rsidR="00256885" w:rsidRPr="00527373" w:rsidRDefault="00256885" w:rsidP="00FC329D">
            <w:pPr>
              <w:pStyle w:val="TAC"/>
            </w:pPr>
            <w:r w:rsidRPr="00527373">
              <w:t>5</w:t>
            </w:r>
          </w:p>
        </w:tc>
      </w:tr>
      <w:tr w:rsidR="00256885" w:rsidRPr="00527373" w14:paraId="781C4F55"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A8214C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B62EDC8" w14:textId="77777777" w:rsidR="00256885" w:rsidRPr="00527373" w:rsidRDefault="00256885" w:rsidP="00FC329D">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3D48D7F1"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90FA9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E9412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74482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01171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DF0700" w14:textId="77777777" w:rsidR="00256885" w:rsidRPr="00527373" w:rsidRDefault="00256885" w:rsidP="00FC329D">
            <w:pPr>
              <w:pStyle w:val="TAC"/>
            </w:pPr>
            <w:r w:rsidRPr="00527373">
              <w:t>2</w:t>
            </w:r>
          </w:p>
        </w:tc>
      </w:tr>
      <w:tr w:rsidR="00256885" w:rsidRPr="00527373" w14:paraId="18126A72"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11C62E4" w14:textId="77777777" w:rsidR="00256885" w:rsidRPr="00527373" w:rsidRDefault="00256885" w:rsidP="00FC329D">
            <w:pPr>
              <w:pStyle w:val="TAH"/>
            </w:pPr>
            <w:r w:rsidRPr="00527373">
              <w:t>DC_21_n77</w:t>
            </w:r>
          </w:p>
        </w:tc>
        <w:tc>
          <w:tcPr>
            <w:tcW w:w="2864" w:type="dxa"/>
            <w:tcBorders>
              <w:top w:val="single" w:sz="4" w:space="0" w:color="auto"/>
              <w:left w:val="nil"/>
              <w:bottom w:val="single" w:sz="4" w:space="0" w:color="auto"/>
              <w:right w:val="single" w:sz="4" w:space="0" w:color="auto"/>
            </w:tcBorders>
            <w:vAlign w:val="center"/>
          </w:tcPr>
          <w:p w14:paraId="690ABE23" w14:textId="77777777" w:rsidR="00256885" w:rsidRPr="00527373" w:rsidRDefault="00256885" w:rsidP="00FC329D">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C2D218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6CFA1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C2EBF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44C7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57096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0FFAB8" w14:textId="77777777" w:rsidR="00256885" w:rsidRPr="00527373" w:rsidRDefault="00256885" w:rsidP="00FC329D">
            <w:pPr>
              <w:pStyle w:val="TAC"/>
            </w:pPr>
          </w:p>
        </w:tc>
      </w:tr>
      <w:tr w:rsidR="00256885" w:rsidRPr="00527373" w14:paraId="1E317679" w14:textId="77777777" w:rsidTr="00FC329D">
        <w:trPr>
          <w:trHeight w:val="188"/>
          <w:jc w:val="center"/>
        </w:trPr>
        <w:tc>
          <w:tcPr>
            <w:tcW w:w="1632" w:type="dxa"/>
            <w:vMerge/>
            <w:tcBorders>
              <w:left w:val="single" w:sz="4" w:space="0" w:color="auto"/>
              <w:right w:val="single" w:sz="4" w:space="0" w:color="auto"/>
            </w:tcBorders>
            <w:vAlign w:val="center"/>
          </w:tcPr>
          <w:p w14:paraId="158A45C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4A4674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21B8D53"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609845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26D99E"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B775E5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6ADE3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DB96B5" w14:textId="77777777" w:rsidR="00256885" w:rsidRPr="00527373" w:rsidRDefault="00256885" w:rsidP="00FC329D">
            <w:pPr>
              <w:pStyle w:val="TAC"/>
            </w:pPr>
          </w:p>
        </w:tc>
      </w:tr>
      <w:tr w:rsidR="00256885" w:rsidRPr="00527373" w14:paraId="5EEEFEC3" w14:textId="77777777" w:rsidTr="00FC329D">
        <w:trPr>
          <w:trHeight w:val="188"/>
          <w:jc w:val="center"/>
        </w:trPr>
        <w:tc>
          <w:tcPr>
            <w:tcW w:w="1632" w:type="dxa"/>
            <w:vMerge/>
            <w:tcBorders>
              <w:left w:val="single" w:sz="4" w:space="0" w:color="auto"/>
              <w:right w:val="single" w:sz="4" w:space="0" w:color="auto"/>
            </w:tcBorders>
            <w:vAlign w:val="center"/>
          </w:tcPr>
          <w:p w14:paraId="6A9AB5D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C3E76D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629E88"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9687B42"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84D6120"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B93F3C5"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5FBC307"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675C40D" w14:textId="77777777" w:rsidR="00256885" w:rsidRPr="00527373" w:rsidRDefault="00256885" w:rsidP="00FC329D">
            <w:pPr>
              <w:pStyle w:val="TAC"/>
            </w:pPr>
            <w:r w:rsidRPr="00527373">
              <w:t>3</w:t>
            </w:r>
          </w:p>
        </w:tc>
      </w:tr>
      <w:tr w:rsidR="00256885" w:rsidRPr="00527373" w14:paraId="05025979" w14:textId="77777777" w:rsidTr="00FC329D">
        <w:trPr>
          <w:trHeight w:val="188"/>
          <w:jc w:val="center"/>
        </w:trPr>
        <w:tc>
          <w:tcPr>
            <w:tcW w:w="1632" w:type="dxa"/>
            <w:vMerge/>
            <w:tcBorders>
              <w:left w:val="single" w:sz="4" w:space="0" w:color="auto"/>
              <w:right w:val="single" w:sz="4" w:space="0" w:color="auto"/>
            </w:tcBorders>
            <w:vAlign w:val="center"/>
          </w:tcPr>
          <w:p w14:paraId="11B0691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7BC609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0D1398C"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599836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52F48F"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27D129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3F732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30F3B6" w14:textId="77777777" w:rsidR="00256885" w:rsidRPr="00527373" w:rsidRDefault="00256885" w:rsidP="00FC329D">
            <w:pPr>
              <w:pStyle w:val="TAC"/>
            </w:pPr>
          </w:p>
        </w:tc>
      </w:tr>
      <w:tr w:rsidR="00256885" w:rsidRPr="00527373" w14:paraId="08274CCF" w14:textId="77777777" w:rsidTr="00FC329D">
        <w:trPr>
          <w:trHeight w:val="188"/>
          <w:jc w:val="center"/>
        </w:trPr>
        <w:tc>
          <w:tcPr>
            <w:tcW w:w="1632" w:type="dxa"/>
            <w:vMerge/>
            <w:tcBorders>
              <w:left w:val="single" w:sz="4" w:space="0" w:color="auto"/>
              <w:right w:val="single" w:sz="4" w:space="0" w:color="auto"/>
            </w:tcBorders>
            <w:vAlign w:val="center"/>
          </w:tcPr>
          <w:p w14:paraId="462F2DF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B02CFE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EF41E3"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6BF814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D026AA"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B680A5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62A45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47A8E5" w14:textId="77777777" w:rsidR="00256885" w:rsidRPr="00527373" w:rsidRDefault="00256885" w:rsidP="00FC329D">
            <w:pPr>
              <w:pStyle w:val="TAC"/>
            </w:pPr>
          </w:p>
        </w:tc>
      </w:tr>
      <w:tr w:rsidR="00256885" w:rsidRPr="00527373" w14:paraId="769EA8E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66BA5F2A" w14:textId="77777777" w:rsidR="00256885" w:rsidRPr="00527373" w:rsidRDefault="00256885" w:rsidP="00FC329D">
            <w:pPr>
              <w:pStyle w:val="TAH"/>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6E1B06B" w14:textId="77777777" w:rsidR="00256885" w:rsidRPr="00527373" w:rsidRDefault="00256885" w:rsidP="00FC329D">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B39AA6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4AE75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AD29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8DFC1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0BF2C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6D13D5" w14:textId="77777777" w:rsidR="00256885" w:rsidRPr="00527373" w:rsidRDefault="00256885" w:rsidP="00FC329D">
            <w:pPr>
              <w:pStyle w:val="TAC"/>
            </w:pPr>
          </w:p>
        </w:tc>
      </w:tr>
      <w:tr w:rsidR="00256885" w:rsidRPr="00527373" w14:paraId="4499E0F3" w14:textId="77777777" w:rsidTr="00FC329D">
        <w:trPr>
          <w:trHeight w:val="188"/>
          <w:jc w:val="center"/>
        </w:trPr>
        <w:tc>
          <w:tcPr>
            <w:tcW w:w="1632" w:type="dxa"/>
            <w:vMerge/>
            <w:tcBorders>
              <w:left w:val="single" w:sz="4" w:space="0" w:color="auto"/>
              <w:right w:val="single" w:sz="4" w:space="0" w:color="auto"/>
            </w:tcBorders>
            <w:vAlign w:val="center"/>
          </w:tcPr>
          <w:p w14:paraId="3FC337B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F3CE9C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E24F84"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113FF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CFA560"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C0801A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34633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CE54D9" w14:textId="77777777" w:rsidR="00256885" w:rsidRPr="00527373" w:rsidRDefault="00256885" w:rsidP="00FC329D">
            <w:pPr>
              <w:pStyle w:val="TAC"/>
            </w:pPr>
          </w:p>
        </w:tc>
      </w:tr>
      <w:tr w:rsidR="00256885" w:rsidRPr="00527373" w14:paraId="5D7CC3B9" w14:textId="77777777" w:rsidTr="00FC329D">
        <w:trPr>
          <w:trHeight w:val="188"/>
          <w:jc w:val="center"/>
        </w:trPr>
        <w:tc>
          <w:tcPr>
            <w:tcW w:w="1632" w:type="dxa"/>
            <w:vMerge/>
            <w:tcBorders>
              <w:left w:val="single" w:sz="4" w:space="0" w:color="auto"/>
              <w:right w:val="single" w:sz="4" w:space="0" w:color="auto"/>
            </w:tcBorders>
            <w:vAlign w:val="center"/>
          </w:tcPr>
          <w:p w14:paraId="5E579521"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100FE6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E2DD44B"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F3637A2"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E011B65"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B84A77E"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1A5049"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B86CD3F" w14:textId="77777777" w:rsidR="00256885" w:rsidRPr="00527373" w:rsidRDefault="00256885" w:rsidP="00FC329D">
            <w:pPr>
              <w:pStyle w:val="TAC"/>
            </w:pPr>
            <w:r w:rsidRPr="00527373">
              <w:t>3</w:t>
            </w:r>
          </w:p>
        </w:tc>
      </w:tr>
      <w:tr w:rsidR="00256885" w:rsidRPr="00527373" w14:paraId="79A09CED" w14:textId="77777777" w:rsidTr="00FC329D">
        <w:trPr>
          <w:trHeight w:val="188"/>
          <w:jc w:val="center"/>
        </w:trPr>
        <w:tc>
          <w:tcPr>
            <w:tcW w:w="1632" w:type="dxa"/>
            <w:vMerge/>
            <w:tcBorders>
              <w:left w:val="single" w:sz="4" w:space="0" w:color="auto"/>
              <w:right w:val="single" w:sz="4" w:space="0" w:color="auto"/>
            </w:tcBorders>
            <w:vAlign w:val="center"/>
          </w:tcPr>
          <w:p w14:paraId="166D883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3108BE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D45E3C"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A2FEF8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05D734"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71DBDB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039E1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D4FAA7" w14:textId="77777777" w:rsidR="00256885" w:rsidRPr="00527373" w:rsidRDefault="00256885" w:rsidP="00FC329D">
            <w:pPr>
              <w:pStyle w:val="TAC"/>
            </w:pPr>
          </w:p>
        </w:tc>
      </w:tr>
      <w:tr w:rsidR="00256885" w:rsidRPr="00527373" w14:paraId="3981FF15" w14:textId="77777777" w:rsidTr="00FC329D">
        <w:trPr>
          <w:trHeight w:val="188"/>
          <w:jc w:val="center"/>
        </w:trPr>
        <w:tc>
          <w:tcPr>
            <w:tcW w:w="1632" w:type="dxa"/>
            <w:vMerge/>
            <w:tcBorders>
              <w:left w:val="single" w:sz="4" w:space="0" w:color="auto"/>
              <w:right w:val="single" w:sz="4" w:space="0" w:color="auto"/>
            </w:tcBorders>
            <w:vAlign w:val="center"/>
          </w:tcPr>
          <w:p w14:paraId="21B11C2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22918E9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17CD7C"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D32E25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220AB4"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901993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5EEC0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91B2B7" w14:textId="77777777" w:rsidR="00256885" w:rsidRPr="00527373" w:rsidRDefault="00256885" w:rsidP="00FC329D">
            <w:pPr>
              <w:pStyle w:val="TAC"/>
            </w:pPr>
          </w:p>
        </w:tc>
      </w:tr>
      <w:tr w:rsidR="00256885" w:rsidRPr="00527373" w14:paraId="546BB65F"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B2391FC" w14:textId="77777777" w:rsidR="00256885" w:rsidRPr="00527373" w:rsidRDefault="00256885" w:rsidP="00FC329D">
            <w:pPr>
              <w:pStyle w:val="TAH"/>
            </w:pPr>
            <w:r w:rsidRPr="00527373">
              <w:t>DC_21_n79</w:t>
            </w:r>
          </w:p>
        </w:tc>
        <w:tc>
          <w:tcPr>
            <w:tcW w:w="2864" w:type="dxa"/>
            <w:tcBorders>
              <w:top w:val="single" w:sz="4" w:space="0" w:color="auto"/>
              <w:left w:val="nil"/>
              <w:bottom w:val="single" w:sz="4" w:space="0" w:color="auto"/>
              <w:right w:val="single" w:sz="4" w:space="0" w:color="auto"/>
            </w:tcBorders>
            <w:vAlign w:val="center"/>
          </w:tcPr>
          <w:p w14:paraId="2EA443B8" w14:textId="77777777" w:rsidR="00256885" w:rsidRPr="00527373" w:rsidRDefault="00256885" w:rsidP="00FC329D">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EC6B52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203B5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1257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57FEA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D243F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586EE2A" w14:textId="77777777" w:rsidR="00256885" w:rsidRPr="00527373" w:rsidRDefault="00256885" w:rsidP="00FC329D">
            <w:pPr>
              <w:pStyle w:val="TAC"/>
            </w:pPr>
          </w:p>
        </w:tc>
      </w:tr>
      <w:tr w:rsidR="00256885" w:rsidRPr="00527373" w14:paraId="6D768ABA" w14:textId="77777777" w:rsidTr="00FC329D">
        <w:trPr>
          <w:trHeight w:val="188"/>
          <w:jc w:val="center"/>
        </w:trPr>
        <w:tc>
          <w:tcPr>
            <w:tcW w:w="1632" w:type="dxa"/>
            <w:vMerge/>
            <w:tcBorders>
              <w:left w:val="single" w:sz="4" w:space="0" w:color="auto"/>
              <w:right w:val="single" w:sz="4" w:space="0" w:color="auto"/>
            </w:tcBorders>
            <w:vAlign w:val="center"/>
          </w:tcPr>
          <w:p w14:paraId="434030C1"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09B389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D63ECA"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F3387A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E6E076"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23DF8D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7F3D9F"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6BD27B" w14:textId="77777777" w:rsidR="00256885" w:rsidRPr="00527373" w:rsidRDefault="00256885" w:rsidP="00FC329D">
            <w:pPr>
              <w:pStyle w:val="TAC"/>
            </w:pPr>
          </w:p>
        </w:tc>
      </w:tr>
      <w:tr w:rsidR="00256885" w:rsidRPr="00527373" w14:paraId="1505B802" w14:textId="77777777" w:rsidTr="00FC329D">
        <w:trPr>
          <w:trHeight w:val="188"/>
          <w:jc w:val="center"/>
        </w:trPr>
        <w:tc>
          <w:tcPr>
            <w:tcW w:w="1632" w:type="dxa"/>
            <w:vMerge/>
            <w:tcBorders>
              <w:left w:val="single" w:sz="4" w:space="0" w:color="auto"/>
              <w:right w:val="single" w:sz="4" w:space="0" w:color="auto"/>
            </w:tcBorders>
            <w:vAlign w:val="center"/>
          </w:tcPr>
          <w:p w14:paraId="77B4FDC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579819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16DF2F2"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20E0D74"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26BEF4"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978901B"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13D10C8"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EB9B29A" w14:textId="77777777" w:rsidR="00256885" w:rsidRPr="00527373" w:rsidRDefault="00256885" w:rsidP="00FC329D">
            <w:pPr>
              <w:pStyle w:val="TAC"/>
            </w:pPr>
            <w:r w:rsidRPr="00527373">
              <w:t>3</w:t>
            </w:r>
          </w:p>
        </w:tc>
      </w:tr>
      <w:tr w:rsidR="00256885" w:rsidRPr="00527373" w14:paraId="1C8D3E53" w14:textId="77777777" w:rsidTr="00FC329D">
        <w:trPr>
          <w:trHeight w:val="188"/>
          <w:jc w:val="center"/>
        </w:trPr>
        <w:tc>
          <w:tcPr>
            <w:tcW w:w="1632" w:type="dxa"/>
            <w:vMerge/>
            <w:tcBorders>
              <w:left w:val="single" w:sz="4" w:space="0" w:color="auto"/>
              <w:right w:val="single" w:sz="4" w:space="0" w:color="auto"/>
            </w:tcBorders>
            <w:vAlign w:val="center"/>
          </w:tcPr>
          <w:p w14:paraId="1770D41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E84FBA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B7F1B8"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1C0D97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6377DB"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8F9ED4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111CD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68BCEE6" w14:textId="77777777" w:rsidR="00256885" w:rsidRPr="00527373" w:rsidRDefault="00256885" w:rsidP="00FC329D">
            <w:pPr>
              <w:pStyle w:val="TAC"/>
            </w:pPr>
          </w:p>
        </w:tc>
      </w:tr>
      <w:tr w:rsidR="00256885" w:rsidRPr="00527373" w14:paraId="0054B2A0" w14:textId="77777777" w:rsidTr="00FC329D">
        <w:trPr>
          <w:trHeight w:val="188"/>
          <w:jc w:val="center"/>
        </w:trPr>
        <w:tc>
          <w:tcPr>
            <w:tcW w:w="1632" w:type="dxa"/>
            <w:vMerge/>
            <w:tcBorders>
              <w:left w:val="single" w:sz="4" w:space="0" w:color="auto"/>
              <w:right w:val="single" w:sz="4" w:space="0" w:color="auto"/>
            </w:tcBorders>
            <w:vAlign w:val="center"/>
          </w:tcPr>
          <w:p w14:paraId="719CB7C9"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24439EB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2CC6B2"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DCF69F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1FFCC5"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B30F09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8A1D8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9BB3FC" w14:textId="77777777" w:rsidR="00256885" w:rsidRPr="00527373" w:rsidRDefault="00256885" w:rsidP="00FC329D">
            <w:pPr>
              <w:pStyle w:val="TAC"/>
            </w:pPr>
          </w:p>
        </w:tc>
      </w:tr>
      <w:tr w:rsidR="00256885" w:rsidRPr="00527373" w14:paraId="0C11CE4A"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556310" w14:textId="77777777" w:rsidR="00256885" w:rsidRPr="00527373" w:rsidRDefault="00256885" w:rsidP="00FC329D">
            <w:pPr>
              <w:pStyle w:val="TAH"/>
            </w:pPr>
            <w:r w:rsidRPr="00527373">
              <w:t>DC_25_n41</w:t>
            </w:r>
          </w:p>
        </w:tc>
        <w:tc>
          <w:tcPr>
            <w:tcW w:w="2864" w:type="dxa"/>
            <w:tcBorders>
              <w:top w:val="single" w:sz="4" w:space="0" w:color="auto"/>
              <w:left w:val="nil"/>
              <w:bottom w:val="single" w:sz="4" w:space="0" w:color="auto"/>
              <w:right w:val="single" w:sz="4" w:space="0" w:color="auto"/>
            </w:tcBorders>
            <w:vAlign w:val="bottom"/>
          </w:tcPr>
          <w:p w14:paraId="02C64CD6" w14:textId="77777777" w:rsidR="00256885" w:rsidRPr="00527373" w:rsidRDefault="00256885" w:rsidP="00FC329D">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0C7E5E7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A17C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7002E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B667B"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073002" w14:textId="77777777" w:rsidR="00256885" w:rsidRPr="00527373" w:rsidRDefault="00256885" w:rsidP="00FC329D">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DC9A6D4" w14:textId="77777777" w:rsidR="00256885" w:rsidRPr="00527373" w:rsidRDefault="00256885" w:rsidP="00FC329D">
            <w:pPr>
              <w:pStyle w:val="TAC"/>
            </w:pPr>
          </w:p>
        </w:tc>
      </w:tr>
      <w:tr w:rsidR="00256885" w:rsidRPr="00527373" w14:paraId="25DC21A5"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222393F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9F1706F" w14:textId="77777777" w:rsidR="00256885" w:rsidRPr="00527373" w:rsidRDefault="00256885" w:rsidP="00FC329D">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4E73212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CB8BF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C46DE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9DA9D"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0497BF" w14:textId="77777777" w:rsidR="00256885" w:rsidRPr="00527373" w:rsidRDefault="00256885" w:rsidP="00FC329D">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E3E44A4" w14:textId="77777777" w:rsidR="00256885" w:rsidRPr="00527373" w:rsidRDefault="00256885" w:rsidP="00FC329D">
            <w:pPr>
              <w:pStyle w:val="TAC"/>
            </w:pPr>
            <w:r w:rsidRPr="00527373">
              <w:t>5</w:t>
            </w:r>
          </w:p>
        </w:tc>
      </w:tr>
      <w:tr w:rsidR="00256885" w:rsidRPr="00527373" w14:paraId="1CDE935A"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037729" w14:textId="77777777" w:rsidR="00256885" w:rsidRPr="00527373" w:rsidRDefault="00256885" w:rsidP="00FC329D">
            <w:pPr>
              <w:pStyle w:val="TAH"/>
            </w:pPr>
            <w:r w:rsidRPr="00527373">
              <w:t>DC_26_n41</w:t>
            </w:r>
          </w:p>
        </w:tc>
        <w:tc>
          <w:tcPr>
            <w:tcW w:w="2864" w:type="dxa"/>
            <w:tcBorders>
              <w:top w:val="single" w:sz="4" w:space="0" w:color="auto"/>
              <w:left w:val="nil"/>
              <w:bottom w:val="single" w:sz="4" w:space="0" w:color="auto"/>
              <w:right w:val="single" w:sz="4" w:space="0" w:color="auto"/>
            </w:tcBorders>
            <w:vAlign w:val="bottom"/>
          </w:tcPr>
          <w:p w14:paraId="64FF068E" w14:textId="77777777" w:rsidR="00256885" w:rsidRPr="00527373" w:rsidRDefault="00256885" w:rsidP="00FC329D">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6AB6B4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02A2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9E41C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4E7C2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FDF6F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F7C21C" w14:textId="77777777" w:rsidR="00256885" w:rsidRPr="00527373" w:rsidRDefault="00256885" w:rsidP="00FC329D">
            <w:pPr>
              <w:pStyle w:val="TAC"/>
            </w:pPr>
          </w:p>
        </w:tc>
      </w:tr>
      <w:tr w:rsidR="00256885" w:rsidRPr="00527373" w14:paraId="376EFF0C"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21C79BB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1AE9CC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2C0F5C1"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FA0ABD4"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31ECD622" w14:textId="77777777" w:rsidR="00256885" w:rsidRPr="00527373" w:rsidRDefault="00256885" w:rsidP="00FC329D">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65DFA254" w14:textId="77777777" w:rsidR="00256885" w:rsidRPr="00527373" w:rsidRDefault="00256885" w:rsidP="00FC329D">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F635166" w14:textId="77777777" w:rsidR="00256885" w:rsidRPr="00527373" w:rsidRDefault="00256885" w:rsidP="00FC329D">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30368A93" w14:textId="77777777" w:rsidR="00256885" w:rsidRPr="00527373" w:rsidRDefault="00256885" w:rsidP="00FC329D">
            <w:pPr>
              <w:pStyle w:val="TAC"/>
            </w:pPr>
            <w:r w:rsidRPr="00527373">
              <w:t>3</w:t>
            </w:r>
          </w:p>
        </w:tc>
      </w:tr>
      <w:tr w:rsidR="00256885" w:rsidRPr="00527373" w14:paraId="2D42FE4C"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383B3A7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33DB4A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493076"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FD4C9A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48DAA5" w14:textId="77777777" w:rsidR="00256885" w:rsidRPr="00527373" w:rsidRDefault="00256885" w:rsidP="00FC329D">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72F8BC3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586BE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2F8D0D" w14:textId="77777777" w:rsidR="00256885" w:rsidRPr="00527373" w:rsidRDefault="00256885" w:rsidP="00FC329D">
            <w:pPr>
              <w:pStyle w:val="TAC"/>
            </w:pPr>
          </w:p>
        </w:tc>
      </w:tr>
      <w:tr w:rsidR="00256885" w:rsidRPr="00527373" w14:paraId="347E0E4F"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7E22638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8511B8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9A73BF"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2572E7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9E8164"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CD6C455"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636A3AF"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3229E6" w14:textId="77777777" w:rsidR="00256885" w:rsidRPr="00527373" w:rsidRDefault="00256885" w:rsidP="00FC329D">
            <w:pPr>
              <w:pStyle w:val="TAC"/>
            </w:pPr>
            <w:r w:rsidRPr="00527373">
              <w:t>5</w:t>
            </w:r>
          </w:p>
        </w:tc>
      </w:tr>
      <w:tr w:rsidR="00256885" w:rsidRPr="00527373" w14:paraId="4B565D6E"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62F7B78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44987A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E69718"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03F43B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16A98F"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E73D57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D16CF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4EB3D9" w14:textId="77777777" w:rsidR="00256885" w:rsidRPr="00527373" w:rsidRDefault="00256885" w:rsidP="00FC329D">
            <w:pPr>
              <w:pStyle w:val="TAC"/>
            </w:pPr>
          </w:p>
        </w:tc>
      </w:tr>
      <w:tr w:rsidR="00256885" w:rsidRPr="00527373" w14:paraId="469E3D5D" w14:textId="77777777" w:rsidTr="00FC329D">
        <w:trPr>
          <w:trHeight w:val="188"/>
          <w:jc w:val="center"/>
        </w:trPr>
        <w:tc>
          <w:tcPr>
            <w:tcW w:w="1632" w:type="dxa"/>
            <w:vMerge w:val="restart"/>
            <w:tcBorders>
              <w:left w:val="single" w:sz="4" w:space="0" w:color="auto"/>
              <w:right w:val="single" w:sz="4" w:space="0" w:color="auto"/>
            </w:tcBorders>
          </w:tcPr>
          <w:p w14:paraId="4B4B1762" w14:textId="77777777" w:rsidR="00256885" w:rsidRPr="00527373" w:rsidRDefault="00256885" w:rsidP="00FC329D">
            <w:pPr>
              <w:pStyle w:val="TAH"/>
            </w:pPr>
            <w:r w:rsidRPr="00527373">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CCDCF3" w14:textId="77777777" w:rsidR="00256885" w:rsidRPr="00527373" w:rsidRDefault="00256885" w:rsidP="00FC329D">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04521A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28F98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F9A58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0250E" w14:textId="77777777" w:rsidR="00256885" w:rsidRPr="00527373" w:rsidRDefault="00256885" w:rsidP="00FC329D">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A4AF9" w14:textId="77777777" w:rsidR="00256885" w:rsidRPr="00527373" w:rsidRDefault="00256885" w:rsidP="00FC329D">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0B17D5" w14:textId="77777777" w:rsidR="00256885" w:rsidRPr="00527373" w:rsidRDefault="00256885" w:rsidP="00FC329D">
            <w:pPr>
              <w:pStyle w:val="TAC"/>
            </w:pPr>
          </w:p>
        </w:tc>
      </w:tr>
      <w:tr w:rsidR="00256885" w:rsidRPr="00527373" w14:paraId="6A6AB89B" w14:textId="77777777" w:rsidTr="00FC329D">
        <w:trPr>
          <w:trHeight w:val="188"/>
          <w:jc w:val="center"/>
        </w:trPr>
        <w:tc>
          <w:tcPr>
            <w:tcW w:w="1632" w:type="dxa"/>
            <w:vMerge/>
            <w:tcBorders>
              <w:left w:val="single" w:sz="4" w:space="0" w:color="auto"/>
              <w:right w:val="single" w:sz="4" w:space="0" w:color="auto"/>
            </w:tcBorders>
          </w:tcPr>
          <w:p w14:paraId="3FA503B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88C1850" w14:textId="77777777" w:rsidR="00256885" w:rsidRPr="00527373" w:rsidRDefault="00256885" w:rsidP="00FC329D">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18D7B9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A66F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DC937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1A9CC" w14:textId="77777777" w:rsidR="00256885" w:rsidRPr="00527373" w:rsidRDefault="00256885" w:rsidP="00FC329D">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3ABDD3D" w14:textId="77777777" w:rsidR="00256885" w:rsidRPr="00527373" w:rsidRDefault="00256885" w:rsidP="00FC329D">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35336D1" w14:textId="77777777" w:rsidR="00256885" w:rsidRPr="00527373" w:rsidRDefault="00256885" w:rsidP="00FC329D">
            <w:pPr>
              <w:pStyle w:val="TAC"/>
            </w:pPr>
            <w:r w:rsidRPr="00527373">
              <w:rPr>
                <w:rFonts w:cs="Arial"/>
                <w:color w:val="000000"/>
                <w:szCs w:val="18"/>
              </w:rPr>
              <w:t>2</w:t>
            </w:r>
          </w:p>
        </w:tc>
      </w:tr>
      <w:tr w:rsidR="00256885" w:rsidRPr="00527373" w14:paraId="5189FD4E" w14:textId="77777777" w:rsidTr="00FC329D">
        <w:trPr>
          <w:trHeight w:val="188"/>
          <w:jc w:val="center"/>
        </w:trPr>
        <w:tc>
          <w:tcPr>
            <w:tcW w:w="1632" w:type="dxa"/>
            <w:vMerge/>
            <w:tcBorders>
              <w:left w:val="single" w:sz="4" w:space="0" w:color="auto"/>
              <w:right w:val="single" w:sz="4" w:space="0" w:color="auto"/>
            </w:tcBorders>
          </w:tcPr>
          <w:p w14:paraId="1B38F37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2E1F2C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2C8DFE"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05503C4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25B5C0" w14:textId="77777777" w:rsidR="00256885" w:rsidRPr="00527373" w:rsidRDefault="00256885" w:rsidP="00FC329D">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BBA82E8" w14:textId="77777777" w:rsidR="00256885" w:rsidRPr="00527373" w:rsidRDefault="00256885" w:rsidP="00FC329D">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3CD75F" w14:textId="77777777" w:rsidR="00256885" w:rsidRPr="00527373" w:rsidRDefault="00256885" w:rsidP="00FC329D">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1F303B" w14:textId="77777777" w:rsidR="00256885" w:rsidRPr="00527373" w:rsidRDefault="00256885" w:rsidP="00FC329D">
            <w:pPr>
              <w:pStyle w:val="TAC"/>
            </w:pPr>
          </w:p>
        </w:tc>
      </w:tr>
      <w:tr w:rsidR="00256885" w:rsidRPr="00527373" w14:paraId="2CFB298D" w14:textId="77777777" w:rsidTr="00FC329D">
        <w:trPr>
          <w:trHeight w:val="188"/>
          <w:jc w:val="center"/>
        </w:trPr>
        <w:tc>
          <w:tcPr>
            <w:tcW w:w="1632" w:type="dxa"/>
            <w:vMerge/>
            <w:tcBorders>
              <w:left w:val="single" w:sz="4" w:space="0" w:color="auto"/>
              <w:right w:val="single" w:sz="4" w:space="0" w:color="auto"/>
            </w:tcBorders>
          </w:tcPr>
          <w:p w14:paraId="35C78A2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30CCF5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7A30A3"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3A8D1B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82B7B7"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7CEDDF2" w14:textId="77777777" w:rsidR="00256885" w:rsidRPr="00527373" w:rsidRDefault="00256885" w:rsidP="00FC329D">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254722" w14:textId="77777777" w:rsidR="00256885" w:rsidRPr="00527373" w:rsidRDefault="00256885" w:rsidP="00FC329D">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26C25D" w14:textId="77777777" w:rsidR="00256885" w:rsidRPr="00527373" w:rsidRDefault="00256885" w:rsidP="00FC329D">
            <w:pPr>
              <w:pStyle w:val="TAC"/>
            </w:pPr>
            <w:r w:rsidRPr="00527373">
              <w:rPr>
                <w:lang w:eastAsia="ja-JP"/>
              </w:rPr>
              <w:t>5</w:t>
            </w:r>
          </w:p>
        </w:tc>
      </w:tr>
      <w:tr w:rsidR="00256885" w:rsidRPr="00527373" w14:paraId="560B646F" w14:textId="77777777" w:rsidTr="00FC329D">
        <w:trPr>
          <w:trHeight w:val="188"/>
          <w:jc w:val="center"/>
        </w:trPr>
        <w:tc>
          <w:tcPr>
            <w:tcW w:w="1632" w:type="dxa"/>
            <w:vMerge/>
            <w:tcBorders>
              <w:left w:val="single" w:sz="4" w:space="0" w:color="auto"/>
              <w:right w:val="single" w:sz="4" w:space="0" w:color="auto"/>
            </w:tcBorders>
            <w:vAlign w:val="center"/>
          </w:tcPr>
          <w:p w14:paraId="3A75CFC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4B1D38C" w14:textId="77777777" w:rsidR="00256885" w:rsidRPr="00527373" w:rsidRDefault="00256885" w:rsidP="00FC329D">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0D872A" w14:textId="77777777" w:rsidR="00256885" w:rsidRPr="00527373" w:rsidRDefault="00256885" w:rsidP="00FC329D">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3071FEA" w14:textId="77777777" w:rsidR="00256885" w:rsidRPr="00527373" w:rsidRDefault="00256885" w:rsidP="00FC329D">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601CB0" w14:textId="77777777" w:rsidR="00256885" w:rsidRPr="00527373" w:rsidRDefault="00256885" w:rsidP="00FC329D">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09396D20" w14:textId="77777777" w:rsidR="00256885" w:rsidRPr="00527373" w:rsidRDefault="00256885" w:rsidP="00FC329D">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C084A" w14:textId="77777777" w:rsidR="00256885" w:rsidRPr="00527373" w:rsidRDefault="00256885" w:rsidP="00FC329D">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6EA67" w14:textId="77777777" w:rsidR="00256885" w:rsidRPr="00527373" w:rsidRDefault="00256885" w:rsidP="00FC329D">
            <w:pPr>
              <w:pStyle w:val="TAC"/>
            </w:pPr>
          </w:p>
        </w:tc>
      </w:tr>
      <w:tr w:rsidR="00256885" w:rsidRPr="00527373" w14:paraId="6E808970" w14:textId="77777777" w:rsidTr="00FC329D">
        <w:trPr>
          <w:trHeight w:val="188"/>
          <w:jc w:val="center"/>
        </w:trPr>
        <w:tc>
          <w:tcPr>
            <w:tcW w:w="1632" w:type="dxa"/>
            <w:vMerge/>
            <w:tcBorders>
              <w:left w:val="single" w:sz="4" w:space="0" w:color="auto"/>
              <w:right w:val="single" w:sz="4" w:space="0" w:color="auto"/>
            </w:tcBorders>
            <w:vAlign w:val="center"/>
          </w:tcPr>
          <w:p w14:paraId="0E18C94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67EE38D3" w14:textId="77777777" w:rsidR="00256885" w:rsidRPr="00527373" w:rsidRDefault="00256885" w:rsidP="00FC329D">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906F1E9" w14:textId="77777777" w:rsidR="00256885" w:rsidRPr="00527373" w:rsidRDefault="00256885" w:rsidP="00FC329D">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A7B49C4" w14:textId="77777777" w:rsidR="00256885" w:rsidRPr="00527373" w:rsidRDefault="00256885" w:rsidP="00FC329D">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46C9C10A"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4FF787F" w14:textId="77777777" w:rsidR="00256885" w:rsidRPr="00527373" w:rsidRDefault="00256885" w:rsidP="00FC329D">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7BE6E24" w14:textId="77777777" w:rsidR="00256885" w:rsidRPr="00527373" w:rsidRDefault="00256885" w:rsidP="00FC329D">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9411EC" w14:textId="77777777" w:rsidR="00256885" w:rsidRPr="00527373" w:rsidRDefault="00256885" w:rsidP="00FC329D">
            <w:pPr>
              <w:pStyle w:val="TAC"/>
            </w:pPr>
            <w:r w:rsidRPr="00527373">
              <w:rPr>
                <w:rFonts w:eastAsia="MS Mincho"/>
                <w:lang w:eastAsia="ja-JP"/>
              </w:rPr>
              <w:t>3</w:t>
            </w:r>
          </w:p>
        </w:tc>
      </w:tr>
      <w:tr w:rsidR="00256885" w:rsidRPr="00527373" w14:paraId="27F14514" w14:textId="77777777" w:rsidTr="00FC329D">
        <w:trPr>
          <w:trHeight w:val="188"/>
          <w:jc w:val="center"/>
        </w:trPr>
        <w:tc>
          <w:tcPr>
            <w:tcW w:w="1632" w:type="dxa"/>
            <w:vMerge/>
            <w:tcBorders>
              <w:left w:val="single" w:sz="4" w:space="0" w:color="auto"/>
              <w:right w:val="single" w:sz="4" w:space="0" w:color="auto"/>
            </w:tcBorders>
            <w:vAlign w:val="center"/>
          </w:tcPr>
          <w:p w14:paraId="54256D8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AE76D72" w14:textId="77777777" w:rsidR="00256885" w:rsidRPr="00527373" w:rsidRDefault="00256885" w:rsidP="00FC329D">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5E77FE" w14:textId="77777777" w:rsidR="00256885" w:rsidRPr="00527373" w:rsidRDefault="00256885" w:rsidP="00FC329D">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522E3359" w14:textId="77777777" w:rsidR="00256885" w:rsidRPr="00527373" w:rsidRDefault="00256885" w:rsidP="00FC329D">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174C2A2" w14:textId="77777777" w:rsidR="00256885" w:rsidRPr="00527373" w:rsidRDefault="00256885" w:rsidP="00FC329D">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75BB0E0" w14:textId="77777777" w:rsidR="00256885" w:rsidRPr="00527373" w:rsidRDefault="00256885" w:rsidP="00FC329D">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9D23B1" w14:textId="77777777" w:rsidR="00256885" w:rsidRPr="00527373" w:rsidRDefault="00256885" w:rsidP="00FC329D">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F1E7C" w14:textId="77777777" w:rsidR="00256885" w:rsidRPr="00527373" w:rsidRDefault="00256885" w:rsidP="00FC329D">
            <w:pPr>
              <w:pStyle w:val="TAC"/>
            </w:pPr>
            <w:r w:rsidRPr="00527373">
              <w:t>2</w:t>
            </w:r>
          </w:p>
        </w:tc>
      </w:tr>
      <w:tr w:rsidR="00256885" w:rsidRPr="00527373" w14:paraId="3C5C8783"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6DF3D56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E4F832D" w14:textId="77777777" w:rsidR="00256885" w:rsidRPr="00527373" w:rsidRDefault="00256885" w:rsidP="00FC329D">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682167" w14:textId="77777777" w:rsidR="00256885" w:rsidRPr="00527373" w:rsidRDefault="00256885" w:rsidP="00FC329D">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34D62DE8" w14:textId="77777777" w:rsidR="00256885" w:rsidRPr="00527373" w:rsidRDefault="00256885" w:rsidP="00FC329D">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7ABEDAF" w14:textId="77777777" w:rsidR="00256885" w:rsidRPr="00527373" w:rsidRDefault="00256885" w:rsidP="00FC329D">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9CA023B" w14:textId="77777777" w:rsidR="00256885" w:rsidRPr="00527373" w:rsidRDefault="00256885" w:rsidP="00FC329D">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C458FE" w14:textId="77777777" w:rsidR="00256885" w:rsidRPr="00527373" w:rsidRDefault="00256885" w:rsidP="00FC329D">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96CDA9" w14:textId="77777777" w:rsidR="00256885" w:rsidRPr="00527373" w:rsidRDefault="00256885" w:rsidP="00FC329D">
            <w:pPr>
              <w:pStyle w:val="TAC"/>
            </w:pPr>
          </w:p>
        </w:tc>
      </w:tr>
      <w:tr w:rsidR="00256885" w:rsidRPr="00527373" w14:paraId="703E7C6C" w14:textId="77777777" w:rsidTr="00FC329D">
        <w:trPr>
          <w:trHeight w:val="188"/>
          <w:jc w:val="center"/>
        </w:trPr>
        <w:tc>
          <w:tcPr>
            <w:tcW w:w="1632" w:type="dxa"/>
            <w:vMerge w:val="restart"/>
            <w:tcBorders>
              <w:left w:val="single" w:sz="4" w:space="0" w:color="auto"/>
              <w:right w:val="single" w:sz="4" w:space="0" w:color="auto"/>
            </w:tcBorders>
          </w:tcPr>
          <w:p w14:paraId="44C7927E" w14:textId="77777777" w:rsidR="00256885" w:rsidRPr="00527373" w:rsidRDefault="00256885" w:rsidP="00FC329D">
            <w:pPr>
              <w:pStyle w:val="TAH"/>
            </w:pPr>
            <w:r w:rsidRPr="00527373">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374BC6D0" w14:textId="77777777" w:rsidR="00256885" w:rsidRPr="00527373" w:rsidRDefault="00256885" w:rsidP="00FC329D">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116E7A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13C6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36C2F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324A5"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01CBBF"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23741" w14:textId="77777777" w:rsidR="00256885" w:rsidRPr="00527373" w:rsidRDefault="00256885" w:rsidP="00FC329D">
            <w:pPr>
              <w:pStyle w:val="TAC"/>
            </w:pPr>
          </w:p>
        </w:tc>
      </w:tr>
      <w:tr w:rsidR="00256885" w:rsidRPr="00527373" w14:paraId="6B2FE39E" w14:textId="77777777" w:rsidTr="00FC329D">
        <w:trPr>
          <w:trHeight w:val="188"/>
          <w:jc w:val="center"/>
        </w:trPr>
        <w:tc>
          <w:tcPr>
            <w:tcW w:w="1632" w:type="dxa"/>
            <w:vMerge/>
            <w:tcBorders>
              <w:left w:val="single" w:sz="4" w:space="0" w:color="auto"/>
              <w:right w:val="single" w:sz="4" w:space="0" w:color="auto"/>
            </w:tcBorders>
          </w:tcPr>
          <w:p w14:paraId="283823D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0CC3921A" w14:textId="77777777" w:rsidR="00256885" w:rsidRPr="00527373" w:rsidRDefault="00256885" w:rsidP="00FC329D">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45C89C4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1F34E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3DE3E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5CE82A" w14:textId="77777777" w:rsidR="00256885" w:rsidRPr="00527373" w:rsidRDefault="00256885" w:rsidP="00FC329D">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436587" w14:textId="77777777" w:rsidR="00256885" w:rsidRPr="00527373" w:rsidRDefault="00256885" w:rsidP="00FC329D">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C9AD6D1" w14:textId="77777777" w:rsidR="00256885" w:rsidRPr="00527373" w:rsidRDefault="00256885" w:rsidP="00FC329D">
            <w:pPr>
              <w:pStyle w:val="TAC"/>
            </w:pPr>
            <w:r w:rsidRPr="00527373">
              <w:t>2</w:t>
            </w:r>
          </w:p>
        </w:tc>
      </w:tr>
      <w:tr w:rsidR="00256885" w:rsidRPr="00527373" w14:paraId="7D545A64" w14:textId="77777777" w:rsidTr="00FC329D">
        <w:trPr>
          <w:trHeight w:val="188"/>
          <w:jc w:val="center"/>
        </w:trPr>
        <w:tc>
          <w:tcPr>
            <w:tcW w:w="1632" w:type="dxa"/>
            <w:vMerge/>
            <w:tcBorders>
              <w:left w:val="single" w:sz="4" w:space="0" w:color="auto"/>
              <w:right w:val="single" w:sz="4" w:space="0" w:color="auto"/>
            </w:tcBorders>
          </w:tcPr>
          <w:p w14:paraId="273C207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8B6E0BB"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D83BCE"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47B077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D9E121" w14:textId="77777777" w:rsidR="00256885" w:rsidRPr="00527373" w:rsidRDefault="00256885" w:rsidP="00FC329D">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79E8FB8"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FC72CB"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CC8D44" w14:textId="77777777" w:rsidR="00256885" w:rsidRPr="00527373" w:rsidRDefault="00256885" w:rsidP="00FC329D">
            <w:pPr>
              <w:pStyle w:val="TAC"/>
            </w:pPr>
          </w:p>
        </w:tc>
      </w:tr>
      <w:tr w:rsidR="00256885" w:rsidRPr="00527373" w14:paraId="05EA47B1" w14:textId="77777777" w:rsidTr="00FC329D">
        <w:trPr>
          <w:trHeight w:val="188"/>
          <w:jc w:val="center"/>
        </w:trPr>
        <w:tc>
          <w:tcPr>
            <w:tcW w:w="1632" w:type="dxa"/>
            <w:vMerge/>
            <w:tcBorders>
              <w:left w:val="single" w:sz="4" w:space="0" w:color="auto"/>
              <w:right w:val="single" w:sz="4" w:space="0" w:color="auto"/>
            </w:tcBorders>
          </w:tcPr>
          <w:p w14:paraId="281CB5B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70745CBC"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169308"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6C1361C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9A5719"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20C2B3B" w14:textId="77777777" w:rsidR="00256885" w:rsidRPr="00527373" w:rsidRDefault="00256885" w:rsidP="00FC329D">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E34568"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EA91DB" w14:textId="77777777" w:rsidR="00256885" w:rsidRPr="00527373" w:rsidRDefault="00256885" w:rsidP="00FC329D">
            <w:pPr>
              <w:pStyle w:val="TAC"/>
            </w:pPr>
            <w:r w:rsidRPr="00527373">
              <w:rPr>
                <w:lang w:eastAsia="ja-JP"/>
              </w:rPr>
              <w:t>5</w:t>
            </w:r>
          </w:p>
        </w:tc>
      </w:tr>
      <w:tr w:rsidR="00256885" w:rsidRPr="00527373" w14:paraId="4872F077" w14:textId="77777777" w:rsidTr="00FC329D">
        <w:trPr>
          <w:trHeight w:val="188"/>
          <w:jc w:val="center"/>
        </w:trPr>
        <w:tc>
          <w:tcPr>
            <w:tcW w:w="1632" w:type="dxa"/>
            <w:vMerge/>
            <w:tcBorders>
              <w:left w:val="single" w:sz="4" w:space="0" w:color="auto"/>
              <w:right w:val="single" w:sz="4" w:space="0" w:color="auto"/>
            </w:tcBorders>
            <w:vAlign w:val="center"/>
          </w:tcPr>
          <w:p w14:paraId="07CD0F9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60DB0557"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68C860" w14:textId="77777777" w:rsidR="00256885" w:rsidRPr="00527373" w:rsidRDefault="00256885" w:rsidP="00FC329D">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47DBE8AF" w14:textId="77777777" w:rsidR="00256885" w:rsidRPr="00527373" w:rsidRDefault="00256885" w:rsidP="00FC329D">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5A7A6B4C" w14:textId="77777777" w:rsidR="00256885" w:rsidRPr="00527373" w:rsidRDefault="00256885" w:rsidP="00FC329D">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257327C4"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C945EC"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8C3FA8" w14:textId="77777777" w:rsidR="00256885" w:rsidRPr="00527373" w:rsidRDefault="00256885" w:rsidP="00FC329D">
            <w:pPr>
              <w:pStyle w:val="TAC"/>
            </w:pPr>
          </w:p>
        </w:tc>
      </w:tr>
      <w:tr w:rsidR="00256885" w:rsidRPr="00527373" w14:paraId="328EF88E" w14:textId="77777777" w:rsidTr="00FC329D">
        <w:trPr>
          <w:trHeight w:val="188"/>
          <w:jc w:val="center"/>
        </w:trPr>
        <w:tc>
          <w:tcPr>
            <w:tcW w:w="1632" w:type="dxa"/>
            <w:vMerge/>
            <w:tcBorders>
              <w:left w:val="single" w:sz="4" w:space="0" w:color="auto"/>
              <w:right w:val="single" w:sz="4" w:space="0" w:color="auto"/>
            </w:tcBorders>
            <w:vAlign w:val="center"/>
          </w:tcPr>
          <w:p w14:paraId="7C7FD64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F4D3657"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602A96DF" w14:textId="77777777" w:rsidR="00256885" w:rsidRPr="00527373" w:rsidRDefault="00256885" w:rsidP="00FC329D">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5CEADF19"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397DA61D"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45A6CD2" w14:textId="77777777" w:rsidR="00256885" w:rsidRPr="00527373" w:rsidRDefault="00256885" w:rsidP="00FC329D">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0D764D" w14:textId="77777777" w:rsidR="00256885" w:rsidRPr="00527373" w:rsidRDefault="00256885" w:rsidP="00FC329D">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8042C9" w14:textId="77777777" w:rsidR="00256885" w:rsidRPr="00527373" w:rsidRDefault="00256885" w:rsidP="00FC329D">
            <w:pPr>
              <w:pStyle w:val="TAC"/>
            </w:pPr>
            <w:r w:rsidRPr="00527373">
              <w:rPr>
                <w:lang w:eastAsia="ja-JP"/>
              </w:rPr>
              <w:t>3</w:t>
            </w:r>
          </w:p>
        </w:tc>
      </w:tr>
      <w:tr w:rsidR="00256885" w:rsidRPr="00527373" w14:paraId="0C2F2408" w14:textId="77777777" w:rsidTr="00FC329D">
        <w:trPr>
          <w:trHeight w:val="188"/>
          <w:jc w:val="center"/>
        </w:trPr>
        <w:tc>
          <w:tcPr>
            <w:tcW w:w="1632" w:type="dxa"/>
            <w:vMerge/>
            <w:tcBorders>
              <w:left w:val="single" w:sz="4" w:space="0" w:color="auto"/>
              <w:right w:val="single" w:sz="4" w:space="0" w:color="auto"/>
            </w:tcBorders>
            <w:vAlign w:val="center"/>
          </w:tcPr>
          <w:p w14:paraId="31E229D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C6BF72B"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F61332" w14:textId="77777777" w:rsidR="00256885" w:rsidRPr="00527373" w:rsidRDefault="00256885" w:rsidP="00FC329D">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4F4B588E" w14:textId="77777777" w:rsidR="00256885" w:rsidRPr="00527373" w:rsidRDefault="00256885" w:rsidP="00FC329D">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18910EF0" w14:textId="77777777" w:rsidR="00256885" w:rsidRPr="00527373" w:rsidRDefault="00256885" w:rsidP="00FC329D">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0FF6CE61"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5813C4"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FB0657" w14:textId="77777777" w:rsidR="00256885" w:rsidRPr="00527373" w:rsidRDefault="00256885" w:rsidP="00FC329D">
            <w:pPr>
              <w:pStyle w:val="TAC"/>
            </w:pPr>
            <w:r w:rsidRPr="00527373">
              <w:t>2</w:t>
            </w:r>
          </w:p>
        </w:tc>
      </w:tr>
      <w:tr w:rsidR="00256885" w:rsidRPr="00527373" w14:paraId="2026850B"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0785F41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8F1DE23"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E3BF01" w14:textId="77777777" w:rsidR="00256885" w:rsidRPr="00527373" w:rsidRDefault="00256885" w:rsidP="00FC329D">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09235E7C" w14:textId="77777777" w:rsidR="00256885" w:rsidRPr="00527373" w:rsidRDefault="00256885" w:rsidP="00FC329D">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CEC7BB6" w14:textId="77777777" w:rsidR="00256885" w:rsidRPr="00527373" w:rsidRDefault="00256885" w:rsidP="00FC329D">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752C598"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30ED8"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D37E8" w14:textId="77777777" w:rsidR="00256885" w:rsidRPr="00527373" w:rsidRDefault="00256885" w:rsidP="00FC329D">
            <w:pPr>
              <w:pStyle w:val="TAC"/>
            </w:pPr>
          </w:p>
        </w:tc>
      </w:tr>
      <w:tr w:rsidR="00256885" w:rsidRPr="00527373" w14:paraId="21E0B0FF"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0CAAE99" w14:textId="77777777" w:rsidR="00256885" w:rsidRPr="00527373" w:rsidRDefault="00256885" w:rsidP="00FC329D">
            <w:pPr>
              <w:pStyle w:val="TAH"/>
            </w:pPr>
            <w:r w:rsidRPr="00527373">
              <w:t>DC_26_n79</w:t>
            </w:r>
          </w:p>
        </w:tc>
        <w:tc>
          <w:tcPr>
            <w:tcW w:w="2864" w:type="dxa"/>
            <w:tcBorders>
              <w:top w:val="single" w:sz="4" w:space="0" w:color="auto"/>
              <w:left w:val="nil"/>
              <w:bottom w:val="single" w:sz="4" w:space="0" w:color="auto"/>
              <w:right w:val="single" w:sz="4" w:space="0" w:color="auto"/>
            </w:tcBorders>
            <w:vAlign w:val="bottom"/>
          </w:tcPr>
          <w:p w14:paraId="7A98CE83" w14:textId="77777777" w:rsidR="00256885" w:rsidRPr="00527373" w:rsidRDefault="00256885" w:rsidP="00FC329D">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53377AD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715EA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491BD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BEB60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5A85C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B35EE" w14:textId="77777777" w:rsidR="00256885" w:rsidRPr="00527373" w:rsidRDefault="00256885" w:rsidP="00FC329D">
            <w:pPr>
              <w:pStyle w:val="TAC"/>
            </w:pPr>
          </w:p>
        </w:tc>
      </w:tr>
      <w:tr w:rsidR="00256885" w:rsidRPr="00527373" w14:paraId="5165EE70"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43F2EFB1"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9E236F6" w14:textId="77777777" w:rsidR="00256885" w:rsidRPr="00527373" w:rsidRDefault="00256885" w:rsidP="00FC329D">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6635727" w14:textId="77777777" w:rsidR="00256885" w:rsidRPr="00527373" w:rsidRDefault="00256885" w:rsidP="00FC329D">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136090" w14:textId="77777777" w:rsidR="00256885" w:rsidRPr="00527373" w:rsidRDefault="00256885" w:rsidP="00FC329D">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4E6C55A5" w14:textId="77777777" w:rsidR="00256885" w:rsidRPr="00527373" w:rsidRDefault="00256885" w:rsidP="00FC329D">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1E72E9" w14:textId="77777777" w:rsidR="00256885" w:rsidRPr="00527373" w:rsidRDefault="00256885" w:rsidP="00FC329D">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B1191" w14:textId="77777777" w:rsidR="00256885" w:rsidRPr="00527373" w:rsidRDefault="00256885" w:rsidP="00FC329D">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D8EA4" w14:textId="77777777" w:rsidR="00256885" w:rsidRPr="00527373" w:rsidRDefault="00256885" w:rsidP="00FC329D">
            <w:pPr>
              <w:pStyle w:val="TAC"/>
            </w:pPr>
            <w:r w:rsidRPr="00527373">
              <w:rPr>
                <w:szCs w:val="18"/>
                <w:lang w:eastAsia="ja-JP"/>
              </w:rPr>
              <w:t>2</w:t>
            </w:r>
          </w:p>
        </w:tc>
      </w:tr>
      <w:tr w:rsidR="00256885" w:rsidRPr="00527373" w14:paraId="53334233"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4E7915C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6448081"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02A436"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962932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B4B382" w14:textId="77777777" w:rsidR="00256885" w:rsidRPr="00527373" w:rsidRDefault="00256885" w:rsidP="00FC329D">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05768BA"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5993FF"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8F4ABE" w14:textId="77777777" w:rsidR="00256885" w:rsidRPr="00527373" w:rsidRDefault="00256885" w:rsidP="00FC329D">
            <w:pPr>
              <w:pStyle w:val="TAC"/>
            </w:pPr>
          </w:p>
        </w:tc>
      </w:tr>
      <w:tr w:rsidR="00256885" w:rsidRPr="00527373" w14:paraId="3FAA495D"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707F7CE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65E8D7EE" w14:textId="77777777" w:rsidR="00256885" w:rsidRPr="00527373" w:rsidRDefault="00256885" w:rsidP="00FC329D">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B0B016"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56001A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2D20D7"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151AD87" w14:textId="77777777" w:rsidR="00256885" w:rsidRPr="00527373" w:rsidRDefault="00256885" w:rsidP="00FC329D">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7ACA38" w14:textId="77777777" w:rsidR="00256885" w:rsidRPr="00527373" w:rsidRDefault="00256885" w:rsidP="00FC329D">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AC8655" w14:textId="77777777" w:rsidR="00256885" w:rsidRPr="00527373" w:rsidRDefault="00256885" w:rsidP="00FC329D">
            <w:pPr>
              <w:pStyle w:val="TAC"/>
            </w:pPr>
            <w:r w:rsidRPr="00527373">
              <w:t>5</w:t>
            </w:r>
          </w:p>
        </w:tc>
      </w:tr>
      <w:tr w:rsidR="00256885" w:rsidRPr="00527373" w14:paraId="54D4E445" w14:textId="77777777" w:rsidTr="00FC329D">
        <w:trPr>
          <w:trHeight w:val="188"/>
          <w:jc w:val="center"/>
        </w:trPr>
        <w:tc>
          <w:tcPr>
            <w:tcW w:w="1632" w:type="dxa"/>
            <w:vMerge/>
            <w:tcBorders>
              <w:left w:val="single" w:sz="4" w:space="0" w:color="auto"/>
              <w:right w:val="single" w:sz="4" w:space="0" w:color="auto"/>
            </w:tcBorders>
            <w:vAlign w:val="center"/>
          </w:tcPr>
          <w:p w14:paraId="02CD508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995FE9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53BFC5"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9F0B0C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BB5FD8"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C58C43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6CA7F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77529E4" w14:textId="77777777" w:rsidR="00256885" w:rsidRPr="00527373" w:rsidRDefault="00256885" w:rsidP="00FC329D">
            <w:pPr>
              <w:pStyle w:val="TAC"/>
            </w:pPr>
          </w:p>
        </w:tc>
      </w:tr>
      <w:tr w:rsidR="00256885" w:rsidRPr="00527373" w14:paraId="4C9972F1" w14:textId="77777777" w:rsidTr="00FC329D">
        <w:trPr>
          <w:trHeight w:val="188"/>
          <w:jc w:val="center"/>
        </w:trPr>
        <w:tc>
          <w:tcPr>
            <w:tcW w:w="1632" w:type="dxa"/>
            <w:vMerge/>
            <w:tcBorders>
              <w:left w:val="single" w:sz="4" w:space="0" w:color="auto"/>
              <w:right w:val="single" w:sz="4" w:space="0" w:color="auto"/>
            </w:tcBorders>
            <w:vAlign w:val="center"/>
          </w:tcPr>
          <w:p w14:paraId="0646201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B4A7B0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35DD558"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1CE4DBC"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890B0D"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E79BED2"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F9A7AF9"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46C5F87" w14:textId="77777777" w:rsidR="00256885" w:rsidRPr="00527373" w:rsidRDefault="00256885" w:rsidP="00FC329D">
            <w:pPr>
              <w:pStyle w:val="TAC"/>
            </w:pPr>
            <w:r w:rsidRPr="00527373">
              <w:t>3</w:t>
            </w:r>
          </w:p>
        </w:tc>
      </w:tr>
      <w:tr w:rsidR="00256885" w:rsidRPr="00527373" w14:paraId="7B3BC784" w14:textId="77777777" w:rsidTr="00FC329D">
        <w:trPr>
          <w:trHeight w:val="188"/>
          <w:jc w:val="center"/>
        </w:trPr>
        <w:tc>
          <w:tcPr>
            <w:tcW w:w="1632" w:type="dxa"/>
            <w:vMerge/>
            <w:tcBorders>
              <w:left w:val="single" w:sz="4" w:space="0" w:color="auto"/>
              <w:right w:val="single" w:sz="4" w:space="0" w:color="auto"/>
            </w:tcBorders>
            <w:vAlign w:val="center"/>
          </w:tcPr>
          <w:p w14:paraId="35DB6A8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D92BB3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254F0D"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F567B4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C4B05B"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BAE712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385DDB"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756F4D" w14:textId="77777777" w:rsidR="00256885" w:rsidRPr="00527373" w:rsidRDefault="00256885" w:rsidP="00FC329D">
            <w:pPr>
              <w:pStyle w:val="TAC"/>
            </w:pPr>
            <w:r w:rsidRPr="00527373">
              <w:t>2</w:t>
            </w:r>
          </w:p>
        </w:tc>
      </w:tr>
      <w:tr w:rsidR="00256885" w:rsidRPr="00527373" w14:paraId="4FBA7AFC" w14:textId="77777777" w:rsidTr="00FC329D">
        <w:trPr>
          <w:trHeight w:val="188"/>
          <w:jc w:val="center"/>
        </w:trPr>
        <w:tc>
          <w:tcPr>
            <w:tcW w:w="1632" w:type="dxa"/>
            <w:vMerge/>
            <w:tcBorders>
              <w:left w:val="single" w:sz="4" w:space="0" w:color="auto"/>
              <w:right w:val="single" w:sz="4" w:space="0" w:color="auto"/>
            </w:tcBorders>
            <w:vAlign w:val="center"/>
          </w:tcPr>
          <w:p w14:paraId="3F621E8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23AA39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A3DE89"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F9CE41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E73AA6"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1C1A22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7C18A"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9488F9E" w14:textId="77777777" w:rsidR="00256885" w:rsidRPr="00527373" w:rsidRDefault="00256885" w:rsidP="00FC329D">
            <w:pPr>
              <w:pStyle w:val="TAC"/>
            </w:pPr>
          </w:p>
        </w:tc>
      </w:tr>
      <w:tr w:rsidR="00256885" w:rsidRPr="00527373" w14:paraId="3EB53937"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00D068A" w14:textId="77777777" w:rsidR="00256885" w:rsidRPr="00527373" w:rsidRDefault="00256885" w:rsidP="00FC329D">
            <w:pPr>
              <w:pStyle w:val="TAH"/>
            </w:pPr>
            <w:r w:rsidRPr="00527373">
              <w:t>DC_28_n77</w:t>
            </w:r>
          </w:p>
        </w:tc>
        <w:tc>
          <w:tcPr>
            <w:tcW w:w="2864" w:type="dxa"/>
            <w:tcBorders>
              <w:top w:val="single" w:sz="4" w:space="0" w:color="auto"/>
              <w:left w:val="nil"/>
              <w:bottom w:val="single" w:sz="4" w:space="0" w:color="auto"/>
              <w:right w:val="single" w:sz="4" w:space="0" w:color="auto"/>
            </w:tcBorders>
            <w:vAlign w:val="center"/>
          </w:tcPr>
          <w:p w14:paraId="4EC0B2AD" w14:textId="77777777" w:rsidR="00256885" w:rsidRPr="00527373" w:rsidRDefault="00256885" w:rsidP="00FC329D">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19368D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290F3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38888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DB09B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11C8A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4B16C4" w14:textId="77777777" w:rsidR="00256885" w:rsidRPr="00527373" w:rsidRDefault="00256885" w:rsidP="00FC329D">
            <w:pPr>
              <w:pStyle w:val="TAC"/>
            </w:pPr>
          </w:p>
        </w:tc>
      </w:tr>
      <w:tr w:rsidR="00256885" w:rsidRPr="00527373" w14:paraId="0DE7E6D6" w14:textId="77777777" w:rsidTr="00FC329D">
        <w:trPr>
          <w:trHeight w:val="188"/>
          <w:jc w:val="center"/>
        </w:trPr>
        <w:tc>
          <w:tcPr>
            <w:tcW w:w="1632" w:type="dxa"/>
            <w:vMerge/>
            <w:tcBorders>
              <w:left w:val="single" w:sz="4" w:space="0" w:color="auto"/>
              <w:right w:val="single" w:sz="4" w:space="0" w:color="auto"/>
            </w:tcBorders>
            <w:vAlign w:val="center"/>
          </w:tcPr>
          <w:p w14:paraId="4960CEE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21EEE258" w14:textId="77777777" w:rsidR="00256885" w:rsidRPr="00527373" w:rsidRDefault="00256885" w:rsidP="00FC329D">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46DFCB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4116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B927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F1CC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10AD1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CCB27A" w14:textId="77777777" w:rsidR="00256885" w:rsidRPr="00527373" w:rsidRDefault="00256885" w:rsidP="00FC329D">
            <w:pPr>
              <w:pStyle w:val="TAC"/>
            </w:pPr>
            <w:r w:rsidRPr="00527373">
              <w:t>2</w:t>
            </w:r>
          </w:p>
        </w:tc>
      </w:tr>
      <w:tr w:rsidR="00256885" w:rsidRPr="00527373" w14:paraId="150D9BBE" w14:textId="77777777" w:rsidTr="00FC329D">
        <w:trPr>
          <w:trHeight w:val="188"/>
          <w:jc w:val="center"/>
        </w:trPr>
        <w:tc>
          <w:tcPr>
            <w:tcW w:w="1632" w:type="dxa"/>
            <w:vMerge/>
            <w:tcBorders>
              <w:left w:val="single" w:sz="4" w:space="0" w:color="auto"/>
              <w:right w:val="single" w:sz="4" w:space="0" w:color="auto"/>
            </w:tcBorders>
            <w:vAlign w:val="center"/>
          </w:tcPr>
          <w:p w14:paraId="148F649B"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C133F03"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965327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E4AB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95F50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5C22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55CC8D"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94FF28" w14:textId="77777777" w:rsidR="00256885" w:rsidRPr="00527373" w:rsidRDefault="00256885" w:rsidP="00FC329D">
            <w:pPr>
              <w:pStyle w:val="TAC"/>
            </w:pPr>
            <w:r w:rsidRPr="00527373">
              <w:t>9, 11</w:t>
            </w:r>
          </w:p>
        </w:tc>
      </w:tr>
      <w:tr w:rsidR="00256885" w:rsidRPr="00527373" w14:paraId="7F1F2F02" w14:textId="77777777" w:rsidTr="00FC329D">
        <w:trPr>
          <w:trHeight w:val="188"/>
          <w:jc w:val="center"/>
        </w:trPr>
        <w:tc>
          <w:tcPr>
            <w:tcW w:w="1632" w:type="dxa"/>
            <w:vMerge/>
            <w:tcBorders>
              <w:left w:val="single" w:sz="4" w:space="0" w:color="auto"/>
              <w:right w:val="single" w:sz="4" w:space="0" w:color="auto"/>
            </w:tcBorders>
            <w:vAlign w:val="center"/>
          </w:tcPr>
          <w:p w14:paraId="461C8551"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F333E3B"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BE7340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C4AFA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3D79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C3673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5AB5BE"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FB05EC" w14:textId="77777777" w:rsidR="00256885" w:rsidRPr="00527373" w:rsidRDefault="00256885" w:rsidP="00FC329D">
            <w:pPr>
              <w:pStyle w:val="TAC"/>
            </w:pPr>
            <w:r w:rsidRPr="00527373">
              <w:t>9, 10</w:t>
            </w:r>
          </w:p>
        </w:tc>
      </w:tr>
      <w:tr w:rsidR="00256885" w:rsidRPr="00527373" w14:paraId="5B723943" w14:textId="77777777" w:rsidTr="00FC329D">
        <w:trPr>
          <w:trHeight w:val="188"/>
          <w:jc w:val="center"/>
        </w:trPr>
        <w:tc>
          <w:tcPr>
            <w:tcW w:w="1632" w:type="dxa"/>
            <w:vMerge/>
            <w:tcBorders>
              <w:left w:val="single" w:sz="4" w:space="0" w:color="auto"/>
              <w:right w:val="single" w:sz="4" w:space="0" w:color="auto"/>
            </w:tcBorders>
            <w:vAlign w:val="center"/>
          </w:tcPr>
          <w:p w14:paraId="6A5B5EB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E4E014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93D65D"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F9371E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853C4E"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10673536"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27106EC"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236F51" w14:textId="77777777" w:rsidR="00256885" w:rsidRPr="00527373" w:rsidRDefault="00256885" w:rsidP="00FC329D">
            <w:pPr>
              <w:pStyle w:val="TAC"/>
            </w:pPr>
          </w:p>
        </w:tc>
      </w:tr>
      <w:tr w:rsidR="00256885" w:rsidRPr="00527373" w14:paraId="531C0A8E" w14:textId="77777777" w:rsidTr="00FC329D">
        <w:trPr>
          <w:trHeight w:val="188"/>
          <w:jc w:val="center"/>
        </w:trPr>
        <w:tc>
          <w:tcPr>
            <w:tcW w:w="1632" w:type="dxa"/>
            <w:vMerge/>
            <w:tcBorders>
              <w:left w:val="single" w:sz="4" w:space="0" w:color="auto"/>
              <w:right w:val="single" w:sz="4" w:space="0" w:color="auto"/>
            </w:tcBorders>
            <w:vAlign w:val="center"/>
          </w:tcPr>
          <w:p w14:paraId="480B9A1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022C9D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A5BEAE"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E90EBE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B80610"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6CD96A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18CABF"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26F1EE" w14:textId="77777777" w:rsidR="00256885" w:rsidRPr="00527373" w:rsidRDefault="00256885" w:rsidP="00FC329D">
            <w:pPr>
              <w:pStyle w:val="TAC"/>
            </w:pPr>
          </w:p>
        </w:tc>
      </w:tr>
      <w:tr w:rsidR="00256885" w:rsidRPr="00527373" w14:paraId="78F54006" w14:textId="77777777" w:rsidTr="00FC329D">
        <w:trPr>
          <w:trHeight w:val="188"/>
          <w:jc w:val="center"/>
        </w:trPr>
        <w:tc>
          <w:tcPr>
            <w:tcW w:w="1632" w:type="dxa"/>
            <w:vMerge/>
            <w:tcBorders>
              <w:left w:val="single" w:sz="4" w:space="0" w:color="auto"/>
              <w:right w:val="single" w:sz="4" w:space="0" w:color="auto"/>
            </w:tcBorders>
            <w:vAlign w:val="center"/>
          </w:tcPr>
          <w:p w14:paraId="75CDD448"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455C12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8E087EF"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8CB924B"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4B84979"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CE7751C"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68477F4"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2FAC21A" w14:textId="77777777" w:rsidR="00256885" w:rsidRPr="00527373" w:rsidRDefault="00256885" w:rsidP="00FC329D">
            <w:pPr>
              <w:pStyle w:val="TAC"/>
            </w:pPr>
            <w:r w:rsidRPr="00527373">
              <w:t>3, 9</w:t>
            </w:r>
          </w:p>
        </w:tc>
      </w:tr>
      <w:tr w:rsidR="00256885" w:rsidRPr="00527373" w14:paraId="72537625"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3A62B8D" w14:textId="77777777" w:rsidR="00256885" w:rsidRPr="00527373" w:rsidRDefault="00256885" w:rsidP="00FC329D">
            <w:pPr>
              <w:pStyle w:val="TAH"/>
            </w:pPr>
            <w:r w:rsidRPr="00527373">
              <w:t>DC_28_n78</w:t>
            </w:r>
          </w:p>
          <w:p w14:paraId="48E1A65A" w14:textId="77777777" w:rsidR="00256885" w:rsidRPr="00527373" w:rsidRDefault="00256885" w:rsidP="00FC329D">
            <w:pPr>
              <w:pStyle w:val="TAH"/>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13B7945A" w14:textId="77777777" w:rsidR="00256885" w:rsidRPr="00527373" w:rsidRDefault="00256885" w:rsidP="00FC329D">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4C3096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B890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D5CE7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F09D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09702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1F2823" w14:textId="77777777" w:rsidR="00256885" w:rsidRPr="00527373" w:rsidRDefault="00256885" w:rsidP="00FC329D">
            <w:pPr>
              <w:pStyle w:val="TAC"/>
            </w:pPr>
          </w:p>
        </w:tc>
      </w:tr>
      <w:tr w:rsidR="00256885" w:rsidRPr="00527373" w14:paraId="0632A0DF" w14:textId="77777777" w:rsidTr="00FC329D">
        <w:trPr>
          <w:trHeight w:val="188"/>
          <w:jc w:val="center"/>
        </w:trPr>
        <w:tc>
          <w:tcPr>
            <w:tcW w:w="1632" w:type="dxa"/>
            <w:vMerge/>
            <w:tcBorders>
              <w:left w:val="single" w:sz="4" w:space="0" w:color="auto"/>
              <w:right w:val="single" w:sz="4" w:space="0" w:color="auto"/>
            </w:tcBorders>
            <w:vAlign w:val="center"/>
          </w:tcPr>
          <w:p w14:paraId="06E8597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ABCCCA0" w14:textId="77777777" w:rsidR="00256885" w:rsidRPr="00527373" w:rsidRDefault="00256885" w:rsidP="00FC329D">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802D7E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21F1E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4A89E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9525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F89949"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1D82E1" w14:textId="77777777" w:rsidR="00256885" w:rsidRPr="00527373" w:rsidRDefault="00256885" w:rsidP="00FC329D">
            <w:pPr>
              <w:pStyle w:val="TAC"/>
            </w:pPr>
            <w:r w:rsidRPr="00527373">
              <w:t>2</w:t>
            </w:r>
          </w:p>
        </w:tc>
      </w:tr>
      <w:tr w:rsidR="00256885" w:rsidRPr="00527373" w14:paraId="00277B41" w14:textId="77777777" w:rsidTr="00FC329D">
        <w:trPr>
          <w:trHeight w:val="188"/>
          <w:jc w:val="center"/>
        </w:trPr>
        <w:tc>
          <w:tcPr>
            <w:tcW w:w="1632" w:type="dxa"/>
            <w:vMerge/>
            <w:tcBorders>
              <w:left w:val="single" w:sz="4" w:space="0" w:color="auto"/>
              <w:right w:val="single" w:sz="4" w:space="0" w:color="auto"/>
            </w:tcBorders>
            <w:vAlign w:val="center"/>
          </w:tcPr>
          <w:p w14:paraId="5F52482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72A6E265"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74841EB"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15865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CFE41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E259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A4E686"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D2C8643" w14:textId="77777777" w:rsidR="00256885" w:rsidRPr="00527373" w:rsidRDefault="00256885" w:rsidP="00FC329D">
            <w:pPr>
              <w:pStyle w:val="TAC"/>
            </w:pPr>
            <w:r w:rsidRPr="00527373">
              <w:t>9, 11</w:t>
            </w:r>
          </w:p>
        </w:tc>
      </w:tr>
      <w:tr w:rsidR="00256885" w:rsidRPr="00527373" w14:paraId="3770E2C3" w14:textId="77777777" w:rsidTr="00FC329D">
        <w:trPr>
          <w:trHeight w:val="188"/>
          <w:jc w:val="center"/>
        </w:trPr>
        <w:tc>
          <w:tcPr>
            <w:tcW w:w="1632" w:type="dxa"/>
            <w:vMerge/>
            <w:tcBorders>
              <w:left w:val="single" w:sz="4" w:space="0" w:color="auto"/>
              <w:right w:val="single" w:sz="4" w:space="0" w:color="auto"/>
            </w:tcBorders>
            <w:vAlign w:val="center"/>
          </w:tcPr>
          <w:p w14:paraId="05B027F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1F9B673"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3D936D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19169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83915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6AA5C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664C2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839ED3" w14:textId="77777777" w:rsidR="00256885" w:rsidRPr="00527373" w:rsidRDefault="00256885" w:rsidP="00FC329D">
            <w:pPr>
              <w:pStyle w:val="TAC"/>
            </w:pPr>
            <w:r w:rsidRPr="00527373">
              <w:t>9, 10</w:t>
            </w:r>
          </w:p>
        </w:tc>
      </w:tr>
      <w:tr w:rsidR="00256885" w:rsidRPr="00527373" w14:paraId="6F94B5DF" w14:textId="77777777" w:rsidTr="00FC329D">
        <w:trPr>
          <w:trHeight w:val="188"/>
          <w:jc w:val="center"/>
        </w:trPr>
        <w:tc>
          <w:tcPr>
            <w:tcW w:w="1632" w:type="dxa"/>
            <w:vMerge/>
            <w:tcBorders>
              <w:left w:val="single" w:sz="4" w:space="0" w:color="auto"/>
              <w:right w:val="single" w:sz="4" w:space="0" w:color="auto"/>
            </w:tcBorders>
            <w:vAlign w:val="center"/>
          </w:tcPr>
          <w:p w14:paraId="00B8321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565D79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0BDF9F"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58EA51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5F2988"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19C934A1"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56F4BF7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61C379" w14:textId="77777777" w:rsidR="00256885" w:rsidRPr="00527373" w:rsidRDefault="00256885" w:rsidP="00FC329D">
            <w:pPr>
              <w:pStyle w:val="TAC"/>
            </w:pPr>
          </w:p>
        </w:tc>
      </w:tr>
      <w:tr w:rsidR="00256885" w:rsidRPr="00527373" w14:paraId="0951D286" w14:textId="77777777" w:rsidTr="00FC329D">
        <w:trPr>
          <w:trHeight w:val="188"/>
          <w:jc w:val="center"/>
        </w:trPr>
        <w:tc>
          <w:tcPr>
            <w:tcW w:w="1632" w:type="dxa"/>
            <w:vMerge/>
            <w:tcBorders>
              <w:left w:val="single" w:sz="4" w:space="0" w:color="auto"/>
              <w:right w:val="single" w:sz="4" w:space="0" w:color="auto"/>
            </w:tcBorders>
            <w:vAlign w:val="center"/>
          </w:tcPr>
          <w:p w14:paraId="37121FB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D57014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D7CB52"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A9FBEC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6809FA"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B53A28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8FAFD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58F8E8" w14:textId="77777777" w:rsidR="00256885" w:rsidRPr="00527373" w:rsidRDefault="00256885" w:rsidP="00FC329D">
            <w:pPr>
              <w:pStyle w:val="TAC"/>
            </w:pPr>
          </w:p>
        </w:tc>
      </w:tr>
      <w:tr w:rsidR="00256885" w:rsidRPr="00527373" w14:paraId="57DD2D96" w14:textId="77777777" w:rsidTr="00FC329D">
        <w:trPr>
          <w:trHeight w:val="188"/>
          <w:jc w:val="center"/>
        </w:trPr>
        <w:tc>
          <w:tcPr>
            <w:tcW w:w="1632" w:type="dxa"/>
            <w:vMerge/>
            <w:tcBorders>
              <w:left w:val="single" w:sz="4" w:space="0" w:color="auto"/>
              <w:right w:val="single" w:sz="4" w:space="0" w:color="auto"/>
            </w:tcBorders>
            <w:vAlign w:val="center"/>
          </w:tcPr>
          <w:p w14:paraId="2306041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38D6F28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92292D6"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E67F043"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790FFB"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36701A1"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1B6311C"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5870524" w14:textId="77777777" w:rsidR="00256885" w:rsidRPr="00527373" w:rsidRDefault="00256885" w:rsidP="00FC329D">
            <w:pPr>
              <w:pStyle w:val="TAC"/>
            </w:pPr>
            <w:r w:rsidRPr="00527373">
              <w:t>3, 9</w:t>
            </w:r>
          </w:p>
        </w:tc>
      </w:tr>
      <w:tr w:rsidR="00256885" w:rsidRPr="00527373" w14:paraId="5938D47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B2AC8E7" w14:textId="77777777" w:rsidR="00256885" w:rsidRPr="00527373" w:rsidRDefault="00256885" w:rsidP="00FC329D">
            <w:pPr>
              <w:pStyle w:val="TAH"/>
            </w:pPr>
            <w:r w:rsidRPr="00527373">
              <w:t>DC_28_n79</w:t>
            </w:r>
          </w:p>
        </w:tc>
        <w:tc>
          <w:tcPr>
            <w:tcW w:w="2864" w:type="dxa"/>
            <w:tcBorders>
              <w:top w:val="single" w:sz="4" w:space="0" w:color="auto"/>
              <w:left w:val="nil"/>
              <w:bottom w:val="single" w:sz="4" w:space="0" w:color="auto"/>
              <w:right w:val="single" w:sz="4" w:space="0" w:color="auto"/>
            </w:tcBorders>
            <w:vAlign w:val="center"/>
          </w:tcPr>
          <w:p w14:paraId="136A37F6" w14:textId="77777777" w:rsidR="00256885" w:rsidRPr="00527373" w:rsidRDefault="00256885" w:rsidP="00FC329D">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CF19D6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2F50E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3E9BE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EF064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D03E62"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F63415" w14:textId="77777777" w:rsidR="00256885" w:rsidRPr="00527373" w:rsidRDefault="00256885" w:rsidP="00FC329D">
            <w:pPr>
              <w:pStyle w:val="TAC"/>
            </w:pPr>
          </w:p>
        </w:tc>
      </w:tr>
      <w:tr w:rsidR="00256885" w:rsidRPr="00527373" w14:paraId="1579A758" w14:textId="77777777" w:rsidTr="00FC329D">
        <w:trPr>
          <w:trHeight w:val="188"/>
          <w:jc w:val="center"/>
        </w:trPr>
        <w:tc>
          <w:tcPr>
            <w:tcW w:w="1632" w:type="dxa"/>
            <w:vMerge/>
            <w:tcBorders>
              <w:left w:val="single" w:sz="4" w:space="0" w:color="auto"/>
              <w:right w:val="single" w:sz="4" w:space="0" w:color="auto"/>
            </w:tcBorders>
            <w:vAlign w:val="center"/>
          </w:tcPr>
          <w:p w14:paraId="743C5E21"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AF403F6" w14:textId="77777777" w:rsidR="00256885" w:rsidRPr="00527373" w:rsidRDefault="00256885" w:rsidP="00FC329D">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0E48C47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5E9B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04CFB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A0F04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2E9D0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49CE3B" w14:textId="77777777" w:rsidR="00256885" w:rsidRPr="00527373" w:rsidRDefault="00256885" w:rsidP="00FC329D">
            <w:pPr>
              <w:pStyle w:val="TAC"/>
            </w:pPr>
            <w:r w:rsidRPr="00527373">
              <w:t>2</w:t>
            </w:r>
          </w:p>
        </w:tc>
      </w:tr>
      <w:tr w:rsidR="00256885" w:rsidRPr="00527373" w14:paraId="1BD78D7D" w14:textId="77777777" w:rsidTr="00FC329D">
        <w:trPr>
          <w:trHeight w:val="188"/>
          <w:jc w:val="center"/>
        </w:trPr>
        <w:tc>
          <w:tcPr>
            <w:tcW w:w="1632" w:type="dxa"/>
            <w:vMerge/>
            <w:tcBorders>
              <w:left w:val="single" w:sz="4" w:space="0" w:color="auto"/>
              <w:right w:val="single" w:sz="4" w:space="0" w:color="auto"/>
            </w:tcBorders>
            <w:vAlign w:val="center"/>
          </w:tcPr>
          <w:p w14:paraId="7715A2B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14117A0B"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D83A6D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A3DAA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07DEA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5B06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7CD29A"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A85BD2" w14:textId="77777777" w:rsidR="00256885" w:rsidRPr="00527373" w:rsidRDefault="00256885" w:rsidP="00FC329D">
            <w:pPr>
              <w:pStyle w:val="TAC"/>
            </w:pPr>
            <w:r w:rsidRPr="00527373">
              <w:t>9, 11</w:t>
            </w:r>
          </w:p>
        </w:tc>
      </w:tr>
      <w:tr w:rsidR="00256885" w:rsidRPr="00527373" w14:paraId="0AC51909" w14:textId="77777777" w:rsidTr="00FC329D">
        <w:trPr>
          <w:trHeight w:val="188"/>
          <w:jc w:val="center"/>
        </w:trPr>
        <w:tc>
          <w:tcPr>
            <w:tcW w:w="1632" w:type="dxa"/>
            <w:vMerge/>
            <w:tcBorders>
              <w:left w:val="single" w:sz="4" w:space="0" w:color="auto"/>
              <w:right w:val="single" w:sz="4" w:space="0" w:color="auto"/>
            </w:tcBorders>
            <w:vAlign w:val="center"/>
          </w:tcPr>
          <w:p w14:paraId="375BB42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541BEBED"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E36CB2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1D3C4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9EAC8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DF2D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68F6C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CEC76B" w14:textId="77777777" w:rsidR="00256885" w:rsidRPr="00527373" w:rsidRDefault="00256885" w:rsidP="00FC329D">
            <w:pPr>
              <w:pStyle w:val="TAC"/>
            </w:pPr>
            <w:r w:rsidRPr="00527373">
              <w:t>9, 10</w:t>
            </w:r>
          </w:p>
        </w:tc>
      </w:tr>
      <w:tr w:rsidR="00256885" w:rsidRPr="00527373" w14:paraId="648C8600" w14:textId="77777777" w:rsidTr="00FC329D">
        <w:trPr>
          <w:trHeight w:val="188"/>
          <w:jc w:val="center"/>
        </w:trPr>
        <w:tc>
          <w:tcPr>
            <w:tcW w:w="1632" w:type="dxa"/>
            <w:vMerge/>
            <w:tcBorders>
              <w:left w:val="single" w:sz="4" w:space="0" w:color="auto"/>
              <w:right w:val="single" w:sz="4" w:space="0" w:color="auto"/>
            </w:tcBorders>
            <w:vAlign w:val="center"/>
          </w:tcPr>
          <w:p w14:paraId="465E2B7C"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25B71D4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E9D49F"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18ED6B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CF12C0"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60F3068"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FC0EBC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21537C" w14:textId="77777777" w:rsidR="00256885" w:rsidRPr="00527373" w:rsidRDefault="00256885" w:rsidP="00FC329D">
            <w:pPr>
              <w:pStyle w:val="TAC"/>
            </w:pPr>
          </w:p>
        </w:tc>
      </w:tr>
      <w:tr w:rsidR="00256885" w:rsidRPr="00527373" w14:paraId="6ED2B7E1" w14:textId="77777777" w:rsidTr="00FC329D">
        <w:trPr>
          <w:trHeight w:val="188"/>
          <w:jc w:val="center"/>
        </w:trPr>
        <w:tc>
          <w:tcPr>
            <w:tcW w:w="1632" w:type="dxa"/>
            <w:vMerge/>
            <w:tcBorders>
              <w:left w:val="single" w:sz="4" w:space="0" w:color="auto"/>
              <w:right w:val="single" w:sz="4" w:space="0" w:color="auto"/>
            </w:tcBorders>
            <w:vAlign w:val="center"/>
          </w:tcPr>
          <w:p w14:paraId="7DFD928D"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3EC224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EC1620"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01987A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766DE2"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0624AE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DF29B3"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D4F85F3" w14:textId="77777777" w:rsidR="00256885" w:rsidRPr="00527373" w:rsidRDefault="00256885" w:rsidP="00FC329D">
            <w:pPr>
              <w:pStyle w:val="TAC"/>
            </w:pPr>
          </w:p>
        </w:tc>
      </w:tr>
      <w:tr w:rsidR="00256885" w:rsidRPr="00527373" w14:paraId="221423A3" w14:textId="77777777" w:rsidTr="00FC329D">
        <w:trPr>
          <w:trHeight w:val="188"/>
          <w:jc w:val="center"/>
        </w:trPr>
        <w:tc>
          <w:tcPr>
            <w:tcW w:w="1632" w:type="dxa"/>
            <w:vMerge/>
            <w:tcBorders>
              <w:left w:val="single" w:sz="4" w:space="0" w:color="auto"/>
              <w:right w:val="single" w:sz="4" w:space="0" w:color="auto"/>
            </w:tcBorders>
            <w:vAlign w:val="center"/>
          </w:tcPr>
          <w:p w14:paraId="24E535A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084794A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D1E3D08"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C18337F"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77C75F0"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CC55A1E"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A1F1A40"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63ECB90" w14:textId="77777777" w:rsidR="00256885" w:rsidRPr="00527373" w:rsidRDefault="00256885" w:rsidP="00FC329D">
            <w:pPr>
              <w:pStyle w:val="TAC"/>
            </w:pPr>
            <w:r w:rsidRPr="00527373">
              <w:t>3, 9</w:t>
            </w:r>
          </w:p>
        </w:tc>
      </w:tr>
      <w:tr w:rsidR="00256885" w:rsidRPr="00527373" w14:paraId="75D398A6" w14:textId="77777777" w:rsidTr="00FC329D">
        <w:trPr>
          <w:trHeight w:val="188"/>
          <w:jc w:val="center"/>
        </w:trPr>
        <w:tc>
          <w:tcPr>
            <w:tcW w:w="1632" w:type="dxa"/>
            <w:tcBorders>
              <w:top w:val="single" w:sz="4" w:space="0" w:color="auto"/>
              <w:left w:val="single" w:sz="4" w:space="0" w:color="auto"/>
              <w:right w:val="single" w:sz="4" w:space="0" w:color="auto"/>
            </w:tcBorders>
          </w:tcPr>
          <w:p w14:paraId="79A7F343" w14:textId="77777777" w:rsidR="00256885" w:rsidRPr="00527373" w:rsidRDefault="00256885" w:rsidP="00FC329D">
            <w:pPr>
              <w:pStyle w:val="TAH"/>
            </w:pPr>
            <w:r w:rsidRPr="00527373">
              <w:t>DC_30_n5</w:t>
            </w:r>
          </w:p>
        </w:tc>
        <w:tc>
          <w:tcPr>
            <w:tcW w:w="2864" w:type="dxa"/>
            <w:tcBorders>
              <w:top w:val="single" w:sz="4" w:space="0" w:color="auto"/>
              <w:left w:val="nil"/>
              <w:bottom w:val="single" w:sz="4" w:space="0" w:color="auto"/>
              <w:right w:val="single" w:sz="4" w:space="0" w:color="auto"/>
            </w:tcBorders>
            <w:vAlign w:val="bottom"/>
          </w:tcPr>
          <w:p w14:paraId="3B2C4362" w14:textId="77777777" w:rsidR="00256885" w:rsidRPr="00527373" w:rsidRDefault="00256885" w:rsidP="00FC329D">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C21CBC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2C46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8608C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0B6DD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81D01D"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9199771" w14:textId="77777777" w:rsidR="00256885" w:rsidRPr="00527373" w:rsidRDefault="00256885" w:rsidP="00FC329D">
            <w:pPr>
              <w:pStyle w:val="TAC"/>
            </w:pPr>
          </w:p>
        </w:tc>
      </w:tr>
      <w:tr w:rsidR="00256885" w:rsidRPr="00527373" w14:paraId="193E2C8D" w14:textId="77777777" w:rsidTr="00FC329D">
        <w:trPr>
          <w:trHeight w:val="188"/>
          <w:jc w:val="center"/>
        </w:trPr>
        <w:tc>
          <w:tcPr>
            <w:tcW w:w="1632" w:type="dxa"/>
            <w:tcBorders>
              <w:left w:val="single" w:sz="4" w:space="0" w:color="auto"/>
              <w:right w:val="single" w:sz="4" w:space="0" w:color="auto"/>
            </w:tcBorders>
          </w:tcPr>
          <w:p w14:paraId="51941DE7"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A4BFBAA" w14:textId="77777777" w:rsidR="00256885" w:rsidRPr="00527373" w:rsidRDefault="00256885" w:rsidP="00FC329D">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10026CF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1A3EA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E1819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5C5F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F95AF8"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923B0B0" w14:textId="77777777" w:rsidR="00256885" w:rsidRPr="00527373" w:rsidRDefault="00256885" w:rsidP="00FC329D">
            <w:pPr>
              <w:pStyle w:val="TAC"/>
            </w:pPr>
            <w:r w:rsidRPr="00527373">
              <w:t>2</w:t>
            </w:r>
          </w:p>
        </w:tc>
      </w:tr>
      <w:tr w:rsidR="00256885" w:rsidRPr="00527373" w14:paraId="22141BFE" w14:textId="77777777" w:rsidTr="00FC329D">
        <w:trPr>
          <w:trHeight w:val="188"/>
          <w:jc w:val="center"/>
        </w:trPr>
        <w:tc>
          <w:tcPr>
            <w:tcW w:w="1632" w:type="dxa"/>
            <w:tcBorders>
              <w:top w:val="single" w:sz="4" w:space="0" w:color="auto"/>
              <w:left w:val="single" w:sz="4" w:space="0" w:color="auto"/>
              <w:right w:val="single" w:sz="4" w:space="0" w:color="auto"/>
            </w:tcBorders>
          </w:tcPr>
          <w:p w14:paraId="013FE42F" w14:textId="77777777" w:rsidR="00256885" w:rsidRPr="00527373" w:rsidRDefault="00256885" w:rsidP="00FC329D">
            <w:pPr>
              <w:pStyle w:val="TAH"/>
            </w:pPr>
            <w:r w:rsidRPr="00527373">
              <w:t>DC_38_n78</w:t>
            </w:r>
          </w:p>
        </w:tc>
        <w:tc>
          <w:tcPr>
            <w:tcW w:w="8194" w:type="dxa"/>
            <w:gridSpan w:val="7"/>
            <w:tcBorders>
              <w:top w:val="single" w:sz="4" w:space="0" w:color="auto"/>
              <w:left w:val="nil"/>
              <w:bottom w:val="single" w:sz="4" w:space="0" w:color="auto"/>
              <w:right w:val="single" w:sz="4" w:space="0" w:color="auto"/>
            </w:tcBorders>
            <w:vAlign w:val="center"/>
          </w:tcPr>
          <w:p w14:paraId="0B219314" w14:textId="77777777" w:rsidR="00256885" w:rsidRPr="00527373" w:rsidRDefault="00256885" w:rsidP="00FC329D">
            <w:pPr>
              <w:pStyle w:val="TAC"/>
            </w:pPr>
            <w:r w:rsidRPr="00527373">
              <w:t>N/A</w:t>
            </w:r>
          </w:p>
        </w:tc>
      </w:tr>
      <w:tr w:rsidR="00256885" w:rsidRPr="00527373" w14:paraId="0442E71E"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882A750" w14:textId="77777777" w:rsidR="00256885" w:rsidRPr="00527373" w:rsidRDefault="00256885" w:rsidP="00FC329D">
            <w:pPr>
              <w:pStyle w:val="TAH"/>
            </w:pPr>
            <w:r w:rsidRPr="00527373">
              <w:t>DC_39_n79</w:t>
            </w:r>
          </w:p>
        </w:tc>
        <w:tc>
          <w:tcPr>
            <w:tcW w:w="2864" w:type="dxa"/>
            <w:tcBorders>
              <w:top w:val="single" w:sz="4" w:space="0" w:color="auto"/>
              <w:left w:val="nil"/>
              <w:bottom w:val="single" w:sz="4" w:space="0" w:color="auto"/>
              <w:right w:val="single" w:sz="4" w:space="0" w:color="auto"/>
            </w:tcBorders>
            <w:vAlign w:val="bottom"/>
          </w:tcPr>
          <w:p w14:paraId="4759ADEC" w14:textId="77777777" w:rsidR="00256885" w:rsidRPr="00527373" w:rsidRDefault="00256885" w:rsidP="00FC329D">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567210B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F868D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D9EB1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C06F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438A51"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1E30CC" w14:textId="77777777" w:rsidR="00256885" w:rsidRPr="00527373" w:rsidRDefault="00256885" w:rsidP="00FC329D">
            <w:pPr>
              <w:pStyle w:val="TAC"/>
            </w:pPr>
          </w:p>
        </w:tc>
      </w:tr>
      <w:tr w:rsidR="00256885" w:rsidRPr="00527373" w14:paraId="58FDE509" w14:textId="77777777" w:rsidTr="00FC329D">
        <w:trPr>
          <w:trHeight w:val="188"/>
          <w:jc w:val="center"/>
        </w:trPr>
        <w:tc>
          <w:tcPr>
            <w:tcW w:w="1632" w:type="dxa"/>
            <w:vMerge/>
            <w:tcBorders>
              <w:left w:val="single" w:sz="4" w:space="0" w:color="auto"/>
              <w:right w:val="single" w:sz="4" w:space="0" w:color="auto"/>
            </w:tcBorders>
          </w:tcPr>
          <w:p w14:paraId="15A917AF"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12FE476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0050D8F" w14:textId="77777777" w:rsidR="00256885" w:rsidRPr="00527373" w:rsidRDefault="00256885" w:rsidP="00FC329D">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1CE5FF1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76FA08" w14:textId="77777777" w:rsidR="00256885" w:rsidRPr="00527373" w:rsidRDefault="00256885" w:rsidP="00FC329D">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7562C9FD"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9EBDAE1"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838E034" w14:textId="77777777" w:rsidR="00256885" w:rsidRPr="00527373" w:rsidRDefault="00256885" w:rsidP="00FC329D">
            <w:pPr>
              <w:pStyle w:val="TAC"/>
            </w:pPr>
            <w:r w:rsidRPr="00527373">
              <w:t>18</w:t>
            </w:r>
          </w:p>
        </w:tc>
      </w:tr>
      <w:tr w:rsidR="00256885" w:rsidRPr="00527373" w14:paraId="180FCEE3" w14:textId="77777777" w:rsidTr="00FC329D">
        <w:trPr>
          <w:trHeight w:val="188"/>
          <w:jc w:val="center"/>
        </w:trPr>
        <w:tc>
          <w:tcPr>
            <w:tcW w:w="1632" w:type="dxa"/>
            <w:vMerge/>
            <w:tcBorders>
              <w:left w:val="single" w:sz="4" w:space="0" w:color="auto"/>
              <w:right w:val="single" w:sz="4" w:space="0" w:color="auto"/>
            </w:tcBorders>
          </w:tcPr>
          <w:p w14:paraId="1F486250"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36F05AF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DDE57C" w14:textId="77777777" w:rsidR="00256885" w:rsidRPr="00527373" w:rsidRDefault="00256885" w:rsidP="00FC329D">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04B98B4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11CB3" w14:textId="77777777" w:rsidR="00256885" w:rsidRPr="00527373" w:rsidRDefault="00256885" w:rsidP="00FC329D">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5A56ED2C"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3D58B46" w14:textId="77777777" w:rsidR="00256885" w:rsidRPr="00527373" w:rsidRDefault="00256885" w:rsidP="00FC329D">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24CD18C" w14:textId="77777777" w:rsidR="00256885" w:rsidRPr="00527373" w:rsidRDefault="00256885" w:rsidP="00FC329D">
            <w:pPr>
              <w:pStyle w:val="TAC"/>
            </w:pPr>
            <w:r w:rsidRPr="00527373">
              <w:t>18</w:t>
            </w:r>
          </w:p>
        </w:tc>
      </w:tr>
      <w:tr w:rsidR="00256885" w:rsidRPr="00527373" w14:paraId="6CCFFFC8" w14:textId="77777777" w:rsidTr="00FC32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180AAF0" w14:textId="77777777" w:rsidR="00256885" w:rsidRPr="00527373" w:rsidRDefault="00256885" w:rsidP="00FC329D">
            <w:pPr>
              <w:pStyle w:val="TAH"/>
            </w:pPr>
            <w:r w:rsidRPr="00527373">
              <w:t>DC_40_n77</w:t>
            </w:r>
          </w:p>
        </w:tc>
        <w:tc>
          <w:tcPr>
            <w:tcW w:w="8194" w:type="dxa"/>
            <w:gridSpan w:val="7"/>
            <w:tcBorders>
              <w:top w:val="single" w:sz="4" w:space="0" w:color="auto"/>
              <w:left w:val="nil"/>
              <w:bottom w:val="single" w:sz="4" w:space="0" w:color="auto"/>
              <w:right w:val="single" w:sz="4" w:space="0" w:color="auto"/>
            </w:tcBorders>
            <w:vAlign w:val="center"/>
          </w:tcPr>
          <w:p w14:paraId="302A962D" w14:textId="77777777" w:rsidR="00256885" w:rsidRPr="00527373" w:rsidRDefault="00256885" w:rsidP="00FC329D">
            <w:pPr>
              <w:pStyle w:val="TAC"/>
            </w:pPr>
            <w:r w:rsidRPr="00527373">
              <w:t>N/A</w:t>
            </w:r>
          </w:p>
        </w:tc>
      </w:tr>
      <w:tr w:rsidR="00256885" w:rsidRPr="00527373" w14:paraId="60EFC12A" w14:textId="77777777" w:rsidTr="00FC329D">
        <w:trPr>
          <w:trHeight w:val="188"/>
          <w:jc w:val="center"/>
        </w:trPr>
        <w:tc>
          <w:tcPr>
            <w:tcW w:w="1632" w:type="dxa"/>
            <w:tcBorders>
              <w:top w:val="single" w:sz="4" w:space="0" w:color="auto"/>
              <w:left w:val="single" w:sz="4" w:space="0" w:color="auto"/>
              <w:right w:val="single" w:sz="4" w:space="0" w:color="auto"/>
            </w:tcBorders>
          </w:tcPr>
          <w:p w14:paraId="029487C8" w14:textId="77777777" w:rsidR="00256885" w:rsidRPr="00527373" w:rsidRDefault="00256885" w:rsidP="00FC329D">
            <w:pPr>
              <w:pStyle w:val="TAH"/>
            </w:pPr>
            <w:r w:rsidRPr="00527373">
              <w:t>DC_41_n77</w:t>
            </w:r>
          </w:p>
        </w:tc>
        <w:tc>
          <w:tcPr>
            <w:tcW w:w="2864" w:type="dxa"/>
            <w:tcBorders>
              <w:top w:val="single" w:sz="4" w:space="0" w:color="auto"/>
              <w:left w:val="nil"/>
              <w:bottom w:val="single" w:sz="4" w:space="0" w:color="auto"/>
              <w:right w:val="single" w:sz="4" w:space="0" w:color="auto"/>
            </w:tcBorders>
            <w:vAlign w:val="center"/>
          </w:tcPr>
          <w:p w14:paraId="1729BB55" w14:textId="77777777" w:rsidR="00256885" w:rsidRPr="00527373" w:rsidRDefault="00256885" w:rsidP="00FC329D">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7045DC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EB17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3A62E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F1988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76487D"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C7D97F" w14:textId="77777777" w:rsidR="00256885" w:rsidRPr="00527373" w:rsidRDefault="00256885" w:rsidP="00FC329D">
            <w:pPr>
              <w:pStyle w:val="TAC"/>
            </w:pPr>
          </w:p>
        </w:tc>
      </w:tr>
      <w:tr w:rsidR="00256885" w:rsidRPr="00527373" w14:paraId="1BBB76FC" w14:textId="77777777" w:rsidTr="00FC329D">
        <w:trPr>
          <w:trHeight w:val="188"/>
          <w:jc w:val="center"/>
        </w:trPr>
        <w:tc>
          <w:tcPr>
            <w:tcW w:w="1632" w:type="dxa"/>
            <w:tcBorders>
              <w:left w:val="single" w:sz="4" w:space="0" w:color="auto"/>
              <w:bottom w:val="single" w:sz="4" w:space="0" w:color="auto"/>
              <w:right w:val="single" w:sz="4" w:space="0" w:color="auto"/>
            </w:tcBorders>
          </w:tcPr>
          <w:p w14:paraId="68D254FA"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6812EA2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AE23F3"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BA60130"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7A885517"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B355E92"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979F3C3"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68948D2" w14:textId="77777777" w:rsidR="00256885" w:rsidRPr="00527373" w:rsidRDefault="00256885" w:rsidP="00FC329D">
            <w:pPr>
              <w:pStyle w:val="TAC"/>
            </w:pPr>
            <w:r w:rsidRPr="00527373">
              <w:t>3</w:t>
            </w:r>
          </w:p>
        </w:tc>
      </w:tr>
      <w:tr w:rsidR="00256885" w:rsidRPr="00527373" w14:paraId="25AA873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1D05B19" w14:textId="77777777" w:rsidR="00256885" w:rsidRPr="00527373" w:rsidRDefault="00256885" w:rsidP="00FC329D">
            <w:pPr>
              <w:pStyle w:val="TAH"/>
            </w:pPr>
            <w:bookmarkStart w:id="8" w:name="_Hlk515435267"/>
            <w:bookmarkStart w:id="9" w:name="_Hlk3986835"/>
            <w:r w:rsidRPr="00527373">
              <w:t>DC_41_n78</w:t>
            </w:r>
          </w:p>
        </w:tc>
        <w:tc>
          <w:tcPr>
            <w:tcW w:w="2864" w:type="dxa"/>
            <w:tcBorders>
              <w:top w:val="single" w:sz="4" w:space="0" w:color="auto"/>
              <w:left w:val="nil"/>
              <w:bottom w:val="single" w:sz="4" w:space="0" w:color="auto"/>
              <w:right w:val="single" w:sz="4" w:space="0" w:color="auto"/>
            </w:tcBorders>
            <w:vAlign w:val="bottom"/>
          </w:tcPr>
          <w:p w14:paraId="31436E61" w14:textId="77777777" w:rsidR="00256885" w:rsidRPr="00527373" w:rsidRDefault="00256885" w:rsidP="00FC329D">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02EE3DBC" w14:textId="77777777" w:rsidR="00256885" w:rsidRPr="00527373" w:rsidRDefault="00256885" w:rsidP="00FC329D">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30C26" w14:textId="77777777" w:rsidR="00256885" w:rsidRPr="00527373" w:rsidRDefault="00256885" w:rsidP="00FC329D">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DB5BFC9" w14:textId="77777777" w:rsidR="00256885" w:rsidRPr="00527373" w:rsidRDefault="00256885" w:rsidP="00FC329D">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8B526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54CE0"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C31933" w14:textId="77777777" w:rsidR="00256885" w:rsidRPr="00527373" w:rsidRDefault="00256885" w:rsidP="00FC329D">
            <w:pPr>
              <w:pStyle w:val="TAC"/>
            </w:pPr>
          </w:p>
        </w:tc>
      </w:tr>
      <w:bookmarkEnd w:id="8"/>
      <w:bookmarkEnd w:id="9"/>
      <w:tr w:rsidR="00256885" w:rsidRPr="00527373" w14:paraId="725AB48E" w14:textId="77777777" w:rsidTr="00FC329D">
        <w:trPr>
          <w:trHeight w:val="188"/>
          <w:jc w:val="center"/>
        </w:trPr>
        <w:tc>
          <w:tcPr>
            <w:tcW w:w="1632" w:type="dxa"/>
            <w:vMerge/>
            <w:tcBorders>
              <w:left w:val="single" w:sz="4" w:space="0" w:color="auto"/>
              <w:right w:val="single" w:sz="4" w:space="0" w:color="auto"/>
            </w:tcBorders>
          </w:tcPr>
          <w:p w14:paraId="1A12A3C6"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821A56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D2CB97"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AD926AA"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37AD142F"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5EC3368"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17CD893"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D8D574B" w14:textId="77777777" w:rsidR="00256885" w:rsidRPr="00527373" w:rsidRDefault="00256885" w:rsidP="00FC329D">
            <w:pPr>
              <w:pStyle w:val="TAC"/>
            </w:pPr>
            <w:r w:rsidRPr="00527373">
              <w:t>3</w:t>
            </w:r>
          </w:p>
        </w:tc>
      </w:tr>
      <w:tr w:rsidR="00256885" w:rsidRPr="00527373" w14:paraId="660121C5"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CCDA366" w14:textId="77777777" w:rsidR="00256885" w:rsidRPr="00527373" w:rsidRDefault="00256885" w:rsidP="00FC329D">
            <w:pPr>
              <w:pStyle w:val="TAH"/>
            </w:pPr>
            <w:r w:rsidRPr="00527373">
              <w:t>DC_41_n79</w:t>
            </w:r>
          </w:p>
        </w:tc>
        <w:tc>
          <w:tcPr>
            <w:tcW w:w="2864" w:type="dxa"/>
            <w:tcBorders>
              <w:top w:val="single" w:sz="4" w:space="0" w:color="auto"/>
              <w:left w:val="nil"/>
              <w:bottom w:val="single" w:sz="4" w:space="0" w:color="auto"/>
              <w:right w:val="single" w:sz="4" w:space="0" w:color="auto"/>
            </w:tcBorders>
            <w:vAlign w:val="bottom"/>
          </w:tcPr>
          <w:p w14:paraId="1802449E" w14:textId="77777777" w:rsidR="00256885" w:rsidRPr="00527373" w:rsidRDefault="00256885" w:rsidP="00FC329D">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A0F1C9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C8B9B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89EB7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BE8D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C1209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0BB3E5" w14:textId="77777777" w:rsidR="00256885" w:rsidRPr="00527373" w:rsidRDefault="00256885" w:rsidP="00FC329D">
            <w:pPr>
              <w:pStyle w:val="TAC"/>
            </w:pPr>
          </w:p>
        </w:tc>
      </w:tr>
      <w:tr w:rsidR="00256885" w:rsidRPr="00527373" w14:paraId="41702F6B" w14:textId="77777777" w:rsidTr="00FC329D">
        <w:trPr>
          <w:trHeight w:val="188"/>
          <w:jc w:val="center"/>
        </w:trPr>
        <w:tc>
          <w:tcPr>
            <w:tcW w:w="1632" w:type="dxa"/>
            <w:vMerge/>
            <w:tcBorders>
              <w:left w:val="single" w:sz="4" w:space="0" w:color="auto"/>
              <w:right w:val="single" w:sz="4" w:space="0" w:color="auto"/>
            </w:tcBorders>
          </w:tcPr>
          <w:p w14:paraId="54796AA4"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50FCFAE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3179C2"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918D02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F66FB6"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4288983"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302BC0" w14:textId="77777777" w:rsidR="00256885" w:rsidRPr="00527373" w:rsidRDefault="00256885" w:rsidP="00FC329D">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D0B3154" w14:textId="77777777" w:rsidR="00256885" w:rsidRPr="00527373" w:rsidRDefault="00256885" w:rsidP="00FC329D">
            <w:pPr>
              <w:pStyle w:val="TAC"/>
            </w:pPr>
            <w:r w:rsidRPr="00527373">
              <w:t>3</w:t>
            </w:r>
          </w:p>
        </w:tc>
      </w:tr>
      <w:tr w:rsidR="00256885" w:rsidRPr="00527373" w14:paraId="3DDC40AA" w14:textId="77777777" w:rsidTr="00FC329D">
        <w:trPr>
          <w:trHeight w:val="188"/>
          <w:jc w:val="center"/>
        </w:trPr>
        <w:tc>
          <w:tcPr>
            <w:tcW w:w="1632" w:type="dxa"/>
            <w:tcBorders>
              <w:top w:val="single" w:sz="4" w:space="0" w:color="auto"/>
              <w:left w:val="single" w:sz="4" w:space="0" w:color="auto"/>
              <w:right w:val="single" w:sz="4" w:space="0" w:color="auto"/>
            </w:tcBorders>
          </w:tcPr>
          <w:p w14:paraId="07D7F5CA" w14:textId="77777777" w:rsidR="00256885" w:rsidRPr="00527373" w:rsidRDefault="00256885" w:rsidP="00FC329D">
            <w:pPr>
              <w:pStyle w:val="TAH"/>
            </w:pPr>
            <w:r w:rsidRPr="00527373">
              <w:t>DC_42_n77</w:t>
            </w:r>
          </w:p>
        </w:tc>
        <w:tc>
          <w:tcPr>
            <w:tcW w:w="8194" w:type="dxa"/>
            <w:gridSpan w:val="7"/>
            <w:tcBorders>
              <w:top w:val="single" w:sz="4" w:space="0" w:color="auto"/>
              <w:left w:val="nil"/>
              <w:bottom w:val="single" w:sz="4" w:space="0" w:color="auto"/>
              <w:right w:val="single" w:sz="4" w:space="0" w:color="auto"/>
            </w:tcBorders>
            <w:vAlign w:val="center"/>
          </w:tcPr>
          <w:p w14:paraId="02FCF8AA" w14:textId="77777777" w:rsidR="00256885" w:rsidRPr="00527373" w:rsidRDefault="00256885" w:rsidP="00FC329D">
            <w:pPr>
              <w:pStyle w:val="TAC"/>
            </w:pPr>
            <w:r w:rsidRPr="00527373">
              <w:t>N/A</w:t>
            </w:r>
          </w:p>
        </w:tc>
      </w:tr>
      <w:tr w:rsidR="00256885" w:rsidRPr="00527373" w14:paraId="3C48D1B3" w14:textId="77777777" w:rsidTr="00FC329D">
        <w:trPr>
          <w:trHeight w:val="188"/>
          <w:jc w:val="center"/>
        </w:trPr>
        <w:tc>
          <w:tcPr>
            <w:tcW w:w="1632" w:type="dxa"/>
            <w:tcBorders>
              <w:top w:val="single" w:sz="4" w:space="0" w:color="auto"/>
              <w:left w:val="single" w:sz="4" w:space="0" w:color="auto"/>
              <w:right w:val="single" w:sz="4" w:space="0" w:color="auto"/>
            </w:tcBorders>
          </w:tcPr>
          <w:p w14:paraId="45A9885C" w14:textId="77777777" w:rsidR="00256885" w:rsidRPr="00527373" w:rsidRDefault="00256885" w:rsidP="00FC329D">
            <w:pPr>
              <w:pStyle w:val="TAH"/>
            </w:pPr>
            <w:r w:rsidRPr="00527373">
              <w:t>DC_42_n78</w:t>
            </w:r>
          </w:p>
        </w:tc>
        <w:tc>
          <w:tcPr>
            <w:tcW w:w="8194" w:type="dxa"/>
            <w:gridSpan w:val="7"/>
            <w:tcBorders>
              <w:top w:val="single" w:sz="4" w:space="0" w:color="auto"/>
              <w:left w:val="nil"/>
              <w:bottom w:val="single" w:sz="4" w:space="0" w:color="auto"/>
              <w:right w:val="single" w:sz="4" w:space="0" w:color="auto"/>
            </w:tcBorders>
            <w:vAlign w:val="center"/>
          </w:tcPr>
          <w:p w14:paraId="13E110A9" w14:textId="77777777" w:rsidR="00256885" w:rsidRPr="00527373" w:rsidRDefault="00256885" w:rsidP="00FC329D">
            <w:pPr>
              <w:pStyle w:val="TAC"/>
            </w:pPr>
            <w:r w:rsidRPr="00527373">
              <w:t>N/A</w:t>
            </w:r>
          </w:p>
        </w:tc>
      </w:tr>
      <w:tr w:rsidR="00256885" w:rsidRPr="00527373" w14:paraId="15B307F8" w14:textId="77777777" w:rsidTr="00FC329D">
        <w:trPr>
          <w:trHeight w:val="188"/>
          <w:jc w:val="center"/>
        </w:trPr>
        <w:tc>
          <w:tcPr>
            <w:tcW w:w="1632" w:type="dxa"/>
            <w:tcBorders>
              <w:top w:val="single" w:sz="4" w:space="0" w:color="auto"/>
              <w:left w:val="single" w:sz="4" w:space="0" w:color="auto"/>
              <w:right w:val="single" w:sz="4" w:space="0" w:color="auto"/>
            </w:tcBorders>
          </w:tcPr>
          <w:p w14:paraId="50A1A39B" w14:textId="77777777" w:rsidR="00256885" w:rsidRPr="00527373" w:rsidRDefault="00256885" w:rsidP="00FC329D">
            <w:pPr>
              <w:pStyle w:val="TAH"/>
            </w:pPr>
            <w:r w:rsidRPr="00527373">
              <w:t>DC_42_n79</w:t>
            </w:r>
          </w:p>
        </w:tc>
        <w:tc>
          <w:tcPr>
            <w:tcW w:w="8194" w:type="dxa"/>
            <w:gridSpan w:val="7"/>
            <w:tcBorders>
              <w:top w:val="single" w:sz="4" w:space="0" w:color="auto"/>
              <w:left w:val="nil"/>
              <w:bottom w:val="single" w:sz="4" w:space="0" w:color="auto"/>
              <w:right w:val="single" w:sz="4" w:space="0" w:color="auto"/>
            </w:tcBorders>
            <w:vAlign w:val="center"/>
          </w:tcPr>
          <w:p w14:paraId="640E5A82" w14:textId="77777777" w:rsidR="00256885" w:rsidRPr="00527373" w:rsidRDefault="00256885" w:rsidP="00FC329D">
            <w:pPr>
              <w:pStyle w:val="TAC"/>
            </w:pPr>
            <w:r w:rsidRPr="00527373">
              <w:t>N/A</w:t>
            </w:r>
          </w:p>
        </w:tc>
      </w:tr>
      <w:tr w:rsidR="00256885" w:rsidRPr="00527373" w14:paraId="12C9DF93" w14:textId="77777777" w:rsidTr="00FC329D">
        <w:trPr>
          <w:trHeight w:val="188"/>
          <w:jc w:val="center"/>
        </w:trPr>
        <w:tc>
          <w:tcPr>
            <w:tcW w:w="1632" w:type="dxa"/>
            <w:tcBorders>
              <w:top w:val="single" w:sz="4" w:space="0" w:color="auto"/>
              <w:left w:val="single" w:sz="4" w:space="0" w:color="auto"/>
              <w:right w:val="single" w:sz="4" w:space="0" w:color="auto"/>
            </w:tcBorders>
          </w:tcPr>
          <w:p w14:paraId="1045674D" w14:textId="77777777" w:rsidR="00256885" w:rsidRPr="00527373" w:rsidRDefault="00256885" w:rsidP="00FC329D">
            <w:pPr>
              <w:pStyle w:val="TAH"/>
            </w:pPr>
            <w:r w:rsidRPr="00527373">
              <w:t>DC_66_n5</w:t>
            </w:r>
          </w:p>
        </w:tc>
        <w:tc>
          <w:tcPr>
            <w:tcW w:w="2864" w:type="dxa"/>
            <w:tcBorders>
              <w:top w:val="single" w:sz="4" w:space="0" w:color="auto"/>
              <w:left w:val="nil"/>
              <w:bottom w:val="single" w:sz="4" w:space="0" w:color="auto"/>
              <w:right w:val="single" w:sz="4" w:space="0" w:color="auto"/>
            </w:tcBorders>
            <w:vAlign w:val="bottom"/>
          </w:tcPr>
          <w:p w14:paraId="51989CE9" w14:textId="77777777" w:rsidR="00256885" w:rsidRPr="00527373" w:rsidRDefault="00256885" w:rsidP="00FC329D">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6C8695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7F030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A31E9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DA8AC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0A1BF4"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9DF338F" w14:textId="77777777" w:rsidR="00256885" w:rsidRPr="00527373" w:rsidRDefault="00256885" w:rsidP="00FC329D">
            <w:pPr>
              <w:pStyle w:val="TAC"/>
            </w:pPr>
            <w:r w:rsidRPr="00527373">
              <w:t xml:space="preserve"> </w:t>
            </w:r>
          </w:p>
        </w:tc>
      </w:tr>
      <w:tr w:rsidR="00256885" w:rsidRPr="00527373" w14:paraId="01F127CE" w14:textId="77777777" w:rsidTr="00FC329D">
        <w:trPr>
          <w:trHeight w:val="188"/>
          <w:jc w:val="center"/>
        </w:trPr>
        <w:tc>
          <w:tcPr>
            <w:tcW w:w="1632" w:type="dxa"/>
            <w:tcBorders>
              <w:left w:val="single" w:sz="4" w:space="0" w:color="auto"/>
              <w:bottom w:val="single" w:sz="4" w:space="0" w:color="auto"/>
              <w:right w:val="single" w:sz="4" w:space="0" w:color="auto"/>
            </w:tcBorders>
          </w:tcPr>
          <w:p w14:paraId="6592D015"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bottom"/>
          </w:tcPr>
          <w:p w14:paraId="4C45B2FC" w14:textId="77777777" w:rsidR="00256885" w:rsidRPr="00527373" w:rsidRDefault="00256885" w:rsidP="00FC329D">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28F042F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5DA4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3490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A67C9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05C8C1"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F3542E" w14:textId="77777777" w:rsidR="00256885" w:rsidRPr="00527373" w:rsidRDefault="00256885" w:rsidP="00FC329D">
            <w:pPr>
              <w:pStyle w:val="TAC"/>
            </w:pPr>
            <w:r w:rsidRPr="00527373">
              <w:t>2</w:t>
            </w:r>
          </w:p>
        </w:tc>
      </w:tr>
      <w:tr w:rsidR="00256885" w:rsidRPr="00527373" w14:paraId="239CD539"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B90BB11" w14:textId="77777777" w:rsidR="00256885" w:rsidRPr="00527373" w:rsidRDefault="00256885" w:rsidP="00FC329D">
            <w:pPr>
              <w:pStyle w:val="TAH"/>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A653B9E" w14:textId="77777777" w:rsidR="00256885" w:rsidRPr="00527373" w:rsidRDefault="00256885" w:rsidP="00FC329D">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38ACEEF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8806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41CC6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4A4F2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CA46B5"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075D8D" w14:textId="77777777" w:rsidR="00256885" w:rsidRPr="00527373" w:rsidRDefault="00256885" w:rsidP="00FC329D">
            <w:pPr>
              <w:pStyle w:val="TAC"/>
            </w:pPr>
          </w:p>
        </w:tc>
      </w:tr>
      <w:tr w:rsidR="00256885" w:rsidRPr="00527373" w14:paraId="4261795C" w14:textId="77777777" w:rsidTr="00FC329D">
        <w:trPr>
          <w:trHeight w:val="188"/>
          <w:jc w:val="center"/>
        </w:trPr>
        <w:tc>
          <w:tcPr>
            <w:tcW w:w="1632" w:type="dxa"/>
            <w:vMerge/>
            <w:tcBorders>
              <w:left w:val="single" w:sz="4" w:space="0" w:color="auto"/>
              <w:right w:val="single" w:sz="4" w:space="0" w:color="auto"/>
            </w:tcBorders>
            <w:vAlign w:val="center"/>
          </w:tcPr>
          <w:p w14:paraId="52ACADDE"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5970666" w14:textId="77777777" w:rsidR="00256885" w:rsidRPr="00527373" w:rsidRDefault="00256885" w:rsidP="00FC329D">
            <w:pPr>
              <w:pStyle w:val="TAL"/>
            </w:pPr>
            <w:r w:rsidRPr="00527373">
              <w:t>E-UTRA Band 2, 7,22, 25, 41, 42, 48, 70</w:t>
            </w:r>
          </w:p>
        </w:tc>
        <w:tc>
          <w:tcPr>
            <w:tcW w:w="934" w:type="dxa"/>
            <w:tcBorders>
              <w:top w:val="single" w:sz="4" w:space="0" w:color="auto"/>
              <w:left w:val="nil"/>
              <w:bottom w:val="single" w:sz="4" w:space="0" w:color="auto"/>
              <w:right w:val="single" w:sz="4" w:space="0" w:color="auto"/>
            </w:tcBorders>
            <w:vAlign w:val="center"/>
          </w:tcPr>
          <w:p w14:paraId="4DDD4E5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3774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D3116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4F112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52E21B"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DB92230" w14:textId="77777777" w:rsidR="00256885" w:rsidRPr="00527373" w:rsidRDefault="00256885" w:rsidP="00FC329D">
            <w:pPr>
              <w:pStyle w:val="TAC"/>
            </w:pPr>
            <w:r w:rsidRPr="00527373">
              <w:t>2</w:t>
            </w:r>
          </w:p>
        </w:tc>
      </w:tr>
      <w:tr w:rsidR="00256885" w:rsidRPr="00527373" w14:paraId="2C92E58E"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307983E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tcPr>
          <w:p w14:paraId="40C53730" w14:textId="77777777" w:rsidR="00256885" w:rsidRPr="00527373" w:rsidRDefault="00256885" w:rsidP="00FC329D">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68E30E3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A555C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D7BE0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2087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2C2CC6"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5BE9CD1" w14:textId="77777777" w:rsidR="00256885" w:rsidRPr="00527373" w:rsidRDefault="00256885" w:rsidP="00FC329D">
            <w:pPr>
              <w:pStyle w:val="TAC"/>
            </w:pPr>
            <w:r w:rsidRPr="00527373">
              <w:t>5</w:t>
            </w:r>
          </w:p>
        </w:tc>
      </w:tr>
      <w:tr w:rsidR="00256885" w:rsidRPr="00527373" w14:paraId="17693C3E" w14:textId="77777777" w:rsidTr="00FC329D">
        <w:trPr>
          <w:trHeight w:val="188"/>
          <w:jc w:val="center"/>
        </w:trPr>
        <w:tc>
          <w:tcPr>
            <w:tcW w:w="1632" w:type="dxa"/>
            <w:tcBorders>
              <w:top w:val="single" w:sz="4" w:space="0" w:color="auto"/>
              <w:left w:val="single" w:sz="4" w:space="0" w:color="auto"/>
              <w:right w:val="single" w:sz="4" w:space="0" w:color="auto"/>
            </w:tcBorders>
            <w:vAlign w:val="center"/>
          </w:tcPr>
          <w:p w14:paraId="1A7D3428" w14:textId="77777777" w:rsidR="00256885" w:rsidRPr="00527373" w:rsidRDefault="00256885" w:rsidP="00FC329D">
            <w:pPr>
              <w:pStyle w:val="TAH"/>
            </w:pPr>
            <w:r w:rsidRPr="00527373">
              <w:t>DC_66_n78,</w:t>
            </w:r>
          </w:p>
          <w:p w14:paraId="5046A584" w14:textId="77777777" w:rsidR="00256885" w:rsidRPr="00527373" w:rsidRDefault="00256885" w:rsidP="00FC329D">
            <w:pPr>
              <w:pStyle w:val="TAH"/>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4148A1A1" w14:textId="77777777" w:rsidR="00256885" w:rsidRPr="00527373" w:rsidRDefault="00256885" w:rsidP="00FC329D">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A6D6DD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1A939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DB9B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EA66A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706E27" w14:textId="77777777" w:rsidR="00256885" w:rsidRPr="00527373" w:rsidRDefault="00256885" w:rsidP="00FC329D">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3EC070" w14:textId="77777777" w:rsidR="00256885" w:rsidRPr="00527373" w:rsidRDefault="00256885" w:rsidP="00FC329D">
            <w:pPr>
              <w:pStyle w:val="TAC"/>
            </w:pPr>
          </w:p>
        </w:tc>
      </w:tr>
      <w:tr w:rsidR="00256885" w:rsidRPr="00527373" w14:paraId="4CB11359" w14:textId="77777777" w:rsidTr="00FC32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B38C8CD" w14:textId="77777777" w:rsidR="00256885" w:rsidRPr="00527373" w:rsidRDefault="00256885" w:rsidP="00FC329D">
            <w:pPr>
              <w:pStyle w:val="TAN"/>
            </w:pPr>
            <w:r w:rsidRPr="00527373">
              <w:lastRenderedPageBreak/>
              <w:t>NOTE 1:</w:t>
            </w:r>
            <w:r w:rsidRPr="00527373">
              <w:tab/>
            </w:r>
            <w:r w:rsidRPr="00527373">
              <w:rPr>
                <w:szCs w:val="18"/>
              </w:rPr>
              <w:t>F</w:t>
            </w:r>
            <w:r w:rsidRPr="00527373">
              <w:rPr>
                <w:szCs w:val="18"/>
                <w:vertAlign w:val="subscript"/>
              </w:rPr>
              <w:t>DL_low</w:t>
            </w:r>
            <w:r w:rsidRPr="00527373">
              <w:rPr>
                <w:szCs w:val="18"/>
              </w:rPr>
              <w:t xml:space="preserve"> and F</w:t>
            </w:r>
            <w:r w:rsidRPr="00527373">
              <w:rPr>
                <w:szCs w:val="18"/>
                <w:vertAlign w:val="subscript"/>
              </w:rPr>
              <w:t>DL_high</w:t>
            </w:r>
            <w:r w:rsidRPr="00527373">
              <w:rPr>
                <w:szCs w:val="18"/>
              </w:rPr>
              <w:t xml:space="preserve"> </w:t>
            </w:r>
            <w:r w:rsidRPr="00527373">
              <w:t>refer to each frequency band specified in Table 5.5-1 of TS 36.101 [5] or in Table 5.2-1 in TS 38.101-1 [2].</w:t>
            </w:r>
          </w:p>
          <w:p w14:paraId="0C7C35BF" w14:textId="77777777" w:rsidR="00256885" w:rsidRPr="00527373" w:rsidRDefault="00256885" w:rsidP="00FC329D">
            <w:pPr>
              <w:pStyle w:val="TAN"/>
            </w:pPr>
            <w:r w:rsidRPr="00527373">
              <w:t>NOTE</w:t>
            </w:r>
            <w:r w:rsidRPr="00527373">
              <w:rPr>
                <w:rFonts w:eastAsia="맑은 고딕"/>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42688A0" w14:textId="77777777" w:rsidR="00256885" w:rsidRPr="00527373" w:rsidRDefault="00256885" w:rsidP="00FC329D">
            <w:pPr>
              <w:pStyle w:val="TAN"/>
              <w:rPr>
                <w:rFonts w:eastAsia="맑은 고딕"/>
              </w:rPr>
            </w:pPr>
            <w:r w:rsidRPr="00527373">
              <w:rPr>
                <w:kern w:val="2"/>
              </w:rPr>
              <w:t xml:space="preserve">NOTE </w:t>
            </w:r>
            <w:r w:rsidRPr="00527373">
              <w:rPr>
                <w:rFonts w:eastAsia="맑은 고딕"/>
                <w:kern w:val="2"/>
              </w:rPr>
              <w:t>3</w:t>
            </w:r>
            <w:r w:rsidRPr="00527373">
              <w:t>:</w:t>
            </w:r>
            <w:r w:rsidRPr="00527373">
              <w:tab/>
              <w:t>Applicable when co-existence with PHS system operating in 1884.5 -1915.7MHz.</w:t>
            </w:r>
          </w:p>
          <w:p w14:paraId="25542A5C" w14:textId="77777777" w:rsidR="00256885" w:rsidRPr="00527373" w:rsidRDefault="00256885" w:rsidP="00FC329D">
            <w:pPr>
              <w:pStyle w:val="TAN"/>
            </w:pPr>
            <w:r w:rsidRPr="00527373">
              <w:t xml:space="preserve">NOTE </w:t>
            </w:r>
            <w:r w:rsidRPr="00527373">
              <w:rPr>
                <w:rFonts w:eastAsia="맑은 고딕"/>
              </w:rPr>
              <w:t>4</w:t>
            </w:r>
            <w:r w:rsidRPr="00527373">
              <w:t>:</w:t>
            </w:r>
            <w:r w:rsidRPr="00527373">
              <w:tab/>
              <w:t>Void.</w:t>
            </w:r>
          </w:p>
          <w:p w14:paraId="28E9C2CC" w14:textId="77777777" w:rsidR="00256885" w:rsidRPr="00527373" w:rsidRDefault="00256885" w:rsidP="00FC329D">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2AE2C881" w14:textId="77777777" w:rsidR="00256885" w:rsidRPr="00527373" w:rsidRDefault="00256885" w:rsidP="00FC329D">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32BFC6" w14:textId="77777777" w:rsidR="00256885" w:rsidRPr="00527373" w:rsidRDefault="00256885" w:rsidP="00FC329D">
            <w:pPr>
              <w:pStyle w:val="TAN"/>
            </w:pPr>
            <w:r w:rsidRPr="00527373">
              <w:t>NOTE 7:</w:t>
            </w:r>
            <w:r w:rsidRPr="00527373">
              <w:tab/>
              <w:t>For these adjacent bands, the emission limit could imply risk of harmful interference to UE(s) operating in the protected operating band.</w:t>
            </w:r>
          </w:p>
          <w:p w14:paraId="0AF3F0A4" w14:textId="77777777" w:rsidR="00256885" w:rsidRPr="00527373" w:rsidRDefault="00256885" w:rsidP="00FC329D">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B6371A9" w14:textId="77777777" w:rsidR="00256885" w:rsidRPr="00527373" w:rsidRDefault="00256885" w:rsidP="00FC329D">
            <w:pPr>
              <w:pStyle w:val="TAN"/>
            </w:pPr>
            <w:r w:rsidRPr="00527373">
              <w:t>NOTE 9:</w:t>
            </w:r>
            <w:r w:rsidRPr="00527373">
              <w:tab/>
              <w:t>Applicable when the assigned E-UTRA carrier is confined within 718 MHz and 748 MHz and when the channel bandwidth used is 5 or 10 MHz.</w:t>
            </w:r>
          </w:p>
          <w:p w14:paraId="410C2F12" w14:textId="77777777" w:rsidR="00256885" w:rsidRPr="00527373" w:rsidRDefault="00256885" w:rsidP="00FC329D">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B7694BE" w14:textId="77777777" w:rsidR="00256885" w:rsidRPr="00527373" w:rsidRDefault="00256885" w:rsidP="00FC329D">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34F046" w14:textId="77777777" w:rsidR="00256885" w:rsidRPr="00527373" w:rsidRDefault="00256885" w:rsidP="00FC329D">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0CF29090" w14:textId="77777777" w:rsidR="00256885" w:rsidRPr="00527373" w:rsidRDefault="00256885" w:rsidP="00FC329D">
            <w:pPr>
              <w:pStyle w:val="TAN"/>
              <w:rPr>
                <w:rFonts w:eastAsia="MS Mincho"/>
              </w:rPr>
            </w:pPr>
            <w:r w:rsidRPr="00527373">
              <w:t>NOTE 13:</w:t>
            </w:r>
            <w:r w:rsidRPr="00527373">
              <w:tab/>
              <w:t>Void.</w:t>
            </w:r>
          </w:p>
          <w:p w14:paraId="50A0A3B3" w14:textId="77777777" w:rsidR="00256885" w:rsidRPr="00527373" w:rsidRDefault="00256885" w:rsidP="00FC329D">
            <w:pPr>
              <w:pStyle w:val="TAN"/>
            </w:pPr>
            <w:r w:rsidRPr="00527373">
              <w:t>NOTE 14:</w:t>
            </w:r>
            <w:r w:rsidRPr="0052737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3DB4FD7E" w14:textId="77777777" w:rsidR="00256885" w:rsidRPr="00527373" w:rsidRDefault="00256885" w:rsidP="00FC329D">
            <w:pPr>
              <w:pStyle w:val="TAN"/>
              <w:rPr>
                <w:rFonts w:eastAsia="MS Mincho"/>
              </w:rPr>
            </w:pPr>
            <w:r w:rsidRPr="00527373">
              <w:t xml:space="preserve">NOTE </w:t>
            </w:r>
            <w:r w:rsidRPr="00527373">
              <w:rPr>
                <w:rFonts w:eastAsia="MS Mincho"/>
              </w:rPr>
              <w:t>15</w:t>
            </w:r>
            <w:r w:rsidRPr="00527373">
              <w:t>:</w:t>
            </w:r>
            <w:r w:rsidRPr="00527373">
              <w:tab/>
              <w:t>Void.</w:t>
            </w:r>
          </w:p>
          <w:p w14:paraId="636DA117" w14:textId="77777777" w:rsidR="00256885" w:rsidRPr="00527373" w:rsidRDefault="00256885" w:rsidP="00FC329D">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FC9D2C8" w14:textId="77777777" w:rsidR="00256885" w:rsidRPr="00527373" w:rsidRDefault="00256885" w:rsidP="00FC329D">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7CA84447" w14:textId="77777777" w:rsidR="00256885" w:rsidRPr="00527373" w:rsidRDefault="00256885" w:rsidP="00FC329D">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E506149" w14:textId="77777777" w:rsidR="00256885" w:rsidRPr="00527373" w:rsidRDefault="00256885" w:rsidP="00FC329D">
            <w:pPr>
              <w:pStyle w:val="TAN"/>
            </w:pPr>
            <w:r w:rsidRPr="00527373">
              <w:t>NOTE 19:</w:t>
            </w:r>
            <w:r w:rsidRPr="00527373">
              <w:tab/>
              <w:t>Void.</w:t>
            </w:r>
          </w:p>
        </w:tc>
      </w:tr>
    </w:tbl>
    <w:p w14:paraId="40401167" w14:textId="77777777" w:rsidR="00256885" w:rsidRPr="00527373" w:rsidRDefault="00256885" w:rsidP="00256885"/>
    <w:p w14:paraId="74E86E9D" w14:textId="77777777" w:rsidR="00256885" w:rsidRPr="00527373" w:rsidRDefault="00256885" w:rsidP="00256885">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256885" w:rsidRPr="00527373" w14:paraId="7B192634" w14:textId="77777777" w:rsidTr="00FC32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3E860D8" w14:textId="77777777" w:rsidR="00256885" w:rsidRPr="00527373" w:rsidRDefault="00256885" w:rsidP="00FC329D">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54D7EFD8" w14:textId="77777777" w:rsidR="00256885" w:rsidRPr="00527373" w:rsidRDefault="00256885" w:rsidP="00FC329D">
            <w:pPr>
              <w:pStyle w:val="TAH"/>
            </w:pPr>
            <w:r w:rsidRPr="00527373">
              <w:t>Spurious emission</w:t>
            </w:r>
          </w:p>
        </w:tc>
      </w:tr>
      <w:tr w:rsidR="00256885" w:rsidRPr="00527373" w14:paraId="75A3A813" w14:textId="77777777" w:rsidTr="00FC32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DB98F2" w14:textId="77777777" w:rsidR="00256885" w:rsidRPr="00527373" w:rsidRDefault="00256885" w:rsidP="00FC329D">
            <w:pPr>
              <w:pStyle w:val="TAH"/>
            </w:pPr>
          </w:p>
        </w:tc>
        <w:tc>
          <w:tcPr>
            <w:tcW w:w="2864" w:type="dxa"/>
            <w:tcBorders>
              <w:top w:val="single" w:sz="4" w:space="0" w:color="auto"/>
              <w:left w:val="nil"/>
              <w:bottom w:val="single" w:sz="4" w:space="0" w:color="auto"/>
              <w:right w:val="single" w:sz="4" w:space="0" w:color="auto"/>
            </w:tcBorders>
            <w:vAlign w:val="center"/>
            <w:hideMark/>
          </w:tcPr>
          <w:p w14:paraId="19873FBA" w14:textId="77777777" w:rsidR="00256885" w:rsidRPr="00527373" w:rsidRDefault="00256885" w:rsidP="00FC329D">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74A484CE" w14:textId="77777777" w:rsidR="00256885" w:rsidRPr="00527373" w:rsidRDefault="00256885" w:rsidP="00FC329D">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6687C28D" w14:textId="77777777" w:rsidR="00256885" w:rsidRPr="00527373" w:rsidRDefault="00256885" w:rsidP="00FC329D">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013F94D6" w14:textId="77777777" w:rsidR="00256885" w:rsidRPr="00527373" w:rsidRDefault="00256885" w:rsidP="00FC329D">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7F3D81A6" w14:textId="77777777" w:rsidR="00256885" w:rsidRPr="00527373" w:rsidRDefault="00256885" w:rsidP="00FC329D">
            <w:pPr>
              <w:pStyle w:val="TAH"/>
            </w:pPr>
            <w:r w:rsidRPr="00527373">
              <w:t>NOTE</w:t>
            </w:r>
          </w:p>
        </w:tc>
      </w:tr>
      <w:tr w:rsidR="00256885" w:rsidRPr="00527373" w14:paraId="485EB19C"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73E680" w14:textId="77777777" w:rsidR="00256885" w:rsidRPr="00527373" w:rsidRDefault="00256885" w:rsidP="00FC329D">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535E913E" w14:textId="77777777" w:rsidR="00256885" w:rsidRPr="00527373" w:rsidRDefault="00256885" w:rsidP="00FC329D">
            <w:pPr>
              <w:pStyle w:val="TAL"/>
            </w:pPr>
            <w:r w:rsidRPr="00527373">
              <w:t>E-UTRA Band 1, 5, 7, 8, 11, 18, 19, 20, 21, 26, 27, 28, 31, 32, 38, 40, 43, 44, 50, 51, 65, 67, 72, 73, 74, 75, 76</w:t>
            </w:r>
          </w:p>
          <w:p w14:paraId="6DF6E212" w14:textId="77777777" w:rsidR="00256885" w:rsidRPr="00527373" w:rsidRDefault="00256885" w:rsidP="00FC329D">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34BB19E"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9E9D595"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B3B78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BC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32AC7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0E444B" w14:textId="77777777" w:rsidR="00256885" w:rsidRPr="00527373" w:rsidRDefault="00256885" w:rsidP="00FC329D">
            <w:pPr>
              <w:pStyle w:val="TAC"/>
            </w:pPr>
          </w:p>
        </w:tc>
      </w:tr>
      <w:tr w:rsidR="00256885" w:rsidRPr="00527373" w14:paraId="1897BCF0"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D088A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2169C53" w14:textId="77777777" w:rsidR="00256885" w:rsidRPr="00527373" w:rsidRDefault="00256885" w:rsidP="00FC329D">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877DE2A"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992CC13"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FABAE1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41D91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31CDB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AE1CE8" w14:textId="77777777" w:rsidR="00256885" w:rsidRPr="00527373" w:rsidRDefault="00256885" w:rsidP="00FC329D">
            <w:pPr>
              <w:pStyle w:val="TAC"/>
            </w:pPr>
            <w:r w:rsidRPr="00527373">
              <w:t>5</w:t>
            </w:r>
          </w:p>
        </w:tc>
      </w:tr>
      <w:tr w:rsidR="00256885" w:rsidRPr="00527373" w14:paraId="29A9EFFE"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37EFB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4CF35575" w14:textId="77777777" w:rsidR="00256885" w:rsidRPr="00527373" w:rsidRDefault="00256885" w:rsidP="00FC329D">
            <w:pPr>
              <w:pStyle w:val="TAL"/>
            </w:pPr>
            <w:r w:rsidRPr="00527373">
              <w:t>E-UTRA Band 22, 42, 52</w:t>
            </w:r>
          </w:p>
          <w:p w14:paraId="2E224285" w14:textId="77777777" w:rsidR="00256885" w:rsidRPr="00527373" w:rsidRDefault="00256885" w:rsidP="00FC329D">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735EBA0F"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414D82C"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EB5DA3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82303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80E17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553A49" w14:textId="77777777" w:rsidR="00256885" w:rsidRPr="00527373" w:rsidRDefault="00256885" w:rsidP="00FC329D">
            <w:pPr>
              <w:pStyle w:val="TAC"/>
            </w:pPr>
            <w:r w:rsidRPr="00527373">
              <w:t>2</w:t>
            </w:r>
          </w:p>
        </w:tc>
      </w:tr>
      <w:tr w:rsidR="00256885" w:rsidRPr="00527373" w14:paraId="47E19276"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68A53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496DC7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A947E99"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DC9845B"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bottom"/>
          </w:tcPr>
          <w:p w14:paraId="56E7698E"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6C945E7"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28B762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416C38" w14:textId="77777777" w:rsidR="00256885" w:rsidRPr="00527373" w:rsidRDefault="00256885" w:rsidP="00FC329D">
            <w:pPr>
              <w:pStyle w:val="TAC"/>
            </w:pPr>
            <w:r w:rsidRPr="00527373">
              <w:rPr>
                <w:lang w:eastAsia="zh-TW"/>
              </w:rPr>
              <w:t>5</w:t>
            </w:r>
            <w:r w:rsidRPr="00527373">
              <w:t>,1</w:t>
            </w:r>
            <w:r w:rsidRPr="00527373">
              <w:rPr>
                <w:lang w:eastAsia="zh-TW"/>
              </w:rPr>
              <w:t>6</w:t>
            </w:r>
          </w:p>
        </w:tc>
      </w:tr>
      <w:tr w:rsidR="00256885" w:rsidRPr="00527373" w14:paraId="7C939574"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BC84E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244133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A2421A"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3CEDBD4"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bottom"/>
          </w:tcPr>
          <w:p w14:paraId="21D41B93"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1329BC9"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D8F4F80"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DE9C767" w14:textId="77777777" w:rsidR="00256885" w:rsidRPr="00527373" w:rsidRDefault="00256885" w:rsidP="00FC329D">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256885" w:rsidRPr="00527373" w14:paraId="38670A5B"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D9779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5CD4D1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1373E1"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5513044"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bottom"/>
          </w:tcPr>
          <w:p w14:paraId="26B57D04"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B89D3E7"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1930968"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0DC8F01" w14:textId="77777777" w:rsidR="00256885" w:rsidRPr="00527373" w:rsidRDefault="00256885" w:rsidP="00FC329D">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256885" w:rsidRPr="00527373" w14:paraId="2232AD6F"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64051B99" w14:textId="77777777" w:rsidR="00256885" w:rsidRPr="00527373" w:rsidRDefault="00256885" w:rsidP="00FC329D">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3300B4EB" w14:textId="77777777" w:rsidR="00256885" w:rsidRPr="00527373" w:rsidRDefault="00256885" w:rsidP="00FC329D">
            <w:pPr>
              <w:pStyle w:val="TAL"/>
            </w:pPr>
            <w:r w:rsidRPr="00527373">
              <w:t>E-UTRA Band 5, 7, 8, 18, 19, 20, 26, 27, 31, 38, 40, 41, 72, 73</w:t>
            </w:r>
          </w:p>
          <w:p w14:paraId="3D296A45" w14:textId="77777777" w:rsidR="00256885" w:rsidRPr="00527373" w:rsidRDefault="00256885" w:rsidP="00FC329D">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78DEBD2B"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40C0E3D"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8AF82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5DC5C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79618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A0142D" w14:textId="77777777" w:rsidR="00256885" w:rsidRPr="00527373" w:rsidRDefault="00256885" w:rsidP="00FC329D">
            <w:pPr>
              <w:pStyle w:val="TAC"/>
            </w:pPr>
          </w:p>
        </w:tc>
      </w:tr>
      <w:tr w:rsidR="00256885" w:rsidRPr="00527373" w14:paraId="556C24BF" w14:textId="77777777" w:rsidTr="00FC329D">
        <w:trPr>
          <w:trHeight w:val="188"/>
          <w:jc w:val="center"/>
        </w:trPr>
        <w:tc>
          <w:tcPr>
            <w:tcW w:w="1632" w:type="dxa"/>
            <w:vMerge/>
            <w:tcBorders>
              <w:left w:val="single" w:sz="4" w:space="0" w:color="auto"/>
              <w:right w:val="single" w:sz="4" w:space="0" w:color="auto"/>
            </w:tcBorders>
            <w:vAlign w:val="center"/>
          </w:tcPr>
          <w:p w14:paraId="0D343FD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880C2CA" w14:textId="77777777" w:rsidR="00256885" w:rsidRPr="00527373" w:rsidRDefault="00256885" w:rsidP="00FC329D">
            <w:pPr>
              <w:pStyle w:val="TAL"/>
            </w:pPr>
            <w:r w:rsidRPr="00527373">
              <w:t>E-UTRA Band 1, 22, 32, 42, 43, 50, 51, 52, 65, 74, 75, 76</w:t>
            </w:r>
          </w:p>
          <w:p w14:paraId="6EBD8A02" w14:textId="77777777" w:rsidR="00256885" w:rsidRPr="00527373" w:rsidRDefault="00256885" w:rsidP="00FC329D">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8646BA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1F7E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10087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A22D71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A2570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FF0D6C4" w14:textId="77777777" w:rsidR="00256885" w:rsidRPr="00527373" w:rsidRDefault="00256885" w:rsidP="00FC329D">
            <w:pPr>
              <w:pStyle w:val="TAC"/>
            </w:pPr>
            <w:r w:rsidRPr="00527373">
              <w:t>2</w:t>
            </w:r>
          </w:p>
        </w:tc>
      </w:tr>
      <w:tr w:rsidR="00256885" w:rsidRPr="00527373" w14:paraId="61579CD8" w14:textId="77777777" w:rsidTr="00FC329D">
        <w:trPr>
          <w:trHeight w:val="188"/>
          <w:jc w:val="center"/>
        </w:trPr>
        <w:tc>
          <w:tcPr>
            <w:tcW w:w="1632" w:type="dxa"/>
            <w:vMerge/>
            <w:tcBorders>
              <w:left w:val="single" w:sz="4" w:space="0" w:color="auto"/>
              <w:right w:val="single" w:sz="4" w:space="0" w:color="auto"/>
            </w:tcBorders>
            <w:vAlign w:val="center"/>
          </w:tcPr>
          <w:p w14:paraId="30CAA3D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8FCD4AF" w14:textId="77777777" w:rsidR="00256885" w:rsidRPr="00527373" w:rsidRDefault="00256885" w:rsidP="00FC329D">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46782C65"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B4BEAF9"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A82027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6397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F6A18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A0A7F1" w14:textId="77777777" w:rsidR="00256885" w:rsidRPr="00527373" w:rsidRDefault="00256885" w:rsidP="00FC329D">
            <w:pPr>
              <w:pStyle w:val="TAC"/>
            </w:pPr>
            <w:r w:rsidRPr="00527373">
              <w:t>5</w:t>
            </w:r>
          </w:p>
        </w:tc>
      </w:tr>
      <w:tr w:rsidR="00256885" w:rsidRPr="00527373" w14:paraId="652BA4A0" w14:textId="77777777" w:rsidTr="00FC329D">
        <w:trPr>
          <w:trHeight w:val="188"/>
          <w:jc w:val="center"/>
        </w:trPr>
        <w:tc>
          <w:tcPr>
            <w:tcW w:w="1632" w:type="dxa"/>
            <w:vMerge/>
            <w:tcBorders>
              <w:left w:val="single" w:sz="4" w:space="0" w:color="auto"/>
              <w:right w:val="single" w:sz="4" w:space="0" w:color="auto"/>
            </w:tcBorders>
            <w:vAlign w:val="center"/>
          </w:tcPr>
          <w:p w14:paraId="7928F19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2C8457B"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81E58A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3ABCE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6DCE6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E93E8C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B5636A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57C1B2E" w14:textId="77777777" w:rsidR="00256885" w:rsidRPr="00527373" w:rsidRDefault="00256885" w:rsidP="00FC329D">
            <w:pPr>
              <w:pStyle w:val="TAC"/>
            </w:pPr>
            <w:r w:rsidRPr="00527373">
              <w:t>9, 11</w:t>
            </w:r>
          </w:p>
        </w:tc>
      </w:tr>
      <w:tr w:rsidR="00256885" w:rsidRPr="00527373" w14:paraId="38AF2CF3" w14:textId="77777777" w:rsidTr="00FC329D">
        <w:trPr>
          <w:trHeight w:val="188"/>
          <w:jc w:val="center"/>
        </w:trPr>
        <w:tc>
          <w:tcPr>
            <w:tcW w:w="1632" w:type="dxa"/>
            <w:vMerge/>
            <w:tcBorders>
              <w:left w:val="single" w:sz="4" w:space="0" w:color="auto"/>
              <w:right w:val="single" w:sz="4" w:space="0" w:color="auto"/>
            </w:tcBorders>
            <w:vAlign w:val="center"/>
          </w:tcPr>
          <w:p w14:paraId="5657841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6722FE7" w14:textId="77777777" w:rsidR="00256885" w:rsidRPr="00527373" w:rsidRDefault="00256885" w:rsidP="00FC329D">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5A4A5C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79B77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00BB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6B4E9A9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18D594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6A73BD4" w14:textId="77777777" w:rsidR="00256885" w:rsidRPr="00527373" w:rsidRDefault="00256885" w:rsidP="00FC329D">
            <w:pPr>
              <w:pStyle w:val="TAC"/>
            </w:pPr>
            <w:r w:rsidRPr="00527373">
              <w:t>9, 10</w:t>
            </w:r>
          </w:p>
        </w:tc>
      </w:tr>
      <w:tr w:rsidR="00256885" w:rsidRPr="00527373" w14:paraId="7531DCCF" w14:textId="77777777" w:rsidTr="00FC329D">
        <w:trPr>
          <w:trHeight w:val="188"/>
          <w:jc w:val="center"/>
        </w:trPr>
        <w:tc>
          <w:tcPr>
            <w:tcW w:w="1632" w:type="dxa"/>
            <w:vMerge/>
            <w:tcBorders>
              <w:left w:val="single" w:sz="4" w:space="0" w:color="auto"/>
              <w:right w:val="single" w:sz="4" w:space="0" w:color="auto"/>
            </w:tcBorders>
            <w:vAlign w:val="center"/>
          </w:tcPr>
          <w:p w14:paraId="335C469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60BC57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A29D07" w14:textId="77777777" w:rsidR="00256885" w:rsidRPr="00527373" w:rsidRDefault="00256885" w:rsidP="00FC329D">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56EDDB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3BF2CB" w14:textId="77777777" w:rsidR="00256885" w:rsidRPr="00527373" w:rsidRDefault="00256885" w:rsidP="00FC329D">
            <w:pPr>
              <w:pStyle w:val="TAC"/>
            </w:pPr>
            <w:r w:rsidRPr="00527373">
              <w:t>694</w:t>
            </w:r>
          </w:p>
        </w:tc>
        <w:tc>
          <w:tcPr>
            <w:tcW w:w="1172" w:type="dxa"/>
            <w:tcBorders>
              <w:top w:val="single" w:sz="4" w:space="0" w:color="auto"/>
              <w:left w:val="nil"/>
              <w:bottom w:val="single" w:sz="4" w:space="0" w:color="auto"/>
              <w:right w:val="single" w:sz="4" w:space="0" w:color="auto"/>
            </w:tcBorders>
          </w:tcPr>
          <w:p w14:paraId="1BDE3CA0" w14:textId="77777777" w:rsidR="00256885" w:rsidRPr="00527373" w:rsidRDefault="00256885" w:rsidP="00FC329D">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37C888AA" w14:textId="77777777" w:rsidR="00256885" w:rsidRPr="00527373" w:rsidRDefault="00256885" w:rsidP="00FC329D">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232FA0A0" w14:textId="77777777" w:rsidR="00256885" w:rsidRPr="00527373" w:rsidRDefault="00256885" w:rsidP="00FC329D">
            <w:pPr>
              <w:pStyle w:val="TAC"/>
            </w:pPr>
            <w:r w:rsidRPr="00527373">
              <w:t>5, 17</w:t>
            </w:r>
          </w:p>
        </w:tc>
      </w:tr>
      <w:tr w:rsidR="00256885" w:rsidRPr="00527373" w14:paraId="0D949AB6" w14:textId="77777777" w:rsidTr="00FC329D">
        <w:trPr>
          <w:trHeight w:val="188"/>
          <w:jc w:val="center"/>
        </w:trPr>
        <w:tc>
          <w:tcPr>
            <w:tcW w:w="1632" w:type="dxa"/>
            <w:vMerge/>
            <w:tcBorders>
              <w:left w:val="single" w:sz="4" w:space="0" w:color="auto"/>
              <w:right w:val="single" w:sz="4" w:space="0" w:color="auto"/>
            </w:tcBorders>
            <w:vAlign w:val="center"/>
          </w:tcPr>
          <w:p w14:paraId="14F0E45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875A4A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3B08A4" w14:textId="77777777" w:rsidR="00256885" w:rsidRPr="00527373" w:rsidRDefault="00256885" w:rsidP="00FC329D">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7C7513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83C2C9" w14:textId="77777777" w:rsidR="00256885" w:rsidRPr="00527373" w:rsidRDefault="00256885" w:rsidP="00FC329D">
            <w:pPr>
              <w:pStyle w:val="TAC"/>
            </w:pPr>
            <w:r w:rsidRPr="00527373">
              <w:t>710</w:t>
            </w:r>
          </w:p>
        </w:tc>
        <w:tc>
          <w:tcPr>
            <w:tcW w:w="1172" w:type="dxa"/>
            <w:tcBorders>
              <w:top w:val="single" w:sz="4" w:space="0" w:color="auto"/>
              <w:left w:val="nil"/>
              <w:bottom w:val="single" w:sz="4" w:space="0" w:color="auto"/>
              <w:right w:val="single" w:sz="4" w:space="0" w:color="auto"/>
            </w:tcBorders>
          </w:tcPr>
          <w:p w14:paraId="3DD47329" w14:textId="77777777" w:rsidR="00256885" w:rsidRPr="00527373" w:rsidRDefault="00256885" w:rsidP="00FC329D">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1A52B314" w14:textId="77777777" w:rsidR="00256885" w:rsidRPr="00527373" w:rsidRDefault="00256885" w:rsidP="00FC329D">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71ACCF2B" w14:textId="77777777" w:rsidR="00256885" w:rsidRPr="00527373" w:rsidRDefault="00256885" w:rsidP="00FC329D">
            <w:pPr>
              <w:pStyle w:val="TAC"/>
            </w:pPr>
            <w:r w:rsidRPr="00527373">
              <w:t>14</w:t>
            </w:r>
          </w:p>
        </w:tc>
      </w:tr>
      <w:tr w:rsidR="00256885" w:rsidRPr="00527373" w14:paraId="56F84386" w14:textId="77777777" w:rsidTr="00FC329D">
        <w:trPr>
          <w:trHeight w:val="188"/>
          <w:jc w:val="center"/>
        </w:trPr>
        <w:tc>
          <w:tcPr>
            <w:tcW w:w="1632" w:type="dxa"/>
            <w:vMerge/>
            <w:tcBorders>
              <w:left w:val="single" w:sz="4" w:space="0" w:color="auto"/>
              <w:right w:val="single" w:sz="4" w:space="0" w:color="auto"/>
            </w:tcBorders>
            <w:vAlign w:val="center"/>
          </w:tcPr>
          <w:p w14:paraId="18FFF5C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E84E64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840059"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520E312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8037FB"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tcPr>
          <w:p w14:paraId="22F03C00"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753A9F1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4F6466A" w14:textId="77777777" w:rsidR="00256885" w:rsidRPr="00527373" w:rsidRDefault="00256885" w:rsidP="00FC329D">
            <w:pPr>
              <w:pStyle w:val="TAC"/>
            </w:pPr>
            <w:r w:rsidRPr="00527373">
              <w:t>5</w:t>
            </w:r>
          </w:p>
        </w:tc>
      </w:tr>
      <w:tr w:rsidR="00256885" w:rsidRPr="00527373" w14:paraId="7B17DA46" w14:textId="77777777" w:rsidTr="00FC329D">
        <w:trPr>
          <w:trHeight w:val="188"/>
          <w:jc w:val="center"/>
        </w:trPr>
        <w:tc>
          <w:tcPr>
            <w:tcW w:w="1632" w:type="dxa"/>
            <w:vMerge/>
            <w:tcBorders>
              <w:left w:val="single" w:sz="4" w:space="0" w:color="auto"/>
              <w:right w:val="single" w:sz="4" w:space="0" w:color="auto"/>
            </w:tcBorders>
            <w:vAlign w:val="center"/>
          </w:tcPr>
          <w:p w14:paraId="0D433E8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7C37D0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9FDB78"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CB35C5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A55F8"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tcPr>
          <w:p w14:paraId="43F0AEF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375D39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A43EE3F" w14:textId="77777777" w:rsidR="00256885" w:rsidRPr="00527373" w:rsidRDefault="00256885" w:rsidP="00FC329D">
            <w:pPr>
              <w:pStyle w:val="TAC"/>
            </w:pPr>
          </w:p>
        </w:tc>
      </w:tr>
      <w:tr w:rsidR="00256885" w:rsidRPr="00527373" w14:paraId="1DC1546D" w14:textId="77777777" w:rsidTr="00FC329D">
        <w:trPr>
          <w:trHeight w:val="188"/>
          <w:jc w:val="center"/>
        </w:trPr>
        <w:tc>
          <w:tcPr>
            <w:tcW w:w="1632" w:type="dxa"/>
            <w:vMerge/>
            <w:tcBorders>
              <w:left w:val="single" w:sz="4" w:space="0" w:color="auto"/>
              <w:right w:val="single" w:sz="4" w:space="0" w:color="auto"/>
            </w:tcBorders>
            <w:vAlign w:val="center"/>
          </w:tcPr>
          <w:p w14:paraId="5D1DA52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5553DB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2D043F" w14:textId="77777777" w:rsidR="00256885" w:rsidRPr="00527373" w:rsidRDefault="00256885" w:rsidP="00FC329D">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5408C74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D1687F" w14:textId="77777777" w:rsidR="00256885" w:rsidRPr="00527373" w:rsidRDefault="00256885" w:rsidP="00FC329D">
            <w:pPr>
              <w:pStyle w:val="TAC"/>
            </w:pPr>
            <w:r w:rsidRPr="00527373">
              <w:t>694</w:t>
            </w:r>
          </w:p>
        </w:tc>
        <w:tc>
          <w:tcPr>
            <w:tcW w:w="1172" w:type="dxa"/>
            <w:tcBorders>
              <w:top w:val="single" w:sz="4" w:space="0" w:color="auto"/>
              <w:left w:val="nil"/>
              <w:bottom w:val="single" w:sz="4" w:space="0" w:color="auto"/>
              <w:right w:val="single" w:sz="4" w:space="0" w:color="auto"/>
            </w:tcBorders>
          </w:tcPr>
          <w:p w14:paraId="4FA2C673" w14:textId="77777777" w:rsidR="00256885" w:rsidRPr="00527373" w:rsidRDefault="00256885" w:rsidP="00FC329D">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32A3FC6D" w14:textId="77777777" w:rsidR="00256885" w:rsidRPr="00527373" w:rsidRDefault="00256885" w:rsidP="00FC329D">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5817A27C" w14:textId="77777777" w:rsidR="00256885" w:rsidRPr="00527373" w:rsidRDefault="00256885" w:rsidP="00FC329D">
            <w:pPr>
              <w:pStyle w:val="TAC"/>
            </w:pPr>
            <w:r w:rsidRPr="00527373">
              <w:t>5</w:t>
            </w:r>
          </w:p>
        </w:tc>
      </w:tr>
      <w:tr w:rsidR="00256885" w:rsidRPr="00527373" w14:paraId="20739109" w14:textId="77777777" w:rsidTr="00FC329D">
        <w:trPr>
          <w:trHeight w:val="188"/>
          <w:jc w:val="center"/>
        </w:trPr>
        <w:tc>
          <w:tcPr>
            <w:tcW w:w="1632" w:type="dxa"/>
            <w:vMerge/>
            <w:tcBorders>
              <w:left w:val="single" w:sz="4" w:space="0" w:color="auto"/>
              <w:right w:val="single" w:sz="4" w:space="0" w:color="auto"/>
            </w:tcBorders>
            <w:vAlign w:val="center"/>
          </w:tcPr>
          <w:p w14:paraId="1CD0AA3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C1F114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E63F43"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215B3D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A162C0"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B562E33"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437523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58D86D" w14:textId="77777777" w:rsidR="00256885" w:rsidRPr="00527373" w:rsidRDefault="00256885" w:rsidP="00FC329D">
            <w:pPr>
              <w:pStyle w:val="TAC"/>
            </w:pPr>
            <w:r w:rsidRPr="00527373">
              <w:t>5, 16</w:t>
            </w:r>
          </w:p>
        </w:tc>
      </w:tr>
      <w:tr w:rsidR="00256885" w:rsidRPr="00527373" w14:paraId="0619C438" w14:textId="77777777" w:rsidTr="00FC329D">
        <w:trPr>
          <w:trHeight w:val="188"/>
          <w:jc w:val="center"/>
        </w:trPr>
        <w:tc>
          <w:tcPr>
            <w:tcW w:w="1632" w:type="dxa"/>
            <w:vMerge/>
            <w:tcBorders>
              <w:left w:val="single" w:sz="4" w:space="0" w:color="auto"/>
              <w:right w:val="single" w:sz="4" w:space="0" w:color="auto"/>
            </w:tcBorders>
            <w:vAlign w:val="center"/>
          </w:tcPr>
          <w:p w14:paraId="0C8FCC0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393068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6D5429"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0F4285C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1412AC"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B1CF400"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0C98196"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D7D2C50" w14:textId="77777777" w:rsidR="00256885" w:rsidRPr="00527373" w:rsidRDefault="00256885" w:rsidP="00FC329D">
            <w:pPr>
              <w:pStyle w:val="TAC"/>
            </w:pPr>
            <w:r w:rsidRPr="00527373">
              <w:t>5, 7, 16</w:t>
            </w:r>
          </w:p>
        </w:tc>
      </w:tr>
      <w:tr w:rsidR="00256885" w:rsidRPr="00527373" w14:paraId="35D7EA4A" w14:textId="77777777" w:rsidTr="00FC329D">
        <w:trPr>
          <w:trHeight w:val="188"/>
          <w:jc w:val="center"/>
        </w:trPr>
        <w:tc>
          <w:tcPr>
            <w:tcW w:w="1632" w:type="dxa"/>
            <w:vMerge/>
            <w:tcBorders>
              <w:left w:val="single" w:sz="4" w:space="0" w:color="auto"/>
              <w:right w:val="single" w:sz="4" w:space="0" w:color="auto"/>
            </w:tcBorders>
            <w:vAlign w:val="center"/>
          </w:tcPr>
          <w:p w14:paraId="258952F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03F9CA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6A6A5F"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47F89F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DC9F34"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9D43288"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CA35E6D"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26A5F54" w14:textId="77777777" w:rsidR="00256885" w:rsidRPr="00527373" w:rsidRDefault="00256885" w:rsidP="00FC329D">
            <w:pPr>
              <w:pStyle w:val="TAC"/>
            </w:pPr>
            <w:r w:rsidRPr="00527373">
              <w:t>5, 7, 16</w:t>
            </w:r>
          </w:p>
        </w:tc>
      </w:tr>
      <w:tr w:rsidR="00256885" w:rsidRPr="00527373" w14:paraId="789941C9"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743EB61" w14:textId="77777777" w:rsidR="00256885" w:rsidRPr="00527373" w:rsidRDefault="00256885" w:rsidP="00FC329D">
            <w:pPr>
              <w:pStyle w:val="TAC"/>
            </w:pPr>
            <w:r w:rsidRPr="00527373">
              <w:t>DC_1_n77</w:t>
            </w:r>
          </w:p>
          <w:p w14:paraId="43A9C18E" w14:textId="77777777" w:rsidR="00256885" w:rsidRPr="00527373" w:rsidRDefault="00256885" w:rsidP="00FC329D">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2732BD7" w14:textId="77777777" w:rsidR="00256885" w:rsidRPr="00527373" w:rsidRDefault="00256885" w:rsidP="00FC329D">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7765CD5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3749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91BE98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DA5D0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0A30650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9FDAC9" w14:textId="77777777" w:rsidR="00256885" w:rsidRPr="00527373" w:rsidRDefault="00256885" w:rsidP="00FC329D">
            <w:pPr>
              <w:pStyle w:val="TAC"/>
            </w:pPr>
          </w:p>
        </w:tc>
      </w:tr>
      <w:tr w:rsidR="00256885" w:rsidRPr="00527373" w14:paraId="418E7EB3"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7DA41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hideMark/>
          </w:tcPr>
          <w:p w14:paraId="310D121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5D7C19B4"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CF2F94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1053539F"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67BBC16B"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8F80AB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EC047C7" w14:textId="77777777" w:rsidR="00256885" w:rsidRPr="00527373" w:rsidRDefault="00256885" w:rsidP="00FC329D">
            <w:pPr>
              <w:pStyle w:val="TAC"/>
            </w:pPr>
            <w:r w:rsidRPr="00527373">
              <w:t>5, 8</w:t>
            </w:r>
          </w:p>
        </w:tc>
      </w:tr>
      <w:tr w:rsidR="00256885" w:rsidRPr="00527373" w14:paraId="6FB44B51"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9F77F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hideMark/>
          </w:tcPr>
          <w:p w14:paraId="0AC9F78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129C3BF"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3A4737B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59319D08"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5F6225A1"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534A76A4"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AB653A8" w14:textId="77777777" w:rsidR="00256885" w:rsidRPr="00527373" w:rsidRDefault="00256885" w:rsidP="00FC329D">
            <w:pPr>
              <w:pStyle w:val="TAC"/>
            </w:pPr>
            <w:r w:rsidRPr="00527373">
              <w:t>5, 7, 8</w:t>
            </w:r>
          </w:p>
        </w:tc>
      </w:tr>
      <w:tr w:rsidR="00256885" w:rsidRPr="00527373" w14:paraId="4B03A38D"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BA42D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hideMark/>
          </w:tcPr>
          <w:p w14:paraId="6EA3C31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1B7F5897"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7F76649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BFE80A5"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6D9A4156"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51C962C6"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5DF1A60" w14:textId="77777777" w:rsidR="00256885" w:rsidRPr="00527373" w:rsidRDefault="00256885" w:rsidP="00FC329D">
            <w:pPr>
              <w:pStyle w:val="TAC"/>
            </w:pPr>
            <w:r w:rsidRPr="00527373">
              <w:t>5, 7, 8</w:t>
            </w:r>
          </w:p>
        </w:tc>
      </w:tr>
      <w:tr w:rsidR="00256885" w:rsidRPr="00527373" w14:paraId="4B094505"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A6276B" w14:textId="77777777" w:rsidR="00256885" w:rsidRPr="00527373" w:rsidRDefault="00256885" w:rsidP="00FC329D">
            <w:pPr>
              <w:pStyle w:val="TAC"/>
            </w:pPr>
            <w:r w:rsidRPr="00527373">
              <w:t>DC_1_n78</w:t>
            </w:r>
          </w:p>
          <w:p w14:paraId="324333DA" w14:textId="77777777" w:rsidR="00256885" w:rsidRPr="00527373" w:rsidRDefault="00256885" w:rsidP="00FC329D">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5728EEF6" w14:textId="77777777" w:rsidR="00256885" w:rsidRPr="00527373" w:rsidRDefault="00256885" w:rsidP="00FC329D">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864391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F0275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22F11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8855E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534DB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D92910" w14:textId="77777777" w:rsidR="00256885" w:rsidRPr="00527373" w:rsidRDefault="00256885" w:rsidP="00FC329D">
            <w:pPr>
              <w:pStyle w:val="TAC"/>
            </w:pPr>
          </w:p>
        </w:tc>
      </w:tr>
      <w:tr w:rsidR="00256885" w:rsidRPr="00527373" w14:paraId="01AE6F9A"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DA9B47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27D4FC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69C276"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5055DB7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D06F32"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3F468F48"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0F386E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8A821D" w14:textId="77777777" w:rsidR="00256885" w:rsidRPr="00527373" w:rsidRDefault="00256885" w:rsidP="00FC329D">
            <w:pPr>
              <w:pStyle w:val="TAC"/>
            </w:pPr>
            <w:r w:rsidRPr="00527373">
              <w:t>5, 8</w:t>
            </w:r>
          </w:p>
        </w:tc>
      </w:tr>
      <w:tr w:rsidR="00256885" w:rsidRPr="00527373" w14:paraId="6ED9513F"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BFC0AF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F3E4D8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31E933"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09CC0E3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4B034A"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CCA1282"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F350354"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FCDA254" w14:textId="77777777" w:rsidR="00256885" w:rsidRPr="00527373" w:rsidRDefault="00256885" w:rsidP="00FC329D">
            <w:pPr>
              <w:pStyle w:val="TAC"/>
            </w:pPr>
            <w:r w:rsidRPr="00527373">
              <w:t>5, 7, 8</w:t>
            </w:r>
          </w:p>
        </w:tc>
      </w:tr>
      <w:tr w:rsidR="00256885" w:rsidRPr="00527373" w14:paraId="0B4737F0" w14:textId="77777777" w:rsidTr="00FC32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20ECAD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C882B6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F659C5"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BDED9B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534B20"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975D7F3"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8EA7080"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4EAB5A5" w14:textId="77777777" w:rsidR="00256885" w:rsidRPr="00527373" w:rsidRDefault="00256885" w:rsidP="00FC329D">
            <w:pPr>
              <w:pStyle w:val="TAC"/>
            </w:pPr>
            <w:r w:rsidRPr="00527373">
              <w:t>5, 7, 8</w:t>
            </w:r>
          </w:p>
        </w:tc>
      </w:tr>
      <w:tr w:rsidR="00256885" w:rsidRPr="00527373" w14:paraId="0CE60D82"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639A01E" w14:textId="77777777" w:rsidR="00256885" w:rsidRPr="00527373" w:rsidRDefault="00256885" w:rsidP="00FC329D">
            <w:pPr>
              <w:pStyle w:val="TAC"/>
            </w:pPr>
            <w:r w:rsidRPr="00527373">
              <w:t>DC_1_n79</w:t>
            </w:r>
          </w:p>
          <w:p w14:paraId="2BC08600" w14:textId="77777777" w:rsidR="00256885" w:rsidRPr="00527373" w:rsidRDefault="00256885" w:rsidP="00FC329D">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13E18572" w14:textId="77777777" w:rsidR="00256885" w:rsidRPr="00527373" w:rsidRDefault="00256885" w:rsidP="00FC329D">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DC918E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CDB32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5FD45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60CA6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423E0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52F74C" w14:textId="77777777" w:rsidR="00256885" w:rsidRPr="00527373" w:rsidRDefault="00256885" w:rsidP="00FC329D">
            <w:pPr>
              <w:pStyle w:val="TAC"/>
            </w:pPr>
          </w:p>
        </w:tc>
      </w:tr>
      <w:tr w:rsidR="00256885" w:rsidRPr="00527373" w14:paraId="768ADEE0" w14:textId="77777777" w:rsidTr="00FC329D">
        <w:trPr>
          <w:trHeight w:val="188"/>
          <w:jc w:val="center"/>
        </w:trPr>
        <w:tc>
          <w:tcPr>
            <w:tcW w:w="1632" w:type="dxa"/>
            <w:vMerge/>
            <w:tcBorders>
              <w:left w:val="single" w:sz="4" w:space="0" w:color="auto"/>
              <w:right w:val="single" w:sz="4" w:space="0" w:color="auto"/>
            </w:tcBorders>
            <w:vAlign w:val="center"/>
          </w:tcPr>
          <w:p w14:paraId="70A0E11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6E8C17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51F6FA"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57C900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ADAFF7"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0444749"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66F89F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0CCFC1" w14:textId="77777777" w:rsidR="00256885" w:rsidRPr="00527373" w:rsidRDefault="00256885" w:rsidP="00FC329D">
            <w:pPr>
              <w:pStyle w:val="TAC"/>
            </w:pPr>
            <w:r w:rsidRPr="00527373">
              <w:t>5, 8</w:t>
            </w:r>
          </w:p>
        </w:tc>
      </w:tr>
      <w:tr w:rsidR="00256885" w:rsidRPr="00527373" w14:paraId="16E2921D" w14:textId="77777777" w:rsidTr="00FC329D">
        <w:trPr>
          <w:trHeight w:val="188"/>
          <w:jc w:val="center"/>
        </w:trPr>
        <w:tc>
          <w:tcPr>
            <w:tcW w:w="1632" w:type="dxa"/>
            <w:vMerge/>
            <w:tcBorders>
              <w:left w:val="single" w:sz="4" w:space="0" w:color="auto"/>
              <w:right w:val="single" w:sz="4" w:space="0" w:color="auto"/>
            </w:tcBorders>
            <w:vAlign w:val="center"/>
          </w:tcPr>
          <w:p w14:paraId="4895275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D1236A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C7718B"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45BC94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454BDB"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D7C1110"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BA75A13"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E37346A" w14:textId="77777777" w:rsidR="00256885" w:rsidRPr="00527373" w:rsidRDefault="00256885" w:rsidP="00FC329D">
            <w:pPr>
              <w:pStyle w:val="TAC"/>
            </w:pPr>
            <w:r w:rsidRPr="00527373">
              <w:t>5, 7, 8</w:t>
            </w:r>
          </w:p>
        </w:tc>
      </w:tr>
      <w:tr w:rsidR="00256885" w:rsidRPr="00527373" w14:paraId="4472758C"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0D0C209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54A908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975ED0"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221D2E4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41B2D"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B136396"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1E07451"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DB26F5" w14:textId="77777777" w:rsidR="00256885" w:rsidRPr="00527373" w:rsidRDefault="00256885" w:rsidP="00FC329D">
            <w:pPr>
              <w:pStyle w:val="TAC"/>
            </w:pPr>
            <w:r w:rsidRPr="00527373">
              <w:t>5, 7, 8</w:t>
            </w:r>
          </w:p>
        </w:tc>
      </w:tr>
      <w:tr w:rsidR="00256885" w:rsidRPr="00527373" w14:paraId="6AE5844D"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6144F1A" w14:textId="77777777" w:rsidR="00256885" w:rsidRPr="00527373" w:rsidRDefault="00256885" w:rsidP="00FC329D">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042B9115" w14:textId="77777777" w:rsidR="00256885" w:rsidRPr="00527373" w:rsidRDefault="00256885" w:rsidP="00FC329D">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669973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D9EDF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8C162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A606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9257B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3CF090" w14:textId="77777777" w:rsidR="00256885" w:rsidRPr="00527373" w:rsidRDefault="00256885" w:rsidP="00FC329D">
            <w:pPr>
              <w:pStyle w:val="TAC"/>
            </w:pPr>
          </w:p>
        </w:tc>
      </w:tr>
      <w:tr w:rsidR="00256885" w:rsidRPr="00527373" w14:paraId="60F251CF"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02115C7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F14D04A" w14:textId="77777777" w:rsidR="00256885" w:rsidRPr="00527373" w:rsidRDefault="00256885" w:rsidP="00FC329D">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C87944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0603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8780C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63727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2AE67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D95082" w14:textId="77777777" w:rsidR="00256885" w:rsidRPr="00527373" w:rsidRDefault="00256885" w:rsidP="00FC329D">
            <w:pPr>
              <w:pStyle w:val="TAC"/>
            </w:pPr>
            <w:r w:rsidRPr="00527373">
              <w:t>2, 5</w:t>
            </w:r>
          </w:p>
        </w:tc>
      </w:tr>
      <w:tr w:rsidR="00256885" w:rsidRPr="00527373" w14:paraId="14FB4397" w14:textId="77777777" w:rsidTr="00FC329D">
        <w:trPr>
          <w:trHeight w:val="188"/>
          <w:jc w:val="center"/>
        </w:trPr>
        <w:tc>
          <w:tcPr>
            <w:tcW w:w="1632" w:type="dxa"/>
            <w:vMerge/>
            <w:tcBorders>
              <w:left w:val="single" w:sz="4" w:space="0" w:color="auto"/>
              <w:right w:val="single" w:sz="4" w:space="0" w:color="auto"/>
            </w:tcBorders>
          </w:tcPr>
          <w:p w14:paraId="4B39501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0C22652" w14:textId="77777777" w:rsidR="00256885" w:rsidRPr="00527373" w:rsidRDefault="00256885" w:rsidP="00FC329D">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6344F8D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0A72D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E3B6A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E3391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126DD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0CB151" w14:textId="77777777" w:rsidR="00256885" w:rsidRPr="00527373" w:rsidRDefault="00256885" w:rsidP="00FC329D">
            <w:pPr>
              <w:pStyle w:val="TAC"/>
            </w:pPr>
            <w:r w:rsidRPr="00527373">
              <w:t>5</w:t>
            </w:r>
          </w:p>
        </w:tc>
      </w:tr>
      <w:tr w:rsidR="00256885" w:rsidRPr="00527373" w14:paraId="1E55DCA2"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65CB3E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D6ECEBF" w14:textId="77777777" w:rsidR="00256885" w:rsidRPr="00527373" w:rsidRDefault="00256885" w:rsidP="00FC329D">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0EFE301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87DB7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FBB5D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BEB7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04554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491921" w14:textId="77777777" w:rsidR="00256885" w:rsidRPr="00527373" w:rsidRDefault="00256885" w:rsidP="00FC329D">
            <w:pPr>
              <w:pStyle w:val="TAC"/>
            </w:pPr>
            <w:r w:rsidRPr="00527373">
              <w:t>2</w:t>
            </w:r>
          </w:p>
        </w:tc>
      </w:tr>
      <w:tr w:rsidR="00256885" w:rsidRPr="00527373" w14:paraId="1F924192"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FDFDEE" w14:textId="77777777" w:rsidR="00256885" w:rsidRPr="00527373" w:rsidRDefault="00256885" w:rsidP="00FC329D">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51036D73" w14:textId="77777777" w:rsidR="00256885" w:rsidRPr="00527373" w:rsidRDefault="00256885" w:rsidP="00FC329D">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0B8AB46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70B1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B2268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C344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EF371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21C512" w14:textId="77777777" w:rsidR="00256885" w:rsidRPr="00527373" w:rsidRDefault="00256885" w:rsidP="00FC329D">
            <w:pPr>
              <w:pStyle w:val="TAC"/>
            </w:pPr>
          </w:p>
        </w:tc>
      </w:tr>
      <w:tr w:rsidR="00256885" w:rsidRPr="00527373" w14:paraId="173FDA43"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48EA459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E7CC3F7" w14:textId="77777777" w:rsidR="00256885" w:rsidRPr="00527373" w:rsidRDefault="00256885" w:rsidP="00FC329D">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7376BC3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F498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544E5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4EC72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3A478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D700A1" w14:textId="77777777" w:rsidR="00256885" w:rsidRPr="00527373" w:rsidRDefault="00256885" w:rsidP="00FC329D">
            <w:pPr>
              <w:pStyle w:val="TAC"/>
            </w:pPr>
            <w:r w:rsidRPr="00527373">
              <w:t>5</w:t>
            </w:r>
          </w:p>
        </w:tc>
      </w:tr>
      <w:tr w:rsidR="00256885" w:rsidRPr="00527373" w14:paraId="4485E4AA"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7A4F18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DD3139F" w14:textId="77777777" w:rsidR="00256885" w:rsidRPr="00527373" w:rsidRDefault="00256885" w:rsidP="00FC329D">
            <w:pPr>
              <w:pStyle w:val="TAL"/>
            </w:pPr>
            <w:r w:rsidRPr="00527373">
              <w:t>E-UTRA Band 43</w:t>
            </w:r>
          </w:p>
          <w:p w14:paraId="05A4A876" w14:textId="77777777" w:rsidR="00256885" w:rsidRPr="00527373" w:rsidRDefault="00256885" w:rsidP="00FC329D">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18DF675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8C88D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69785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A873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61E1C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1F9437" w14:textId="77777777" w:rsidR="00256885" w:rsidRPr="00527373" w:rsidRDefault="00256885" w:rsidP="00FC329D">
            <w:pPr>
              <w:pStyle w:val="TAC"/>
            </w:pPr>
            <w:r w:rsidRPr="00527373">
              <w:t>2</w:t>
            </w:r>
          </w:p>
        </w:tc>
      </w:tr>
      <w:tr w:rsidR="00256885" w:rsidRPr="00527373" w14:paraId="36C40AA9"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A21816" w14:textId="77777777" w:rsidR="00256885" w:rsidRPr="00527373" w:rsidRDefault="00256885" w:rsidP="00FC329D">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6882E506" w14:textId="77777777" w:rsidR="00256885" w:rsidRPr="00527373" w:rsidRDefault="00256885" w:rsidP="00FC329D">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098F9A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ADAF9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370C3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CEB8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44125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814F17" w14:textId="77777777" w:rsidR="00256885" w:rsidRPr="00527373" w:rsidRDefault="00256885" w:rsidP="00FC329D">
            <w:pPr>
              <w:pStyle w:val="TAC"/>
            </w:pPr>
          </w:p>
        </w:tc>
      </w:tr>
      <w:tr w:rsidR="00256885" w:rsidRPr="00527373" w14:paraId="14E7A89D"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9D9BF0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1831E67" w14:textId="77777777" w:rsidR="00256885" w:rsidRPr="00527373" w:rsidRDefault="00256885" w:rsidP="00FC329D">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2E32369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57BF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1EAF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06BC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22E3E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8D89AF" w14:textId="77777777" w:rsidR="00256885" w:rsidRPr="00527373" w:rsidRDefault="00256885" w:rsidP="00FC329D">
            <w:pPr>
              <w:pStyle w:val="TAC"/>
            </w:pPr>
            <w:r w:rsidRPr="00527373">
              <w:t>5</w:t>
            </w:r>
          </w:p>
        </w:tc>
      </w:tr>
      <w:tr w:rsidR="00256885" w:rsidRPr="00527373" w14:paraId="5D861D4D"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63C3EB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03DD3DC" w14:textId="77777777" w:rsidR="00256885" w:rsidRPr="00527373" w:rsidRDefault="00256885" w:rsidP="00FC329D">
            <w:pPr>
              <w:pStyle w:val="TAL"/>
              <w:rPr>
                <w:szCs w:val="18"/>
              </w:rPr>
            </w:pPr>
            <w:r w:rsidRPr="00527373">
              <w:t>E-UTRA Band 42, 48</w:t>
            </w:r>
          </w:p>
          <w:p w14:paraId="7EF5644D"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715E5D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1E68E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AB47E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F3190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14EC4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B9307D" w14:textId="77777777" w:rsidR="00256885" w:rsidRPr="00527373" w:rsidRDefault="00256885" w:rsidP="00FC329D">
            <w:pPr>
              <w:pStyle w:val="TAC"/>
            </w:pPr>
            <w:r w:rsidRPr="00527373">
              <w:t>2</w:t>
            </w:r>
          </w:p>
        </w:tc>
      </w:tr>
      <w:tr w:rsidR="00256885" w:rsidRPr="00527373" w14:paraId="457E1A1F"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1EF068" w14:textId="77777777" w:rsidR="00256885" w:rsidRPr="00527373" w:rsidRDefault="00256885" w:rsidP="00FC329D">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26F9B307" w14:textId="77777777" w:rsidR="00256885" w:rsidRPr="00527373" w:rsidRDefault="00256885" w:rsidP="00FC329D">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55E71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F252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908A0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B1D8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79BE9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91267A" w14:textId="77777777" w:rsidR="00256885" w:rsidRPr="00527373" w:rsidRDefault="00256885" w:rsidP="00FC329D">
            <w:pPr>
              <w:pStyle w:val="TAC"/>
            </w:pPr>
          </w:p>
        </w:tc>
      </w:tr>
      <w:tr w:rsidR="00256885" w:rsidRPr="00527373" w14:paraId="3A690DF0"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11BCDE3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5A5E4B6" w14:textId="77777777" w:rsidR="00256885" w:rsidRPr="00527373" w:rsidRDefault="00256885" w:rsidP="00FC329D">
            <w:pPr>
              <w:pStyle w:val="TAL"/>
            </w:pPr>
            <w:r w:rsidRPr="00527373">
              <w:t>E-UTRA Band 2, 25, 41, 70</w:t>
            </w:r>
          </w:p>
          <w:p w14:paraId="1843CFD8"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C894E0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8299F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5865B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436CB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AF2BC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3070EE" w14:textId="77777777" w:rsidR="00256885" w:rsidRPr="00527373" w:rsidRDefault="00256885" w:rsidP="00FC329D">
            <w:pPr>
              <w:pStyle w:val="TAC"/>
            </w:pPr>
            <w:r w:rsidRPr="00527373">
              <w:t>2</w:t>
            </w:r>
          </w:p>
        </w:tc>
      </w:tr>
      <w:tr w:rsidR="00256885" w:rsidRPr="00527373" w14:paraId="63887C68"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6B4881D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7AAB9C6" w14:textId="77777777" w:rsidR="00256885" w:rsidRPr="00527373" w:rsidRDefault="00256885" w:rsidP="00FC329D">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4BA5CDA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CF48A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22DEF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1BC8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3B0D8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8265CE" w14:textId="77777777" w:rsidR="00256885" w:rsidRPr="00527373" w:rsidRDefault="00256885" w:rsidP="00FC329D">
            <w:pPr>
              <w:pStyle w:val="TAC"/>
            </w:pPr>
            <w:r w:rsidRPr="00527373">
              <w:t>5</w:t>
            </w:r>
          </w:p>
        </w:tc>
      </w:tr>
      <w:tr w:rsidR="00256885" w:rsidRPr="00527373" w14:paraId="5ABE516F"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198331" w14:textId="77777777" w:rsidR="00256885" w:rsidRPr="00527373" w:rsidRDefault="00256885" w:rsidP="00FC329D">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1BCAA760" w14:textId="77777777" w:rsidR="00256885" w:rsidRPr="00527373" w:rsidRDefault="00256885" w:rsidP="00FC329D">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883C6A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9823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B42CC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2690C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8C316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4F13FB" w14:textId="77777777" w:rsidR="00256885" w:rsidRPr="00527373" w:rsidRDefault="00256885" w:rsidP="00FC329D">
            <w:pPr>
              <w:pStyle w:val="TAC"/>
            </w:pPr>
          </w:p>
        </w:tc>
      </w:tr>
      <w:tr w:rsidR="00256885" w:rsidRPr="00527373" w14:paraId="680A751A"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5246F39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6FB4FF5" w14:textId="77777777" w:rsidR="00256885" w:rsidRPr="00527373" w:rsidRDefault="00256885" w:rsidP="00FC329D">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72371FA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6259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D805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51DCC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8EACB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84785E" w14:textId="77777777" w:rsidR="00256885" w:rsidRPr="00527373" w:rsidRDefault="00256885" w:rsidP="00FC329D">
            <w:pPr>
              <w:pStyle w:val="TAC"/>
            </w:pPr>
            <w:r w:rsidRPr="00527373">
              <w:t>2</w:t>
            </w:r>
          </w:p>
        </w:tc>
      </w:tr>
      <w:tr w:rsidR="00256885" w:rsidRPr="00527373" w14:paraId="5E1EEB90" w14:textId="77777777" w:rsidTr="00FC329D">
        <w:trPr>
          <w:trHeight w:val="188"/>
          <w:jc w:val="center"/>
        </w:trPr>
        <w:tc>
          <w:tcPr>
            <w:tcW w:w="1632" w:type="dxa"/>
            <w:vMerge w:val="restart"/>
            <w:tcBorders>
              <w:left w:val="single" w:sz="4" w:space="0" w:color="auto"/>
              <w:right w:val="single" w:sz="4" w:space="0" w:color="auto"/>
            </w:tcBorders>
          </w:tcPr>
          <w:p w14:paraId="743B672B" w14:textId="77777777" w:rsidR="00256885" w:rsidRPr="00527373" w:rsidRDefault="00256885" w:rsidP="00FC329D">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25F1DF13" w14:textId="77777777" w:rsidR="00256885" w:rsidRPr="00527373" w:rsidRDefault="00256885" w:rsidP="00FC329D">
            <w:pPr>
              <w:pStyle w:val="TAL"/>
            </w:pPr>
            <w:r w:rsidRPr="00527373">
              <w:t>E-UTRA Band 1, 5, 7, 8, 11, 18, 19, 20, 21, 26, 27, 28, 31, 32, 38, 40, 41, 43, 44, 50, 51, 65, 67, 72, 73, 74, 75, 76</w:t>
            </w:r>
          </w:p>
          <w:p w14:paraId="4B079885" w14:textId="77777777" w:rsidR="00256885" w:rsidRPr="00527373" w:rsidRDefault="00256885" w:rsidP="00FC329D">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D72FE21"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F8C33B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A8095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9E6C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973A4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A3C73B" w14:textId="77777777" w:rsidR="00256885" w:rsidRPr="00527373" w:rsidRDefault="00256885" w:rsidP="00FC329D">
            <w:pPr>
              <w:pStyle w:val="TAC"/>
            </w:pPr>
          </w:p>
        </w:tc>
      </w:tr>
      <w:tr w:rsidR="00256885" w:rsidRPr="00527373" w14:paraId="4AA0C89F" w14:textId="77777777" w:rsidTr="00FC329D">
        <w:trPr>
          <w:trHeight w:val="188"/>
          <w:jc w:val="center"/>
        </w:trPr>
        <w:tc>
          <w:tcPr>
            <w:tcW w:w="1632" w:type="dxa"/>
            <w:vMerge/>
            <w:tcBorders>
              <w:left w:val="single" w:sz="4" w:space="0" w:color="auto"/>
              <w:right w:val="single" w:sz="4" w:space="0" w:color="auto"/>
            </w:tcBorders>
            <w:vAlign w:val="center"/>
          </w:tcPr>
          <w:p w14:paraId="633FD7F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34C1038" w14:textId="77777777" w:rsidR="00256885" w:rsidRPr="00527373" w:rsidRDefault="00256885" w:rsidP="00FC329D">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3816FBC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D28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CEA1A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D28A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ACD77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D20F46" w14:textId="77777777" w:rsidR="00256885" w:rsidRPr="00527373" w:rsidRDefault="00256885" w:rsidP="00FC329D">
            <w:pPr>
              <w:pStyle w:val="TAC"/>
            </w:pPr>
            <w:r w:rsidRPr="00527373">
              <w:t>5</w:t>
            </w:r>
          </w:p>
        </w:tc>
      </w:tr>
      <w:tr w:rsidR="00256885" w:rsidRPr="00527373" w14:paraId="1C4D9A50" w14:textId="77777777" w:rsidTr="00FC329D">
        <w:trPr>
          <w:trHeight w:val="188"/>
          <w:jc w:val="center"/>
        </w:trPr>
        <w:tc>
          <w:tcPr>
            <w:tcW w:w="1632" w:type="dxa"/>
            <w:vMerge/>
            <w:tcBorders>
              <w:left w:val="single" w:sz="4" w:space="0" w:color="auto"/>
              <w:right w:val="single" w:sz="4" w:space="0" w:color="auto"/>
            </w:tcBorders>
            <w:vAlign w:val="center"/>
          </w:tcPr>
          <w:p w14:paraId="153D4D9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BD63474" w14:textId="77777777" w:rsidR="00256885" w:rsidRPr="00527373" w:rsidRDefault="00256885" w:rsidP="00FC329D">
            <w:pPr>
              <w:pStyle w:val="TAL"/>
            </w:pPr>
            <w:r w:rsidRPr="00527373">
              <w:t>E-UTRA Band 22, 42, 52</w:t>
            </w:r>
          </w:p>
          <w:p w14:paraId="13A7327D" w14:textId="77777777" w:rsidR="00256885" w:rsidRPr="00527373" w:rsidRDefault="00256885" w:rsidP="00FC329D">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048B21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E3E2A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7C295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4BD42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172102"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5A03B8" w14:textId="77777777" w:rsidR="00256885" w:rsidRPr="00527373" w:rsidRDefault="00256885" w:rsidP="00FC329D">
            <w:pPr>
              <w:pStyle w:val="TAC"/>
            </w:pPr>
            <w:r w:rsidRPr="00527373">
              <w:t>2</w:t>
            </w:r>
          </w:p>
        </w:tc>
      </w:tr>
      <w:tr w:rsidR="00256885" w:rsidRPr="00527373" w14:paraId="363D8072" w14:textId="77777777" w:rsidTr="00FC329D">
        <w:trPr>
          <w:trHeight w:val="188"/>
          <w:jc w:val="center"/>
        </w:trPr>
        <w:tc>
          <w:tcPr>
            <w:tcW w:w="1632" w:type="dxa"/>
            <w:vMerge/>
            <w:tcBorders>
              <w:left w:val="single" w:sz="4" w:space="0" w:color="auto"/>
              <w:right w:val="single" w:sz="4" w:space="0" w:color="auto"/>
            </w:tcBorders>
            <w:vAlign w:val="center"/>
          </w:tcPr>
          <w:p w14:paraId="6825BB3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A8B0F4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3D52342"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72B64B0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56684FC3"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AC8C2FA"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2ECFA8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545493" w14:textId="77777777" w:rsidR="00256885" w:rsidRPr="00527373" w:rsidRDefault="00256885" w:rsidP="00FC329D">
            <w:pPr>
              <w:pStyle w:val="TAC"/>
            </w:pPr>
            <w:r w:rsidRPr="00527373">
              <w:t>5,16</w:t>
            </w:r>
          </w:p>
        </w:tc>
      </w:tr>
      <w:tr w:rsidR="00256885" w:rsidRPr="00527373" w14:paraId="3F86D89D" w14:textId="77777777" w:rsidTr="00FC329D">
        <w:trPr>
          <w:trHeight w:val="188"/>
          <w:jc w:val="center"/>
        </w:trPr>
        <w:tc>
          <w:tcPr>
            <w:tcW w:w="1632" w:type="dxa"/>
            <w:vMerge/>
            <w:tcBorders>
              <w:left w:val="single" w:sz="4" w:space="0" w:color="auto"/>
              <w:right w:val="single" w:sz="4" w:space="0" w:color="auto"/>
            </w:tcBorders>
            <w:vAlign w:val="center"/>
          </w:tcPr>
          <w:p w14:paraId="7075554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0546F2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395BED"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D88596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2D9C69D"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7A54FD9"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BF5175D"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48E3B53" w14:textId="77777777" w:rsidR="00256885" w:rsidRPr="00527373" w:rsidRDefault="00256885" w:rsidP="00FC329D">
            <w:pPr>
              <w:pStyle w:val="TAC"/>
            </w:pPr>
            <w:r w:rsidRPr="00527373">
              <w:t>5, 7, 16</w:t>
            </w:r>
          </w:p>
        </w:tc>
      </w:tr>
      <w:tr w:rsidR="00256885" w:rsidRPr="00527373" w14:paraId="1D470F23"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3330C35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0C3E02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57B7E21"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DA28DE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02BCA6A"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B010E04"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2836A33"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68DE996" w14:textId="77777777" w:rsidR="00256885" w:rsidRPr="00527373" w:rsidRDefault="00256885" w:rsidP="00FC329D">
            <w:pPr>
              <w:pStyle w:val="TAC"/>
            </w:pPr>
            <w:r w:rsidRPr="00527373">
              <w:t>5, 7, 16</w:t>
            </w:r>
          </w:p>
        </w:tc>
      </w:tr>
      <w:tr w:rsidR="00256885" w:rsidRPr="00527373" w14:paraId="75A3B39D"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A1C7DEB" w14:textId="77777777" w:rsidR="00256885" w:rsidRPr="00527373" w:rsidRDefault="00256885" w:rsidP="00FC329D">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2176FCC" w14:textId="77777777" w:rsidR="00256885" w:rsidRPr="00527373" w:rsidRDefault="00256885" w:rsidP="00FC329D">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828AD4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BE07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2F427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5DE91" w14:textId="77777777" w:rsidR="00256885" w:rsidRPr="00527373" w:rsidRDefault="00256885" w:rsidP="00FC329D">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2084CF3" w14:textId="77777777" w:rsidR="00256885" w:rsidRPr="00527373" w:rsidRDefault="00256885" w:rsidP="00FC329D">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37CCBCF" w14:textId="77777777" w:rsidR="00256885" w:rsidRPr="00527373" w:rsidRDefault="00256885" w:rsidP="00FC329D">
            <w:pPr>
              <w:pStyle w:val="TAC"/>
            </w:pPr>
          </w:p>
        </w:tc>
      </w:tr>
      <w:tr w:rsidR="00256885" w:rsidRPr="00527373" w14:paraId="3E2BD253" w14:textId="77777777" w:rsidTr="00FC329D">
        <w:trPr>
          <w:trHeight w:val="188"/>
          <w:jc w:val="center"/>
        </w:trPr>
        <w:tc>
          <w:tcPr>
            <w:tcW w:w="1632" w:type="dxa"/>
            <w:vMerge/>
            <w:tcBorders>
              <w:left w:val="single" w:sz="4" w:space="0" w:color="auto"/>
              <w:right w:val="single" w:sz="4" w:space="0" w:color="auto"/>
            </w:tcBorders>
          </w:tcPr>
          <w:p w14:paraId="242E921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9A62563" w14:textId="77777777" w:rsidR="00256885" w:rsidRPr="00527373" w:rsidRDefault="00256885" w:rsidP="00FC329D">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65F51BEE" w14:textId="77777777" w:rsidR="00256885" w:rsidRPr="00527373" w:rsidRDefault="00256885" w:rsidP="00FC329D">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D78EB"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C5481B9" w14:textId="77777777" w:rsidR="00256885" w:rsidRPr="00527373" w:rsidRDefault="00256885" w:rsidP="00FC329D">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17272" w14:textId="77777777" w:rsidR="00256885" w:rsidRPr="00527373" w:rsidRDefault="00256885" w:rsidP="00FC329D">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F9049E5" w14:textId="77777777" w:rsidR="00256885" w:rsidRPr="00527373" w:rsidRDefault="00256885" w:rsidP="00FC329D">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D6F9ECB" w14:textId="77777777" w:rsidR="00256885" w:rsidRPr="00527373" w:rsidRDefault="00256885" w:rsidP="00FC329D">
            <w:pPr>
              <w:pStyle w:val="TAC"/>
            </w:pPr>
            <w:r w:rsidRPr="00527373">
              <w:rPr>
                <w:rFonts w:eastAsia="PMingLiU"/>
              </w:rPr>
              <w:t>5</w:t>
            </w:r>
          </w:p>
        </w:tc>
      </w:tr>
      <w:tr w:rsidR="00256885" w:rsidRPr="00527373" w14:paraId="582AFE93" w14:textId="77777777" w:rsidTr="00FC329D">
        <w:trPr>
          <w:trHeight w:val="188"/>
          <w:jc w:val="center"/>
        </w:trPr>
        <w:tc>
          <w:tcPr>
            <w:tcW w:w="1632" w:type="dxa"/>
            <w:vMerge/>
            <w:tcBorders>
              <w:left w:val="single" w:sz="4" w:space="0" w:color="auto"/>
              <w:right w:val="single" w:sz="4" w:space="0" w:color="auto"/>
            </w:tcBorders>
          </w:tcPr>
          <w:p w14:paraId="3230884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AE9DD20" w14:textId="77777777" w:rsidR="00256885" w:rsidRPr="00527373" w:rsidRDefault="00256885" w:rsidP="00FC329D">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48D4BE5C" w14:textId="77777777" w:rsidR="00256885" w:rsidRPr="00527373" w:rsidRDefault="00256885" w:rsidP="00FC329D">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7AFEE"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A451580" w14:textId="77777777" w:rsidR="00256885" w:rsidRPr="00527373" w:rsidRDefault="00256885" w:rsidP="00FC329D">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56B9BF" w14:textId="77777777" w:rsidR="00256885" w:rsidRPr="00527373" w:rsidRDefault="00256885" w:rsidP="00FC329D">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20C3F4" w14:textId="77777777" w:rsidR="00256885" w:rsidRPr="00527373" w:rsidRDefault="00256885" w:rsidP="00FC329D">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50A5350" w14:textId="77777777" w:rsidR="00256885" w:rsidRPr="00527373" w:rsidRDefault="00256885" w:rsidP="00FC329D">
            <w:pPr>
              <w:pStyle w:val="TAC"/>
            </w:pPr>
            <w:r w:rsidRPr="00527373">
              <w:rPr>
                <w:rFonts w:eastAsia="PMingLiU"/>
              </w:rPr>
              <w:t>2</w:t>
            </w:r>
          </w:p>
        </w:tc>
      </w:tr>
      <w:tr w:rsidR="00256885" w:rsidRPr="00527373" w14:paraId="4D10F706" w14:textId="77777777" w:rsidTr="00FC329D">
        <w:trPr>
          <w:trHeight w:val="188"/>
          <w:jc w:val="center"/>
        </w:trPr>
        <w:tc>
          <w:tcPr>
            <w:tcW w:w="1632" w:type="dxa"/>
            <w:vMerge/>
            <w:tcBorders>
              <w:left w:val="single" w:sz="4" w:space="0" w:color="auto"/>
              <w:right w:val="single" w:sz="4" w:space="0" w:color="auto"/>
            </w:tcBorders>
          </w:tcPr>
          <w:p w14:paraId="0475376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FDC2B4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C747AEF" w14:textId="77777777" w:rsidR="00256885" w:rsidRPr="00527373" w:rsidRDefault="00256885" w:rsidP="00FC329D">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B9D1B9B" w14:textId="77777777" w:rsidR="00256885" w:rsidRPr="00527373" w:rsidRDefault="00256885" w:rsidP="00FC329D">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5390204" w14:textId="77777777" w:rsidR="00256885" w:rsidRPr="00527373" w:rsidRDefault="00256885" w:rsidP="00FC329D">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70F4546" w14:textId="77777777" w:rsidR="00256885" w:rsidRPr="00527373" w:rsidRDefault="00256885" w:rsidP="00FC329D">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FE13E88" w14:textId="77777777" w:rsidR="00256885" w:rsidRPr="00527373" w:rsidRDefault="00256885" w:rsidP="00FC329D">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F28D8C6" w14:textId="77777777" w:rsidR="00256885" w:rsidRPr="00527373" w:rsidRDefault="00256885" w:rsidP="00FC329D">
            <w:pPr>
              <w:pStyle w:val="TAC"/>
            </w:pPr>
            <w:r w:rsidRPr="00527373">
              <w:rPr>
                <w:rFonts w:eastAsia="PMingLiU"/>
              </w:rPr>
              <w:t>5, 6, 7</w:t>
            </w:r>
          </w:p>
        </w:tc>
      </w:tr>
      <w:tr w:rsidR="00256885" w:rsidRPr="00527373" w14:paraId="63085327" w14:textId="77777777" w:rsidTr="00FC329D">
        <w:trPr>
          <w:trHeight w:val="188"/>
          <w:jc w:val="center"/>
        </w:trPr>
        <w:tc>
          <w:tcPr>
            <w:tcW w:w="1632" w:type="dxa"/>
            <w:vMerge/>
            <w:tcBorders>
              <w:left w:val="single" w:sz="4" w:space="0" w:color="auto"/>
              <w:right w:val="single" w:sz="4" w:space="0" w:color="auto"/>
            </w:tcBorders>
          </w:tcPr>
          <w:p w14:paraId="1EE18BE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DC0036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4EE633" w14:textId="77777777" w:rsidR="00256885" w:rsidRPr="00527373" w:rsidRDefault="00256885" w:rsidP="00FC329D">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FE20853"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D660ACE" w14:textId="77777777" w:rsidR="00256885" w:rsidRPr="00527373" w:rsidRDefault="00256885" w:rsidP="00FC329D">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EB95296" w14:textId="77777777" w:rsidR="00256885" w:rsidRPr="00527373" w:rsidRDefault="00256885" w:rsidP="00FC329D">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76A1FE7C" w14:textId="77777777" w:rsidR="00256885" w:rsidRPr="00527373" w:rsidRDefault="00256885" w:rsidP="00FC329D">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FACCB84" w14:textId="77777777" w:rsidR="00256885" w:rsidRPr="00527373" w:rsidRDefault="00256885" w:rsidP="00FC329D">
            <w:pPr>
              <w:pStyle w:val="TAC"/>
            </w:pPr>
            <w:r w:rsidRPr="00527373">
              <w:rPr>
                <w:rFonts w:eastAsia="PMingLiU"/>
              </w:rPr>
              <w:t>5, 6, 7</w:t>
            </w:r>
          </w:p>
        </w:tc>
      </w:tr>
      <w:tr w:rsidR="00256885" w:rsidRPr="00527373" w14:paraId="7863C145"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516AF4F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F44232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05B2A9" w14:textId="77777777" w:rsidR="00256885" w:rsidRPr="00527373" w:rsidRDefault="00256885" w:rsidP="00FC329D">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9A3E446" w14:textId="77777777" w:rsidR="00256885" w:rsidRPr="00527373" w:rsidRDefault="00256885" w:rsidP="00FC329D">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F7913F8" w14:textId="77777777" w:rsidR="00256885" w:rsidRPr="00527373" w:rsidRDefault="00256885" w:rsidP="00FC329D">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2FFCFF6" w14:textId="77777777" w:rsidR="00256885" w:rsidRPr="00527373" w:rsidRDefault="00256885" w:rsidP="00FC329D">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AD9D30E" w14:textId="77777777" w:rsidR="00256885" w:rsidRPr="00527373" w:rsidRDefault="00256885" w:rsidP="00FC329D">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1828CE3" w14:textId="77777777" w:rsidR="00256885" w:rsidRPr="00527373" w:rsidRDefault="00256885" w:rsidP="00FC329D">
            <w:pPr>
              <w:pStyle w:val="TAC"/>
            </w:pPr>
            <w:r w:rsidRPr="00527373">
              <w:rPr>
                <w:rFonts w:eastAsia="PMingLiU"/>
              </w:rPr>
              <w:t>5, 6</w:t>
            </w:r>
          </w:p>
        </w:tc>
      </w:tr>
      <w:tr w:rsidR="00256885" w:rsidRPr="00527373" w14:paraId="1099407C"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5FA67FB" w14:textId="77777777" w:rsidR="00256885" w:rsidRPr="00527373" w:rsidRDefault="00256885" w:rsidP="00FC329D">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273E207" w14:textId="77777777" w:rsidR="00256885" w:rsidRPr="00527373" w:rsidRDefault="00256885" w:rsidP="00FC329D">
            <w:pPr>
              <w:pStyle w:val="TAL"/>
            </w:pPr>
            <w:r w:rsidRPr="00527373">
              <w:t>E-UTRA Band 1, 42, 43, 50, 51, 65, 74, 75, 76</w:t>
            </w:r>
          </w:p>
          <w:p w14:paraId="02B2D1DB" w14:textId="77777777" w:rsidR="00256885" w:rsidRPr="00527373" w:rsidRDefault="00256885" w:rsidP="00FC329D">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2129719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F755B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A0569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2714D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57F74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B5C027" w14:textId="77777777" w:rsidR="00256885" w:rsidRPr="00527373" w:rsidRDefault="00256885" w:rsidP="00FC329D">
            <w:pPr>
              <w:pStyle w:val="TAC"/>
            </w:pPr>
            <w:r w:rsidRPr="00527373">
              <w:t>2</w:t>
            </w:r>
          </w:p>
        </w:tc>
      </w:tr>
      <w:tr w:rsidR="00256885" w:rsidRPr="00527373" w14:paraId="27CE1947" w14:textId="77777777" w:rsidTr="00FC329D">
        <w:trPr>
          <w:trHeight w:val="188"/>
          <w:jc w:val="center"/>
        </w:trPr>
        <w:tc>
          <w:tcPr>
            <w:tcW w:w="1632" w:type="dxa"/>
            <w:vMerge/>
            <w:tcBorders>
              <w:left w:val="single" w:sz="4" w:space="0" w:color="auto"/>
              <w:right w:val="single" w:sz="4" w:space="0" w:color="auto"/>
            </w:tcBorders>
          </w:tcPr>
          <w:p w14:paraId="624B7DE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52920B8"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5D8EF9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6D196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7537B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6A45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3BA76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91CF64" w14:textId="77777777" w:rsidR="00256885" w:rsidRPr="00527373" w:rsidRDefault="00256885" w:rsidP="00FC329D">
            <w:pPr>
              <w:pStyle w:val="TAC"/>
            </w:pPr>
            <w:r w:rsidRPr="00527373">
              <w:t>9, 11</w:t>
            </w:r>
          </w:p>
        </w:tc>
      </w:tr>
      <w:tr w:rsidR="00256885" w:rsidRPr="00527373" w14:paraId="146FFEF2" w14:textId="77777777" w:rsidTr="00FC329D">
        <w:trPr>
          <w:trHeight w:val="188"/>
          <w:jc w:val="center"/>
        </w:trPr>
        <w:tc>
          <w:tcPr>
            <w:tcW w:w="1632" w:type="dxa"/>
            <w:vMerge/>
            <w:tcBorders>
              <w:left w:val="single" w:sz="4" w:space="0" w:color="auto"/>
              <w:right w:val="single" w:sz="4" w:space="0" w:color="auto"/>
            </w:tcBorders>
          </w:tcPr>
          <w:p w14:paraId="28AC8C7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E966D20" w14:textId="77777777" w:rsidR="00256885" w:rsidRPr="00527373" w:rsidRDefault="00256885" w:rsidP="00FC329D">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6BE55D0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EF83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F516A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72886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E827A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45B651" w14:textId="77777777" w:rsidR="00256885" w:rsidRPr="00527373" w:rsidRDefault="00256885" w:rsidP="00FC329D">
            <w:pPr>
              <w:pStyle w:val="TAC"/>
            </w:pPr>
            <w:r w:rsidRPr="00527373">
              <w:t>5</w:t>
            </w:r>
          </w:p>
        </w:tc>
      </w:tr>
      <w:tr w:rsidR="00256885" w:rsidRPr="00527373" w14:paraId="1DAB1749" w14:textId="77777777" w:rsidTr="00FC329D">
        <w:trPr>
          <w:trHeight w:val="188"/>
          <w:jc w:val="center"/>
        </w:trPr>
        <w:tc>
          <w:tcPr>
            <w:tcW w:w="1632" w:type="dxa"/>
            <w:vMerge/>
            <w:tcBorders>
              <w:left w:val="single" w:sz="4" w:space="0" w:color="auto"/>
              <w:right w:val="single" w:sz="4" w:space="0" w:color="auto"/>
            </w:tcBorders>
          </w:tcPr>
          <w:p w14:paraId="2794424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DBECE97" w14:textId="77777777" w:rsidR="00256885" w:rsidRPr="00527373" w:rsidRDefault="00256885" w:rsidP="00FC329D">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1C08774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D4EBE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6A181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2A0B4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FFB17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47C05A" w14:textId="77777777" w:rsidR="00256885" w:rsidRPr="00527373" w:rsidRDefault="00256885" w:rsidP="00FC329D">
            <w:pPr>
              <w:pStyle w:val="TAC"/>
            </w:pPr>
          </w:p>
        </w:tc>
      </w:tr>
      <w:tr w:rsidR="00256885" w:rsidRPr="00527373" w14:paraId="0642AA54" w14:textId="77777777" w:rsidTr="00FC329D">
        <w:trPr>
          <w:trHeight w:val="188"/>
          <w:jc w:val="center"/>
        </w:trPr>
        <w:tc>
          <w:tcPr>
            <w:tcW w:w="1632" w:type="dxa"/>
            <w:vMerge/>
            <w:tcBorders>
              <w:left w:val="single" w:sz="4" w:space="0" w:color="auto"/>
              <w:right w:val="single" w:sz="4" w:space="0" w:color="auto"/>
            </w:tcBorders>
          </w:tcPr>
          <w:p w14:paraId="47A9162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CC38659"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405D64E"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EFB3D3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690AE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40D2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0A0EE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E98290" w14:textId="77777777" w:rsidR="00256885" w:rsidRPr="00527373" w:rsidRDefault="00256885" w:rsidP="00FC329D">
            <w:pPr>
              <w:pStyle w:val="TAC"/>
            </w:pPr>
            <w:r w:rsidRPr="00527373">
              <w:t>9, 10</w:t>
            </w:r>
          </w:p>
        </w:tc>
      </w:tr>
      <w:tr w:rsidR="00256885" w:rsidRPr="00527373" w14:paraId="680C8DB7" w14:textId="77777777" w:rsidTr="00FC329D">
        <w:trPr>
          <w:trHeight w:val="188"/>
          <w:jc w:val="center"/>
        </w:trPr>
        <w:tc>
          <w:tcPr>
            <w:tcW w:w="1632" w:type="dxa"/>
            <w:vMerge/>
            <w:tcBorders>
              <w:left w:val="single" w:sz="4" w:space="0" w:color="auto"/>
              <w:right w:val="single" w:sz="4" w:space="0" w:color="auto"/>
            </w:tcBorders>
          </w:tcPr>
          <w:p w14:paraId="468D0E1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C625D5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A3123E" w14:textId="77777777" w:rsidR="00256885" w:rsidRPr="00527373" w:rsidRDefault="00256885" w:rsidP="00FC329D">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0EFFAD3E" w14:textId="77777777" w:rsidR="00256885" w:rsidRPr="00527373" w:rsidRDefault="00256885" w:rsidP="00FC329D">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1A5D967" w14:textId="77777777" w:rsidR="00256885" w:rsidRPr="00527373" w:rsidRDefault="00256885" w:rsidP="00FC329D">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291E888" w14:textId="77777777" w:rsidR="00256885" w:rsidRPr="00527373" w:rsidRDefault="00256885" w:rsidP="00FC329D">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929860" w14:textId="77777777" w:rsidR="00256885" w:rsidRPr="00527373" w:rsidRDefault="00256885" w:rsidP="00FC329D">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CEC808E" w14:textId="77777777" w:rsidR="00256885" w:rsidRPr="00527373" w:rsidRDefault="00256885" w:rsidP="00FC329D">
            <w:pPr>
              <w:pStyle w:val="TAC"/>
              <w:rPr>
                <w:rFonts w:eastAsia="PMingLiU"/>
              </w:rPr>
            </w:pPr>
            <w:r w:rsidRPr="00527373">
              <w:t>13</w:t>
            </w:r>
          </w:p>
        </w:tc>
      </w:tr>
      <w:tr w:rsidR="00256885" w:rsidRPr="00527373" w14:paraId="4E8C6601" w14:textId="77777777" w:rsidTr="00FC329D">
        <w:trPr>
          <w:trHeight w:val="188"/>
          <w:jc w:val="center"/>
        </w:trPr>
        <w:tc>
          <w:tcPr>
            <w:tcW w:w="1632" w:type="dxa"/>
            <w:vMerge/>
            <w:tcBorders>
              <w:left w:val="single" w:sz="4" w:space="0" w:color="auto"/>
              <w:right w:val="single" w:sz="4" w:space="0" w:color="auto"/>
            </w:tcBorders>
          </w:tcPr>
          <w:p w14:paraId="44A5A64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1E8FB3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FA2568" w14:textId="77777777" w:rsidR="00256885" w:rsidRPr="00527373" w:rsidRDefault="00256885" w:rsidP="00FC329D">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479B1A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A0B685" w14:textId="77777777" w:rsidR="00256885" w:rsidRPr="00527373" w:rsidRDefault="00256885" w:rsidP="00FC329D">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5F870A45" w14:textId="77777777" w:rsidR="00256885" w:rsidRPr="00527373" w:rsidRDefault="00256885" w:rsidP="00FC329D">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5AA1DFF1" w14:textId="77777777" w:rsidR="00256885" w:rsidRPr="00527373" w:rsidRDefault="00256885" w:rsidP="00FC329D">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0F190974" w14:textId="77777777" w:rsidR="00256885" w:rsidRPr="00527373" w:rsidRDefault="00256885" w:rsidP="00FC329D">
            <w:pPr>
              <w:pStyle w:val="TAC"/>
            </w:pPr>
            <w:r w:rsidRPr="00527373">
              <w:t>14</w:t>
            </w:r>
          </w:p>
        </w:tc>
      </w:tr>
      <w:tr w:rsidR="00256885" w:rsidRPr="00527373" w14:paraId="2D576C1D" w14:textId="77777777" w:rsidTr="00FC329D">
        <w:trPr>
          <w:trHeight w:val="188"/>
          <w:jc w:val="center"/>
        </w:trPr>
        <w:tc>
          <w:tcPr>
            <w:tcW w:w="1632" w:type="dxa"/>
            <w:vMerge/>
            <w:tcBorders>
              <w:left w:val="single" w:sz="4" w:space="0" w:color="auto"/>
              <w:right w:val="single" w:sz="4" w:space="0" w:color="auto"/>
            </w:tcBorders>
          </w:tcPr>
          <w:p w14:paraId="7B321D6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C9F384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400F96" w14:textId="77777777" w:rsidR="00256885" w:rsidRPr="00527373" w:rsidRDefault="00256885" w:rsidP="00FC329D">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1BA29BA7" w14:textId="77777777" w:rsidR="00256885" w:rsidRPr="00527373" w:rsidRDefault="00256885" w:rsidP="00FC329D">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483A04F3" w14:textId="77777777" w:rsidR="00256885" w:rsidRPr="00527373" w:rsidRDefault="00256885" w:rsidP="00FC329D">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74DCA95A" w14:textId="77777777" w:rsidR="00256885" w:rsidRPr="00527373" w:rsidRDefault="00256885" w:rsidP="00FC329D">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5059E20C" w14:textId="77777777" w:rsidR="00256885" w:rsidRPr="00527373" w:rsidRDefault="00256885" w:rsidP="00FC329D">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341C60B" w14:textId="77777777" w:rsidR="00256885" w:rsidRPr="00527373" w:rsidRDefault="00256885" w:rsidP="00FC329D">
            <w:pPr>
              <w:pStyle w:val="TAC"/>
              <w:rPr>
                <w:rFonts w:eastAsia="PMingLiU"/>
              </w:rPr>
            </w:pPr>
            <w:r w:rsidRPr="00527373">
              <w:t>5</w:t>
            </w:r>
          </w:p>
        </w:tc>
      </w:tr>
      <w:tr w:rsidR="00256885" w:rsidRPr="00527373" w14:paraId="4444F783" w14:textId="77777777" w:rsidTr="00FC329D">
        <w:trPr>
          <w:trHeight w:val="188"/>
          <w:jc w:val="center"/>
        </w:trPr>
        <w:tc>
          <w:tcPr>
            <w:tcW w:w="1632" w:type="dxa"/>
            <w:vMerge/>
            <w:tcBorders>
              <w:left w:val="single" w:sz="4" w:space="0" w:color="auto"/>
              <w:right w:val="single" w:sz="4" w:space="0" w:color="auto"/>
            </w:tcBorders>
          </w:tcPr>
          <w:p w14:paraId="0DDB5F6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3E7446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A385C1E"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F32BAE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39C947"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BEB5EA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9B909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072C8E" w14:textId="77777777" w:rsidR="00256885" w:rsidRPr="00527373" w:rsidRDefault="00256885" w:rsidP="00FC329D">
            <w:pPr>
              <w:pStyle w:val="TAC"/>
            </w:pPr>
          </w:p>
        </w:tc>
      </w:tr>
      <w:tr w:rsidR="00256885" w:rsidRPr="00527373" w14:paraId="3BD77097"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4D831B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4F7D3C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847022"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DCE7EF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EA0042"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18C0BD"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9A6E78E"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30E04B5" w14:textId="77777777" w:rsidR="00256885" w:rsidRPr="00527373" w:rsidRDefault="00256885" w:rsidP="00FC329D">
            <w:pPr>
              <w:pStyle w:val="TAC"/>
            </w:pPr>
            <w:r w:rsidRPr="00527373">
              <w:t>3, 9</w:t>
            </w:r>
          </w:p>
        </w:tc>
      </w:tr>
      <w:tr w:rsidR="00256885" w:rsidRPr="00527373" w14:paraId="4C8E1D2A" w14:textId="77777777" w:rsidTr="00FC329D">
        <w:trPr>
          <w:trHeight w:val="188"/>
          <w:jc w:val="center"/>
        </w:trPr>
        <w:tc>
          <w:tcPr>
            <w:tcW w:w="1632" w:type="dxa"/>
            <w:vMerge w:val="restart"/>
            <w:tcBorders>
              <w:left w:val="single" w:sz="4" w:space="0" w:color="auto"/>
              <w:right w:val="single" w:sz="4" w:space="0" w:color="auto"/>
            </w:tcBorders>
          </w:tcPr>
          <w:p w14:paraId="53072CB7" w14:textId="77777777" w:rsidR="00256885" w:rsidRPr="00527373" w:rsidRDefault="00256885" w:rsidP="00FC329D">
            <w:pPr>
              <w:pStyle w:val="TAC"/>
            </w:pPr>
            <w:r w:rsidRPr="00527373">
              <w:t>DC_3_n41,</w:t>
            </w:r>
          </w:p>
          <w:p w14:paraId="554B5CD8" w14:textId="77777777" w:rsidR="00256885" w:rsidRPr="00527373" w:rsidRDefault="00256885" w:rsidP="00FC329D">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4735A7AE" w14:textId="77777777" w:rsidR="00256885" w:rsidRPr="00527373" w:rsidRDefault="00256885" w:rsidP="00FC329D">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706E968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27EF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1E426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BE6D78B" w14:textId="77777777" w:rsidR="00256885" w:rsidRPr="00527373" w:rsidRDefault="00256885" w:rsidP="00FC329D">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01E7ACB7" w14:textId="77777777" w:rsidR="00256885" w:rsidRPr="00527373" w:rsidRDefault="00256885" w:rsidP="00FC329D">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FD9AB51" w14:textId="77777777" w:rsidR="00256885" w:rsidRPr="00527373" w:rsidRDefault="00256885" w:rsidP="00FC329D">
            <w:pPr>
              <w:pStyle w:val="TAC"/>
            </w:pPr>
          </w:p>
        </w:tc>
      </w:tr>
      <w:tr w:rsidR="00256885" w:rsidRPr="00527373" w14:paraId="004E9061" w14:textId="77777777" w:rsidTr="00FC329D">
        <w:trPr>
          <w:trHeight w:val="188"/>
          <w:jc w:val="center"/>
        </w:trPr>
        <w:tc>
          <w:tcPr>
            <w:tcW w:w="1632" w:type="dxa"/>
            <w:vMerge/>
            <w:tcBorders>
              <w:left w:val="single" w:sz="4" w:space="0" w:color="auto"/>
              <w:right w:val="single" w:sz="4" w:space="0" w:color="auto"/>
            </w:tcBorders>
          </w:tcPr>
          <w:p w14:paraId="0301C3D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75C2613F" w14:textId="77777777" w:rsidR="00256885" w:rsidRPr="00527373" w:rsidRDefault="00256885" w:rsidP="00FC329D">
            <w:pPr>
              <w:pStyle w:val="TAL"/>
            </w:pPr>
            <w:r w:rsidRPr="00527373">
              <w:t>E-UTRA Band 42, 52</w:t>
            </w:r>
          </w:p>
          <w:p w14:paraId="3D19A7CC" w14:textId="77777777" w:rsidR="00256885" w:rsidRPr="00527373" w:rsidRDefault="00256885" w:rsidP="00FC329D">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1C471BE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05F16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0B457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57433CF" w14:textId="77777777" w:rsidR="00256885" w:rsidRPr="00527373" w:rsidRDefault="00256885" w:rsidP="00FC329D">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25F43650" w14:textId="77777777" w:rsidR="00256885" w:rsidRPr="00527373" w:rsidRDefault="00256885" w:rsidP="00FC329D">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4D451B0" w14:textId="77777777" w:rsidR="00256885" w:rsidRPr="00527373" w:rsidRDefault="00256885" w:rsidP="00FC329D">
            <w:pPr>
              <w:pStyle w:val="TAC"/>
            </w:pPr>
          </w:p>
        </w:tc>
      </w:tr>
      <w:tr w:rsidR="00256885" w:rsidRPr="00527373" w14:paraId="60BE0B22"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10578A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29F1BCD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9E5573F"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E50E40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47C537"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tcPr>
          <w:p w14:paraId="0C65BA6E" w14:textId="77777777" w:rsidR="00256885" w:rsidRPr="00527373" w:rsidRDefault="00256885" w:rsidP="00FC329D">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35ADD3B8" w14:textId="77777777" w:rsidR="00256885" w:rsidRPr="00527373" w:rsidRDefault="00256885" w:rsidP="00FC329D">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68A017CD" w14:textId="77777777" w:rsidR="00256885" w:rsidRPr="00527373" w:rsidRDefault="00256885" w:rsidP="00FC329D">
            <w:pPr>
              <w:pStyle w:val="TAC"/>
            </w:pPr>
            <w:r w:rsidRPr="00527373">
              <w:rPr>
                <w:rFonts w:eastAsia="Yu Mincho"/>
              </w:rPr>
              <w:t>3</w:t>
            </w:r>
          </w:p>
        </w:tc>
      </w:tr>
      <w:tr w:rsidR="00256885" w:rsidRPr="00527373" w14:paraId="0F45E74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5BDF442" w14:textId="77777777" w:rsidR="00256885" w:rsidRPr="00527373" w:rsidRDefault="00256885" w:rsidP="00FC329D">
            <w:pPr>
              <w:pStyle w:val="TAC"/>
            </w:pPr>
            <w:r w:rsidRPr="00527373">
              <w:t>DC_3_n77</w:t>
            </w:r>
          </w:p>
          <w:p w14:paraId="1350912C" w14:textId="77777777" w:rsidR="00256885" w:rsidRPr="00527373" w:rsidRDefault="00256885" w:rsidP="00FC329D">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14DE0EF1" w14:textId="77777777" w:rsidR="00256885" w:rsidRPr="00527373" w:rsidRDefault="00256885" w:rsidP="00FC329D">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5EFF1B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19D6B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4F42B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003B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5C15A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B72651" w14:textId="77777777" w:rsidR="00256885" w:rsidRPr="00527373" w:rsidRDefault="00256885" w:rsidP="00FC329D">
            <w:pPr>
              <w:pStyle w:val="TAC"/>
            </w:pPr>
          </w:p>
        </w:tc>
      </w:tr>
      <w:tr w:rsidR="00256885" w:rsidRPr="00527373" w14:paraId="48FE9E63" w14:textId="77777777" w:rsidTr="00FC329D">
        <w:trPr>
          <w:trHeight w:val="188"/>
          <w:jc w:val="center"/>
        </w:trPr>
        <w:tc>
          <w:tcPr>
            <w:tcW w:w="1632" w:type="dxa"/>
            <w:vMerge/>
            <w:tcBorders>
              <w:left w:val="single" w:sz="4" w:space="0" w:color="auto"/>
              <w:right w:val="single" w:sz="4" w:space="0" w:color="auto"/>
            </w:tcBorders>
            <w:vAlign w:val="center"/>
          </w:tcPr>
          <w:p w14:paraId="07C6D10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14D0C5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3E07FC4"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92415E"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E291B5"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FCAF6F"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9E317B4"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811412F" w14:textId="77777777" w:rsidR="00256885" w:rsidRPr="00527373" w:rsidRDefault="00256885" w:rsidP="00FC329D">
            <w:pPr>
              <w:pStyle w:val="TAC"/>
            </w:pPr>
            <w:r w:rsidRPr="00527373">
              <w:t>3</w:t>
            </w:r>
          </w:p>
        </w:tc>
      </w:tr>
      <w:tr w:rsidR="00256885" w:rsidRPr="00527373" w14:paraId="46477C48"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6B0F0E9C" w14:textId="77777777" w:rsidR="00256885" w:rsidRPr="00527373" w:rsidRDefault="00256885" w:rsidP="00FC329D">
            <w:pPr>
              <w:pStyle w:val="TAC"/>
            </w:pPr>
            <w:r w:rsidRPr="00527373">
              <w:t>DC_3_n78</w:t>
            </w:r>
          </w:p>
          <w:p w14:paraId="3BB05DEC" w14:textId="77777777" w:rsidR="00256885" w:rsidRPr="00527373" w:rsidRDefault="00256885" w:rsidP="00FC329D">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78100C42" w14:textId="77777777" w:rsidR="00256885" w:rsidRPr="00527373" w:rsidRDefault="00256885" w:rsidP="00FC329D">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AB344E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670E6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9FB5D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0FFD0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6BD6E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204D6F" w14:textId="77777777" w:rsidR="00256885" w:rsidRPr="00527373" w:rsidRDefault="00256885" w:rsidP="00FC329D">
            <w:pPr>
              <w:pStyle w:val="TAC"/>
            </w:pPr>
          </w:p>
        </w:tc>
      </w:tr>
      <w:tr w:rsidR="00256885" w:rsidRPr="00527373" w14:paraId="45D89E41" w14:textId="77777777" w:rsidTr="00FC329D">
        <w:trPr>
          <w:trHeight w:val="188"/>
          <w:jc w:val="center"/>
        </w:trPr>
        <w:tc>
          <w:tcPr>
            <w:tcW w:w="1632" w:type="dxa"/>
            <w:vMerge/>
            <w:tcBorders>
              <w:left w:val="single" w:sz="4" w:space="0" w:color="auto"/>
              <w:right w:val="single" w:sz="4" w:space="0" w:color="auto"/>
            </w:tcBorders>
            <w:vAlign w:val="center"/>
          </w:tcPr>
          <w:p w14:paraId="3F77B1A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DE6D87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C0B18AF"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0BEC81D"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0FF8E0"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9CB51EA"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8123BBF"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E8B0200" w14:textId="77777777" w:rsidR="00256885" w:rsidRPr="00527373" w:rsidRDefault="00256885" w:rsidP="00FC329D">
            <w:pPr>
              <w:pStyle w:val="TAC"/>
            </w:pPr>
            <w:r w:rsidRPr="00527373">
              <w:t>3</w:t>
            </w:r>
          </w:p>
        </w:tc>
      </w:tr>
      <w:tr w:rsidR="00256885" w:rsidRPr="00527373" w14:paraId="63F915F8"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23BFECE" w14:textId="77777777" w:rsidR="00256885" w:rsidRPr="00527373" w:rsidRDefault="00256885" w:rsidP="00FC329D">
            <w:pPr>
              <w:pStyle w:val="TAC"/>
            </w:pPr>
            <w:r w:rsidRPr="00527373">
              <w:t>DC_3_n79</w:t>
            </w:r>
          </w:p>
          <w:p w14:paraId="72AADA7B" w14:textId="77777777" w:rsidR="00256885" w:rsidRPr="00527373" w:rsidRDefault="00256885" w:rsidP="00FC329D">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1F8CA2FC" w14:textId="77777777" w:rsidR="00256885" w:rsidRPr="00527373" w:rsidRDefault="00256885" w:rsidP="00FC329D">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155729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19EAE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55E7C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A89B6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5D778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C07FF1" w14:textId="77777777" w:rsidR="00256885" w:rsidRPr="00527373" w:rsidRDefault="00256885" w:rsidP="00FC329D">
            <w:pPr>
              <w:pStyle w:val="TAC"/>
            </w:pPr>
          </w:p>
        </w:tc>
      </w:tr>
      <w:tr w:rsidR="00256885" w:rsidRPr="00527373" w14:paraId="0ABC2441" w14:textId="77777777" w:rsidTr="00FC329D">
        <w:trPr>
          <w:trHeight w:val="188"/>
          <w:jc w:val="center"/>
        </w:trPr>
        <w:tc>
          <w:tcPr>
            <w:tcW w:w="1632" w:type="dxa"/>
            <w:vMerge/>
            <w:tcBorders>
              <w:left w:val="single" w:sz="4" w:space="0" w:color="auto"/>
              <w:right w:val="single" w:sz="4" w:space="0" w:color="auto"/>
            </w:tcBorders>
            <w:vAlign w:val="center"/>
          </w:tcPr>
          <w:p w14:paraId="65CCA7A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747B1D6" w14:textId="77777777" w:rsidR="00256885" w:rsidRPr="00527373" w:rsidRDefault="00256885" w:rsidP="00FC329D">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47E639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F73A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C447F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09FCC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33A96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F77E7C" w14:textId="77777777" w:rsidR="00256885" w:rsidRPr="00527373" w:rsidRDefault="00256885" w:rsidP="00FC329D">
            <w:pPr>
              <w:pStyle w:val="TAC"/>
            </w:pPr>
            <w:r w:rsidRPr="00527373">
              <w:t>2</w:t>
            </w:r>
          </w:p>
        </w:tc>
      </w:tr>
      <w:tr w:rsidR="00256885" w:rsidRPr="00527373" w14:paraId="57EC7867" w14:textId="77777777" w:rsidTr="00FC329D">
        <w:trPr>
          <w:trHeight w:val="188"/>
          <w:jc w:val="center"/>
        </w:trPr>
        <w:tc>
          <w:tcPr>
            <w:tcW w:w="1632" w:type="dxa"/>
            <w:vMerge/>
            <w:tcBorders>
              <w:left w:val="single" w:sz="4" w:space="0" w:color="auto"/>
              <w:right w:val="single" w:sz="4" w:space="0" w:color="auto"/>
            </w:tcBorders>
            <w:vAlign w:val="center"/>
          </w:tcPr>
          <w:p w14:paraId="6EC796D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9F2D66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4170F17"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3AAED0D"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F54E3C4"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6B29A17"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CCE2D8F"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CB6B28D" w14:textId="77777777" w:rsidR="00256885" w:rsidRPr="00527373" w:rsidRDefault="00256885" w:rsidP="00FC329D">
            <w:pPr>
              <w:pStyle w:val="TAC"/>
            </w:pPr>
            <w:r w:rsidRPr="00527373">
              <w:t>3</w:t>
            </w:r>
          </w:p>
        </w:tc>
      </w:tr>
      <w:tr w:rsidR="00256885" w:rsidRPr="00527373" w14:paraId="16A46239"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5D3F591" w14:textId="77777777" w:rsidR="00256885" w:rsidRPr="00527373" w:rsidRDefault="00256885" w:rsidP="00FC329D">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4F806F9A" w14:textId="77777777" w:rsidR="00256885" w:rsidRPr="00527373" w:rsidRDefault="00256885" w:rsidP="00FC329D">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D463C1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B18D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4C09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0CCAC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CB118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6D13FA" w14:textId="77777777" w:rsidR="00256885" w:rsidRPr="00527373" w:rsidRDefault="00256885" w:rsidP="00FC329D">
            <w:pPr>
              <w:pStyle w:val="TAC"/>
            </w:pPr>
          </w:p>
        </w:tc>
      </w:tr>
      <w:tr w:rsidR="00256885" w:rsidRPr="00527373" w14:paraId="29676E07" w14:textId="77777777" w:rsidTr="00FC329D">
        <w:trPr>
          <w:trHeight w:val="188"/>
          <w:jc w:val="center"/>
        </w:trPr>
        <w:tc>
          <w:tcPr>
            <w:tcW w:w="1632" w:type="dxa"/>
            <w:vMerge/>
            <w:tcBorders>
              <w:left w:val="single" w:sz="4" w:space="0" w:color="auto"/>
              <w:right w:val="single" w:sz="4" w:space="0" w:color="auto"/>
            </w:tcBorders>
          </w:tcPr>
          <w:p w14:paraId="3B58D6A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A30D755" w14:textId="77777777" w:rsidR="00256885" w:rsidRPr="00527373" w:rsidRDefault="00256885" w:rsidP="00FC329D">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1EC1B6F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4E87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A6E2B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53626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F251B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36E7CC" w14:textId="77777777" w:rsidR="00256885" w:rsidRPr="00527373" w:rsidRDefault="00256885" w:rsidP="00FC329D">
            <w:pPr>
              <w:pStyle w:val="TAC"/>
            </w:pPr>
            <w:r w:rsidRPr="00527373">
              <w:t>5</w:t>
            </w:r>
          </w:p>
        </w:tc>
      </w:tr>
      <w:tr w:rsidR="00256885" w:rsidRPr="00527373" w14:paraId="251880B5" w14:textId="77777777" w:rsidTr="00FC329D">
        <w:trPr>
          <w:trHeight w:val="188"/>
          <w:jc w:val="center"/>
        </w:trPr>
        <w:tc>
          <w:tcPr>
            <w:tcW w:w="1632" w:type="dxa"/>
            <w:vMerge/>
            <w:tcBorders>
              <w:left w:val="single" w:sz="4" w:space="0" w:color="auto"/>
              <w:right w:val="single" w:sz="4" w:space="0" w:color="auto"/>
            </w:tcBorders>
          </w:tcPr>
          <w:p w14:paraId="7FF4D21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E2D9EFD" w14:textId="77777777" w:rsidR="00256885" w:rsidRPr="00527373" w:rsidRDefault="00256885" w:rsidP="00FC329D">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673944D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40DA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DB0E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58DFA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8804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AEEF20" w14:textId="77777777" w:rsidR="00256885" w:rsidRPr="00527373" w:rsidRDefault="00256885" w:rsidP="00FC329D">
            <w:pPr>
              <w:pStyle w:val="TAC"/>
            </w:pPr>
            <w:r w:rsidRPr="00527373">
              <w:t>5</w:t>
            </w:r>
          </w:p>
        </w:tc>
      </w:tr>
      <w:tr w:rsidR="00256885" w:rsidRPr="00527373" w14:paraId="58C39106" w14:textId="77777777" w:rsidTr="00FC329D">
        <w:trPr>
          <w:trHeight w:val="188"/>
          <w:jc w:val="center"/>
        </w:trPr>
        <w:tc>
          <w:tcPr>
            <w:tcW w:w="1632" w:type="dxa"/>
            <w:vMerge/>
            <w:tcBorders>
              <w:left w:val="single" w:sz="4" w:space="0" w:color="auto"/>
              <w:right w:val="single" w:sz="4" w:space="0" w:color="auto"/>
            </w:tcBorders>
          </w:tcPr>
          <w:p w14:paraId="380E70C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D085D27" w14:textId="77777777" w:rsidR="00256885" w:rsidRPr="00527373" w:rsidRDefault="00256885" w:rsidP="00FC329D">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4EA6E1E" w14:textId="77777777" w:rsidR="00256885" w:rsidRPr="00527373" w:rsidRDefault="00256885" w:rsidP="00FC329D">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108F63A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EE763F" w14:textId="77777777" w:rsidR="00256885" w:rsidRPr="00527373" w:rsidRDefault="00256885" w:rsidP="00FC329D">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423B4FC3" w14:textId="77777777" w:rsidR="00256885" w:rsidRPr="00527373" w:rsidRDefault="00256885" w:rsidP="00FC329D">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86FD5D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56C59F2" w14:textId="77777777" w:rsidR="00256885" w:rsidRPr="00527373" w:rsidRDefault="00256885" w:rsidP="00FC329D">
            <w:pPr>
              <w:pStyle w:val="TAC"/>
            </w:pPr>
          </w:p>
        </w:tc>
      </w:tr>
      <w:tr w:rsidR="00256885" w:rsidRPr="00527373" w14:paraId="6536D1F4" w14:textId="77777777" w:rsidTr="00FC329D">
        <w:trPr>
          <w:trHeight w:val="188"/>
          <w:jc w:val="center"/>
        </w:trPr>
        <w:tc>
          <w:tcPr>
            <w:tcW w:w="1632" w:type="dxa"/>
            <w:vMerge/>
            <w:tcBorders>
              <w:left w:val="single" w:sz="4" w:space="0" w:color="auto"/>
              <w:right w:val="single" w:sz="4" w:space="0" w:color="auto"/>
            </w:tcBorders>
          </w:tcPr>
          <w:p w14:paraId="619F739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D231F1C" w14:textId="77777777" w:rsidR="00256885" w:rsidRPr="00527373" w:rsidRDefault="00256885" w:rsidP="00FC329D">
            <w:pPr>
              <w:pStyle w:val="TAL"/>
              <w:rPr>
                <w:szCs w:val="18"/>
              </w:rPr>
            </w:pPr>
            <w:r w:rsidRPr="00527373">
              <w:t>E-UTRA Band 41, 43</w:t>
            </w:r>
            <w:r w:rsidRPr="00527373">
              <w:rPr>
                <w:lang w:eastAsia="ja-JP"/>
              </w:rPr>
              <w:t>, 53</w:t>
            </w:r>
          </w:p>
          <w:p w14:paraId="076D3D2F"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4D0D68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C35B4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908E6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B3CB5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8C1B0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F68AC7" w14:textId="77777777" w:rsidR="00256885" w:rsidRPr="00527373" w:rsidRDefault="00256885" w:rsidP="00FC329D">
            <w:pPr>
              <w:pStyle w:val="TAC"/>
            </w:pPr>
            <w:r w:rsidRPr="00527373">
              <w:t>2</w:t>
            </w:r>
          </w:p>
        </w:tc>
      </w:tr>
      <w:tr w:rsidR="00256885" w:rsidRPr="00527373" w14:paraId="10ED8DD8"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321596F" w14:textId="77777777" w:rsidR="00256885" w:rsidRPr="00527373" w:rsidRDefault="00256885" w:rsidP="00FC329D">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317097FF" w14:textId="77777777" w:rsidR="00256885" w:rsidRPr="00527373" w:rsidRDefault="00256885" w:rsidP="00FC329D">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783CC9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4D454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678F0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E60DE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AF359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A805A6" w14:textId="77777777" w:rsidR="00256885" w:rsidRPr="00527373" w:rsidRDefault="00256885" w:rsidP="00FC329D">
            <w:pPr>
              <w:pStyle w:val="TAC"/>
            </w:pPr>
          </w:p>
        </w:tc>
      </w:tr>
      <w:tr w:rsidR="00256885" w:rsidRPr="00527373" w14:paraId="1AF8FEDC" w14:textId="77777777" w:rsidTr="00FC329D">
        <w:trPr>
          <w:trHeight w:val="188"/>
          <w:jc w:val="center"/>
        </w:trPr>
        <w:tc>
          <w:tcPr>
            <w:tcW w:w="1632" w:type="dxa"/>
            <w:vMerge/>
            <w:tcBorders>
              <w:left w:val="single" w:sz="4" w:space="0" w:color="auto"/>
              <w:right w:val="single" w:sz="4" w:space="0" w:color="auto"/>
            </w:tcBorders>
          </w:tcPr>
          <w:p w14:paraId="0467577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B9301FE" w14:textId="77777777" w:rsidR="00256885" w:rsidRPr="00527373" w:rsidRDefault="00256885" w:rsidP="00FC329D">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1C022A0" w14:textId="77777777" w:rsidR="00256885" w:rsidRPr="00527373" w:rsidRDefault="00256885" w:rsidP="00FC329D">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2FD143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FC5AE4" w14:textId="77777777" w:rsidR="00256885" w:rsidRPr="00527373" w:rsidRDefault="00256885" w:rsidP="00FC329D">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6937B46B" w14:textId="77777777" w:rsidR="00256885" w:rsidRPr="00527373" w:rsidRDefault="00256885" w:rsidP="00FC329D">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91153A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C3CF6A" w14:textId="77777777" w:rsidR="00256885" w:rsidRPr="00527373" w:rsidRDefault="00256885" w:rsidP="00FC329D">
            <w:pPr>
              <w:pStyle w:val="TAC"/>
            </w:pPr>
          </w:p>
        </w:tc>
      </w:tr>
      <w:tr w:rsidR="00256885" w:rsidRPr="00527373" w14:paraId="3DB10FD5"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5D56003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4753CE1F" w14:textId="77777777" w:rsidR="00256885" w:rsidRPr="00527373" w:rsidRDefault="00256885" w:rsidP="00FC329D">
            <w:pPr>
              <w:pStyle w:val="TAL"/>
              <w:rPr>
                <w:szCs w:val="18"/>
              </w:rPr>
            </w:pPr>
            <w:r w:rsidRPr="00527373">
              <w:t>E-UTRA Band 41, 42, 48, 52</w:t>
            </w:r>
          </w:p>
          <w:p w14:paraId="75174A4F"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98AAAB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C5002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A4D7A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F1EDB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3993B2"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E3E410" w14:textId="77777777" w:rsidR="00256885" w:rsidRPr="00527373" w:rsidRDefault="00256885" w:rsidP="00FC329D">
            <w:pPr>
              <w:pStyle w:val="TAC"/>
            </w:pPr>
            <w:r w:rsidRPr="00527373">
              <w:t>2</w:t>
            </w:r>
          </w:p>
        </w:tc>
      </w:tr>
      <w:tr w:rsidR="00256885" w:rsidRPr="00527373" w14:paraId="59499BE1"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CB925EF" w14:textId="77777777" w:rsidR="00256885" w:rsidRPr="00527373" w:rsidRDefault="00256885" w:rsidP="00FC329D">
            <w:pPr>
              <w:pStyle w:val="TAC"/>
            </w:pPr>
            <w:r w:rsidRPr="00527373">
              <w:t>DC_5</w:t>
            </w:r>
            <w:r w:rsidRPr="00527373">
              <w:rPr>
                <w:rFonts w:eastAsia="맑은 고딕"/>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75F12D91" w14:textId="77777777" w:rsidR="00256885" w:rsidRPr="00527373" w:rsidRDefault="00256885" w:rsidP="00FC329D">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06E1B8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2A34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DF564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FCC591" w14:textId="77777777" w:rsidR="00256885" w:rsidRPr="00527373" w:rsidRDefault="00256885" w:rsidP="00FC329D">
            <w:pPr>
              <w:pStyle w:val="TAC"/>
              <w:rPr>
                <w:rFonts w:eastAsia="맑은 고딕"/>
              </w:rPr>
            </w:pPr>
            <w:r w:rsidRPr="00527373">
              <w:rPr>
                <w:rFonts w:eastAsia="맑은 고딕"/>
              </w:rPr>
              <w:t>-50</w:t>
            </w:r>
          </w:p>
        </w:tc>
        <w:tc>
          <w:tcPr>
            <w:tcW w:w="749" w:type="dxa"/>
            <w:tcBorders>
              <w:top w:val="single" w:sz="4" w:space="0" w:color="auto"/>
              <w:left w:val="nil"/>
              <w:bottom w:val="single" w:sz="4" w:space="0" w:color="auto"/>
              <w:right w:val="single" w:sz="4" w:space="0" w:color="auto"/>
            </w:tcBorders>
            <w:noWrap/>
            <w:vAlign w:val="center"/>
          </w:tcPr>
          <w:p w14:paraId="3034303B"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5D2B1821" w14:textId="77777777" w:rsidR="00256885" w:rsidRPr="00527373" w:rsidRDefault="00256885" w:rsidP="00FC329D">
            <w:pPr>
              <w:pStyle w:val="TAC"/>
            </w:pPr>
          </w:p>
        </w:tc>
      </w:tr>
      <w:tr w:rsidR="00256885" w:rsidRPr="00527373" w14:paraId="5F90BB03" w14:textId="77777777" w:rsidTr="00FC329D">
        <w:trPr>
          <w:trHeight w:val="188"/>
          <w:jc w:val="center"/>
        </w:trPr>
        <w:tc>
          <w:tcPr>
            <w:tcW w:w="1632" w:type="dxa"/>
            <w:vMerge/>
            <w:tcBorders>
              <w:left w:val="single" w:sz="4" w:space="0" w:color="auto"/>
              <w:right w:val="single" w:sz="4" w:space="0" w:color="auto"/>
            </w:tcBorders>
          </w:tcPr>
          <w:p w14:paraId="77EDE42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C57593A" w14:textId="77777777" w:rsidR="00256885" w:rsidRPr="00527373" w:rsidRDefault="00256885" w:rsidP="00FC329D">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3E06FFFB" w14:textId="77777777" w:rsidR="00256885" w:rsidRPr="00527373" w:rsidRDefault="00256885" w:rsidP="00FC329D">
            <w:pPr>
              <w:pStyle w:val="TAC"/>
            </w:pPr>
            <w:r w:rsidRPr="00527373">
              <w:rPr>
                <w:rFonts w:eastAsia="맑은 고딕"/>
              </w:rPr>
              <w:t>859</w:t>
            </w:r>
          </w:p>
        </w:tc>
        <w:tc>
          <w:tcPr>
            <w:tcW w:w="310" w:type="dxa"/>
            <w:tcBorders>
              <w:top w:val="single" w:sz="4" w:space="0" w:color="auto"/>
              <w:left w:val="nil"/>
              <w:bottom w:val="single" w:sz="4" w:space="0" w:color="auto"/>
              <w:right w:val="single" w:sz="4" w:space="0" w:color="auto"/>
            </w:tcBorders>
            <w:vAlign w:val="center"/>
          </w:tcPr>
          <w:p w14:paraId="2D97080B" w14:textId="77777777" w:rsidR="00256885" w:rsidRPr="00527373" w:rsidRDefault="00256885" w:rsidP="00FC329D">
            <w:pPr>
              <w:pStyle w:val="TAC"/>
            </w:pPr>
            <w:r w:rsidRPr="00527373">
              <w:rPr>
                <w:rFonts w:eastAsia="맑은 고딕"/>
              </w:rPr>
              <w:t>-</w:t>
            </w:r>
          </w:p>
        </w:tc>
        <w:tc>
          <w:tcPr>
            <w:tcW w:w="937" w:type="dxa"/>
            <w:tcBorders>
              <w:top w:val="single" w:sz="4" w:space="0" w:color="auto"/>
              <w:left w:val="nil"/>
              <w:bottom w:val="single" w:sz="4" w:space="0" w:color="auto"/>
              <w:right w:val="single" w:sz="4" w:space="0" w:color="auto"/>
            </w:tcBorders>
            <w:vAlign w:val="center"/>
          </w:tcPr>
          <w:p w14:paraId="161C48E5" w14:textId="77777777" w:rsidR="00256885" w:rsidRPr="00527373" w:rsidRDefault="00256885" w:rsidP="00FC329D">
            <w:pPr>
              <w:pStyle w:val="TAC"/>
            </w:pPr>
            <w:r w:rsidRPr="00527373">
              <w:rPr>
                <w:rFonts w:eastAsia="맑은 고딕"/>
              </w:rPr>
              <w:t>869</w:t>
            </w:r>
          </w:p>
        </w:tc>
        <w:tc>
          <w:tcPr>
            <w:tcW w:w="1172" w:type="dxa"/>
            <w:tcBorders>
              <w:top w:val="single" w:sz="4" w:space="0" w:color="auto"/>
              <w:left w:val="nil"/>
              <w:bottom w:val="single" w:sz="4" w:space="0" w:color="auto"/>
              <w:right w:val="single" w:sz="4" w:space="0" w:color="auto"/>
            </w:tcBorders>
            <w:vAlign w:val="center"/>
          </w:tcPr>
          <w:p w14:paraId="562523D3" w14:textId="77777777" w:rsidR="00256885" w:rsidRPr="00527373" w:rsidRDefault="00256885" w:rsidP="00FC329D">
            <w:pPr>
              <w:pStyle w:val="TAC"/>
              <w:rPr>
                <w:rFonts w:eastAsia="맑은 고딕"/>
              </w:rPr>
            </w:pPr>
            <w:r w:rsidRPr="00527373">
              <w:rPr>
                <w:rFonts w:eastAsia="맑은 고딕"/>
              </w:rPr>
              <w:t>-27</w:t>
            </w:r>
          </w:p>
        </w:tc>
        <w:tc>
          <w:tcPr>
            <w:tcW w:w="749" w:type="dxa"/>
            <w:tcBorders>
              <w:top w:val="single" w:sz="4" w:space="0" w:color="auto"/>
              <w:left w:val="nil"/>
              <w:bottom w:val="single" w:sz="4" w:space="0" w:color="auto"/>
              <w:right w:val="single" w:sz="4" w:space="0" w:color="auto"/>
            </w:tcBorders>
            <w:noWrap/>
            <w:vAlign w:val="center"/>
          </w:tcPr>
          <w:p w14:paraId="69DC3D0D"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411F0F0A" w14:textId="77777777" w:rsidR="00256885" w:rsidRPr="00527373" w:rsidRDefault="00256885" w:rsidP="00FC329D">
            <w:pPr>
              <w:pStyle w:val="TAC"/>
            </w:pPr>
          </w:p>
        </w:tc>
      </w:tr>
      <w:tr w:rsidR="00256885" w:rsidRPr="00527373" w14:paraId="6FD74F4F" w14:textId="77777777" w:rsidTr="00FC329D">
        <w:trPr>
          <w:trHeight w:val="188"/>
          <w:jc w:val="center"/>
        </w:trPr>
        <w:tc>
          <w:tcPr>
            <w:tcW w:w="1632" w:type="dxa"/>
            <w:vMerge/>
            <w:tcBorders>
              <w:left w:val="single" w:sz="4" w:space="0" w:color="auto"/>
              <w:right w:val="single" w:sz="4" w:space="0" w:color="auto"/>
            </w:tcBorders>
          </w:tcPr>
          <w:p w14:paraId="4E634DC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2AB0C5A" w14:textId="77777777" w:rsidR="00256885" w:rsidRPr="00527373" w:rsidRDefault="00256885" w:rsidP="00FC329D">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705C2B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0BE78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BD37D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36C13" w14:textId="77777777" w:rsidR="00256885" w:rsidRPr="00527373" w:rsidRDefault="00256885" w:rsidP="00FC329D">
            <w:pPr>
              <w:pStyle w:val="TAC"/>
              <w:rPr>
                <w:rFonts w:eastAsia="맑은 고딕"/>
              </w:rPr>
            </w:pPr>
            <w:r w:rsidRPr="00527373">
              <w:rPr>
                <w:rFonts w:eastAsia="맑은 고딕"/>
              </w:rPr>
              <w:t>-50</w:t>
            </w:r>
          </w:p>
        </w:tc>
        <w:tc>
          <w:tcPr>
            <w:tcW w:w="749" w:type="dxa"/>
            <w:tcBorders>
              <w:top w:val="single" w:sz="4" w:space="0" w:color="auto"/>
              <w:left w:val="nil"/>
              <w:bottom w:val="single" w:sz="4" w:space="0" w:color="auto"/>
              <w:right w:val="single" w:sz="4" w:space="0" w:color="auto"/>
            </w:tcBorders>
            <w:noWrap/>
            <w:vAlign w:val="center"/>
          </w:tcPr>
          <w:p w14:paraId="2C25FE54"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489AA5CC" w14:textId="77777777" w:rsidR="00256885" w:rsidRPr="00527373" w:rsidRDefault="00256885" w:rsidP="00FC329D">
            <w:pPr>
              <w:pStyle w:val="TAC"/>
            </w:pPr>
            <w:r w:rsidRPr="00527373">
              <w:rPr>
                <w:rFonts w:eastAsia="맑은 고딕"/>
              </w:rPr>
              <w:t>2,7</w:t>
            </w:r>
          </w:p>
        </w:tc>
      </w:tr>
      <w:tr w:rsidR="00256885" w:rsidRPr="00527373" w14:paraId="7A1ABB60"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20A7F7D" w14:textId="77777777" w:rsidR="00256885" w:rsidRPr="00527373" w:rsidRDefault="00256885" w:rsidP="00FC329D">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7C9A691" w14:textId="77777777" w:rsidR="00256885" w:rsidRPr="00527373" w:rsidRDefault="00256885" w:rsidP="00FC329D">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6E07DF71" w14:textId="77777777" w:rsidR="00256885" w:rsidRPr="00527373" w:rsidRDefault="00256885" w:rsidP="00FC329D">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3F13D8ED" w14:textId="77777777" w:rsidR="00256885" w:rsidRPr="00527373" w:rsidRDefault="00256885" w:rsidP="00FC329D">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75E512"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0E1CFBD"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EB4439"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A5323F"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8583B7" w14:textId="77777777" w:rsidR="00256885" w:rsidRPr="00527373" w:rsidRDefault="00256885" w:rsidP="00FC329D">
            <w:pPr>
              <w:pStyle w:val="TAC"/>
              <w:rPr>
                <w:rFonts w:eastAsia="맑은 고딕"/>
                <w:kern w:val="2"/>
                <w:szCs w:val="18"/>
              </w:rPr>
            </w:pPr>
          </w:p>
        </w:tc>
      </w:tr>
      <w:tr w:rsidR="00256885" w:rsidRPr="00527373" w14:paraId="7C4F9588" w14:textId="77777777" w:rsidTr="00FC329D">
        <w:trPr>
          <w:trHeight w:val="188"/>
          <w:jc w:val="center"/>
        </w:trPr>
        <w:tc>
          <w:tcPr>
            <w:tcW w:w="1632" w:type="dxa"/>
            <w:vMerge/>
            <w:tcBorders>
              <w:left w:val="single" w:sz="4" w:space="0" w:color="auto"/>
              <w:right w:val="single" w:sz="4" w:space="0" w:color="auto"/>
            </w:tcBorders>
            <w:vAlign w:val="center"/>
          </w:tcPr>
          <w:p w14:paraId="6E933F0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E68767" w14:textId="77777777" w:rsidR="00256885" w:rsidRPr="00527373" w:rsidRDefault="00256885" w:rsidP="00FC329D">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23E53E61" w14:textId="77777777" w:rsidR="00256885" w:rsidRPr="00527373" w:rsidRDefault="00256885" w:rsidP="00FC329D">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96DF6A"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305A69F"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D5F5AE"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3EFED5"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C31D7F" w14:textId="77777777" w:rsidR="00256885" w:rsidRPr="00527373" w:rsidRDefault="00256885" w:rsidP="00FC329D">
            <w:pPr>
              <w:pStyle w:val="TAC"/>
              <w:rPr>
                <w:rFonts w:eastAsia="맑은 고딕"/>
                <w:kern w:val="2"/>
                <w:szCs w:val="18"/>
              </w:rPr>
            </w:pPr>
            <w:r w:rsidRPr="00527373">
              <w:t>2</w:t>
            </w:r>
          </w:p>
        </w:tc>
      </w:tr>
      <w:tr w:rsidR="00256885" w:rsidRPr="00527373" w14:paraId="112F9EAF" w14:textId="77777777" w:rsidTr="00FC329D">
        <w:trPr>
          <w:trHeight w:val="188"/>
          <w:jc w:val="center"/>
        </w:trPr>
        <w:tc>
          <w:tcPr>
            <w:tcW w:w="1632" w:type="dxa"/>
            <w:vMerge/>
            <w:tcBorders>
              <w:left w:val="single" w:sz="4" w:space="0" w:color="auto"/>
              <w:right w:val="single" w:sz="4" w:space="0" w:color="auto"/>
            </w:tcBorders>
          </w:tcPr>
          <w:p w14:paraId="1428811D"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EDEF01" w14:textId="77777777" w:rsidR="00256885" w:rsidRPr="00527373" w:rsidRDefault="00256885" w:rsidP="00FC329D">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72F6DF6A" w14:textId="77777777" w:rsidR="00256885" w:rsidRPr="00527373" w:rsidRDefault="00256885" w:rsidP="00FC329D">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E5CEA3"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234F0B3"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2C051"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98D398"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FA44D5" w14:textId="77777777" w:rsidR="00256885" w:rsidRPr="00527373" w:rsidRDefault="00256885" w:rsidP="00FC329D">
            <w:pPr>
              <w:pStyle w:val="TAC"/>
              <w:rPr>
                <w:rFonts w:eastAsia="맑은 고딕"/>
                <w:kern w:val="2"/>
                <w:szCs w:val="18"/>
              </w:rPr>
            </w:pPr>
            <w:r w:rsidRPr="00527373">
              <w:t>5</w:t>
            </w:r>
          </w:p>
        </w:tc>
      </w:tr>
      <w:tr w:rsidR="00256885" w:rsidRPr="00527373" w14:paraId="717F88D4" w14:textId="77777777" w:rsidTr="00FC329D">
        <w:trPr>
          <w:trHeight w:val="188"/>
          <w:jc w:val="center"/>
        </w:trPr>
        <w:tc>
          <w:tcPr>
            <w:tcW w:w="1632" w:type="dxa"/>
            <w:vMerge/>
            <w:tcBorders>
              <w:left w:val="single" w:sz="4" w:space="0" w:color="auto"/>
              <w:right w:val="single" w:sz="4" w:space="0" w:color="auto"/>
            </w:tcBorders>
          </w:tcPr>
          <w:p w14:paraId="6AE76A6D"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EAC30B"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B49691F" w14:textId="77777777" w:rsidR="00256885" w:rsidRPr="00527373" w:rsidRDefault="00256885" w:rsidP="00FC329D">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3A5281DC" w14:textId="77777777" w:rsidR="00256885" w:rsidRPr="00527373" w:rsidRDefault="00256885" w:rsidP="00FC329D">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0A4CA639" w14:textId="77777777" w:rsidR="00256885" w:rsidRPr="00527373" w:rsidRDefault="00256885" w:rsidP="00FC329D">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39918F41" w14:textId="77777777" w:rsidR="00256885" w:rsidRPr="00527373" w:rsidRDefault="00256885" w:rsidP="00FC329D">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0319372"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F2464C" w14:textId="77777777" w:rsidR="00256885" w:rsidRPr="00527373" w:rsidRDefault="00256885" w:rsidP="00FC329D">
            <w:pPr>
              <w:pStyle w:val="TAC"/>
              <w:rPr>
                <w:rFonts w:eastAsia="맑은 고딕"/>
                <w:kern w:val="2"/>
                <w:szCs w:val="18"/>
              </w:rPr>
            </w:pPr>
            <w:r w:rsidRPr="00527373">
              <w:t>5,16</w:t>
            </w:r>
          </w:p>
        </w:tc>
      </w:tr>
      <w:tr w:rsidR="00256885" w:rsidRPr="00527373" w14:paraId="3FC75030" w14:textId="77777777" w:rsidTr="00FC329D">
        <w:trPr>
          <w:trHeight w:val="188"/>
          <w:jc w:val="center"/>
        </w:trPr>
        <w:tc>
          <w:tcPr>
            <w:tcW w:w="1632" w:type="dxa"/>
            <w:vMerge/>
            <w:tcBorders>
              <w:left w:val="single" w:sz="4" w:space="0" w:color="auto"/>
              <w:right w:val="single" w:sz="4" w:space="0" w:color="auto"/>
            </w:tcBorders>
          </w:tcPr>
          <w:p w14:paraId="44B12833"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5FF7AE"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ADAF2C" w14:textId="77777777" w:rsidR="00256885" w:rsidRPr="00527373" w:rsidRDefault="00256885" w:rsidP="00FC329D">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2125E01C" w14:textId="77777777" w:rsidR="00256885" w:rsidRPr="00527373" w:rsidRDefault="00256885" w:rsidP="00FC329D">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451363B2" w14:textId="77777777" w:rsidR="00256885" w:rsidRPr="00527373" w:rsidRDefault="00256885" w:rsidP="00FC329D">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13E46F1F" w14:textId="77777777" w:rsidR="00256885" w:rsidRPr="00527373" w:rsidRDefault="00256885" w:rsidP="00FC329D">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D87A85E" w14:textId="77777777" w:rsidR="00256885" w:rsidRPr="00527373" w:rsidRDefault="00256885" w:rsidP="00FC329D">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52E928" w14:textId="77777777" w:rsidR="00256885" w:rsidRPr="00527373" w:rsidRDefault="00256885" w:rsidP="00FC329D">
            <w:pPr>
              <w:pStyle w:val="TAC"/>
              <w:rPr>
                <w:rFonts w:eastAsia="맑은 고딕"/>
                <w:kern w:val="2"/>
                <w:szCs w:val="18"/>
              </w:rPr>
            </w:pPr>
            <w:r w:rsidRPr="00527373">
              <w:t xml:space="preserve">5, </w:t>
            </w:r>
            <w:r w:rsidRPr="00527373">
              <w:rPr>
                <w:rFonts w:eastAsia="Yu Mincho"/>
                <w:lang w:eastAsia="ja-JP"/>
              </w:rPr>
              <w:t>7,</w:t>
            </w:r>
            <w:r w:rsidRPr="00527373">
              <w:t>16</w:t>
            </w:r>
          </w:p>
        </w:tc>
      </w:tr>
      <w:tr w:rsidR="00256885" w:rsidRPr="00527373" w14:paraId="5F915163" w14:textId="77777777" w:rsidTr="00FC329D">
        <w:trPr>
          <w:trHeight w:val="188"/>
          <w:jc w:val="center"/>
        </w:trPr>
        <w:tc>
          <w:tcPr>
            <w:tcW w:w="1632" w:type="dxa"/>
            <w:vMerge/>
            <w:tcBorders>
              <w:left w:val="single" w:sz="4" w:space="0" w:color="auto"/>
              <w:right w:val="single" w:sz="4" w:space="0" w:color="auto"/>
            </w:tcBorders>
          </w:tcPr>
          <w:p w14:paraId="5C5C252A"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60AB365"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390FC2F" w14:textId="77777777" w:rsidR="00256885" w:rsidRPr="00527373" w:rsidRDefault="00256885" w:rsidP="00FC329D">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1C2796C1" w14:textId="77777777" w:rsidR="00256885" w:rsidRPr="00527373" w:rsidRDefault="00256885" w:rsidP="00FC329D">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35CF315F" w14:textId="77777777" w:rsidR="00256885" w:rsidRPr="00527373" w:rsidRDefault="00256885" w:rsidP="00FC329D">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68A5D962" w14:textId="77777777" w:rsidR="00256885" w:rsidRPr="00527373" w:rsidRDefault="00256885" w:rsidP="00FC329D">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D917691" w14:textId="77777777" w:rsidR="00256885" w:rsidRPr="00527373" w:rsidRDefault="00256885" w:rsidP="00FC329D">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07E7D15" w14:textId="77777777" w:rsidR="00256885" w:rsidRPr="00527373" w:rsidRDefault="00256885" w:rsidP="00FC329D">
            <w:pPr>
              <w:pStyle w:val="TAC"/>
              <w:rPr>
                <w:rFonts w:eastAsia="맑은 고딕"/>
                <w:kern w:val="2"/>
                <w:szCs w:val="18"/>
              </w:rPr>
            </w:pPr>
            <w:r w:rsidRPr="00527373">
              <w:t>5, 7,16</w:t>
            </w:r>
          </w:p>
        </w:tc>
      </w:tr>
      <w:tr w:rsidR="00256885" w:rsidRPr="00527373" w14:paraId="0724DE9C" w14:textId="77777777" w:rsidTr="00FC329D">
        <w:trPr>
          <w:trHeight w:val="188"/>
          <w:jc w:val="center"/>
        </w:trPr>
        <w:tc>
          <w:tcPr>
            <w:tcW w:w="1632" w:type="dxa"/>
            <w:vMerge/>
            <w:tcBorders>
              <w:left w:val="single" w:sz="4" w:space="0" w:color="auto"/>
              <w:right w:val="single" w:sz="4" w:space="0" w:color="auto"/>
            </w:tcBorders>
          </w:tcPr>
          <w:p w14:paraId="64EC3D19"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F0C4C4"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B9877F" w14:textId="77777777" w:rsidR="00256885" w:rsidRPr="00527373" w:rsidRDefault="00256885" w:rsidP="00FC329D">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388FC304"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E394CE9" w14:textId="77777777" w:rsidR="00256885" w:rsidRPr="00527373" w:rsidRDefault="00256885" w:rsidP="00FC329D">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77488C63" w14:textId="77777777" w:rsidR="00256885" w:rsidRPr="00527373" w:rsidRDefault="00256885" w:rsidP="00FC329D">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53EBB02" w14:textId="77777777" w:rsidR="00256885" w:rsidRPr="00527373" w:rsidRDefault="00256885" w:rsidP="00FC329D">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2991E1C" w14:textId="77777777" w:rsidR="00256885" w:rsidRPr="00527373" w:rsidRDefault="00256885" w:rsidP="00FC329D">
            <w:pPr>
              <w:pStyle w:val="TAC"/>
              <w:rPr>
                <w:rFonts w:eastAsia="맑은 고딕"/>
                <w:kern w:val="2"/>
                <w:szCs w:val="18"/>
              </w:rPr>
            </w:pPr>
            <w:r w:rsidRPr="00527373">
              <w:t>5, 6, 7</w:t>
            </w:r>
          </w:p>
        </w:tc>
      </w:tr>
      <w:tr w:rsidR="00256885" w:rsidRPr="00527373" w14:paraId="66DE48E1" w14:textId="77777777" w:rsidTr="00FC329D">
        <w:trPr>
          <w:trHeight w:val="188"/>
          <w:jc w:val="center"/>
        </w:trPr>
        <w:tc>
          <w:tcPr>
            <w:tcW w:w="1632" w:type="dxa"/>
            <w:vMerge/>
            <w:tcBorders>
              <w:left w:val="single" w:sz="4" w:space="0" w:color="auto"/>
              <w:right w:val="single" w:sz="4" w:space="0" w:color="auto"/>
            </w:tcBorders>
          </w:tcPr>
          <w:p w14:paraId="2C7CB042"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82A68C"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D3C2925" w14:textId="77777777" w:rsidR="00256885" w:rsidRPr="00527373" w:rsidRDefault="00256885" w:rsidP="00FC329D">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28033394"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1DDE8504" w14:textId="77777777" w:rsidR="00256885" w:rsidRPr="00527373" w:rsidRDefault="00256885" w:rsidP="00FC329D">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CA1B288" w14:textId="77777777" w:rsidR="00256885" w:rsidRPr="00527373" w:rsidRDefault="00256885" w:rsidP="00FC329D">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24B0191" w14:textId="77777777" w:rsidR="00256885" w:rsidRPr="00527373" w:rsidRDefault="00256885" w:rsidP="00FC329D">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28802BF" w14:textId="77777777" w:rsidR="00256885" w:rsidRPr="00527373" w:rsidRDefault="00256885" w:rsidP="00FC329D">
            <w:pPr>
              <w:pStyle w:val="TAC"/>
              <w:rPr>
                <w:rFonts w:eastAsia="맑은 고딕"/>
                <w:kern w:val="2"/>
                <w:szCs w:val="18"/>
              </w:rPr>
            </w:pPr>
            <w:r w:rsidRPr="00527373">
              <w:t>5, 6, 7</w:t>
            </w:r>
          </w:p>
        </w:tc>
      </w:tr>
      <w:tr w:rsidR="00256885" w:rsidRPr="00527373" w14:paraId="2055C0C1"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89EC45D"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E021D0"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A7E167C" w14:textId="77777777" w:rsidR="00256885" w:rsidRPr="00527373" w:rsidRDefault="00256885" w:rsidP="00FC329D">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72315881"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6A1D3550" w14:textId="77777777" w:rsidR="00256885" w:rsidRPr="00527373" w:rsidRDefault="00256885" w:rsidP="00FC329D">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D931FFE" w14:textId="77777777" w:rsidR="00256885" w:rsidRPr="00527373" w:rsidRDefault="00256885" w:rsidP="00FC329D">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03F3CA0"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058896" w14:textId="77777777" w:rsidR="00256885" w:rsidRPr="00527373" w:rsidRDefault="00256885" w:rsidP="00FC329D">
            <w:pPr>
              <w:pStyle w:val="TAC"/>
              <w:rPr>
                <w:rFonts w:eastAsia="맑은 고딕"/>
                <w:kern w:val="2"/>
                <w:szCs w:val="18"/>
              </w:rPr>
            </w:pPr>
            <w:r w:rsidRPr="00527373">
              <w:t>5, 6</w:t>
            </w:r>
          </w:p>
        </w:tc>
      </w:tr>
      <w:tr w:rsidR="00256885" w:rsidRPr="00527373" w14:paraId="752170D6"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D072EC" w14:textId="77777777" w:rsidR="00256885" w:rsidRPr="00527373" w:rsidRDefault="00256885" w:rsidP="00FC329D">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1BD5942A" w14:textId="77777777" w:rsidR="00256885" w:rsidRPr="00527373" w:rsidRDefault="00256885" w:rsidP="00FC329D">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6BA1CD39" w14:textId="77777777" w:rsidR="00256885" w:rsidRPr="00527373" w:rsidRDefault="00256885" w:rsidP="00FC329D">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4AE5DD" w14:textId="77777777" w:rsidR="00256885" w:rsidRPr="00527373" w:rsidRDefault="00256885" w:rsidP="00FC329D">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09612754" w14:textId="77777777" w:rsidR="00256885" w:rsidRPr="00527373" w:rsidRDefault="00256885" w:rsidP="00FC329D">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2E8566" w14:textId="77777777" w:rsidR="00256885" w:rsidRPr="00527373" w:rsidRDefault="00256885" w:rsidP="00FC329D">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66C0899F" w14:textId="77777777" w:rsidR="00256885" w:rsidRPr="00527373" w:rsidRDefault="00256885" w:rsidP="00FC329D">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6C8470" w14:textId="77777777" w:rsidR="00256885" w:rsidRPr="00527373" w:rsidRDefault="00256885" w:rsidP="00FC329D">
            <w:pPr>
              <w:pStyle w:val="TAC"/>
            </w:pPr>
          </w:p>
        </w:tc>
      </w:tr>
      <w:tr w:rsidR="00256885" w:rsidRPr="00527373" w14:paraId="1322E664"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EF2ABC5"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B458F1" w14:textId="77777777" w:rsidR="00256885" w:rsidRPr="00527373" w:rsidRDefault="00256885" w:rsidP="00FC329D">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7C4EE1E" w14:textId="77777777" w:rsidR="00256885" w:rsidRPr="00527373" w:rsidRDefault="00256885" w:rsidP="00FC329D">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EFC332" w14:textId="77777777" w:rsidR="00256885" w:rsidRPr="00527373" w:rsidRDefault="00256885" w:rsidP="00FC329D">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1204E3F" w14:textId="77777777" w:rsidR="00256885" w:rsidRPr="00527373" w:rsidRDefault="00256885" w:rsidP="00FC329D">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66B51B" w14:textId="77777777" w:rsidR="00256885" w:rsidRPr="00527373" w:rsidRDefault="00256885" w:rsidP="00FC329D">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023EAE12" w14:textId="77777777" w:rsidR="00256885" w:rsidRPr="00527373" w:rsidRDefault="00256885" w:rsidP="00FC329D">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9A8932D" w14:textId="77777777" w:rsidR="00256885" w:rsidRPr="00527373" w:rsidRDefault="00256885" w:rsidP="00FC329D">
            <w:pPr>
              <w:pStyle w:val="TAC"/>
            </w:pPr>
            <w:r w:rsidRPr="00527373">
              <w:rPr>
                <w:szCs w:val="18"/>
              </w:rPr>
              <w:t>5</w:t>
            </w:r>
          </w:p>
        </w:tc>
      </w:tr>
      <w:tr w:rsidR="00256885" w:rsidRPr="00527373" w14:paraId="13EAA672"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3CED47E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ECE80C" w14:textId="77777777" w:rsidR="00256885" w:rsidRPr="00527373" w:rsidRDefault="00256885" w:rsidP="00FC329D">
            <w:pPr>
              <w:pStyle w:val="TAL"/>
              <w:rPr>
                <w:szCs w:val="18"/>
                <w:lang w:eastAsia="ja-JP"/>
              </w:rPr>
            </w:pPr>
            <w:r w:rsidRPr="00527373">
              <w:rPr>
                <w:szCs w:val="18"/>
                <w:lang w:eastAsia="ja-JP"/>
              </w:rPr>
              <w:t>E-UTRA Band 22, 42, 52</w:t>
            </w:r>
          </w:p>
          <w:p w14:paraId="1C8F00DC" w14:textId="77777777" w:rsidR="00256885" w:rsidRPr="00527373" w:rsidRDefault="00256885" w:rsidP="00FC329D">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520ABFF" w14:textId="77777777" w:rsidR="00256885" w:rsidRPr="00527373" w:rsidRDefault="00256885" w:rsidP="00FC329D">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7338B1" w14:textId="77777777" w:rsidR="00256885" w:rsidRPr="00527373" w:rsidRDefault="00256885" w:rsidP="00FC329D">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52BD15" w14:textId="77777777" w:rsidR="00256885" w:rsidRPr="00527373" w:rsidRDefault="00256885" w:rsidP="00FC329D">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2CC638" w14:textId="77777777" w:rsidR="00256885" w:rsidRPr="00527373" w:rsidRDefault="00256885" w:rsidP="00FC329D">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09BD01ED" w14:textId="77777777" w:rsidR="00256885" w:rsidRPr="00527373" w:rsidRDefault="00256885" w:rsidP="00FC329D">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FFA1B0" w14:textId="77777777" w:rsidR="00256885" w:rsidRPr="00527373" w:rsidRDefault="00256885" w:rsidP="00FC329D">
            <w:pPr>
              <w:pStyle w:val="TAC"/>
            </w:pPr>
            <w:r w:rsidRPr="00527373">
              <w:rPr>
                <w:szCs w:val="18"/>
              </w:rPr>
              <w:t>2</w:t>
            </w:r>
          </w:p>
        </w:tc>
      </w:tr>
      <w:tr w:rsidR="00256885" w:rsidRPr="00527373" w14:paraId="79E09C33"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C001E29"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91CDF5" w14:textId="77777777" w:rsidR="00256885" w:rsidRPr="00527373" w:rsidRDefault="00256885" w:rsidP="00FC329D">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96F949" w14:textId="77777777" w:rsidR="00256885" w:rsidRPr="00527373" w:rsidRDefault="00256885" w:rsidP="00FC329D">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11E631BA" w14:textId="77777777" w:rsidR="00256885" w:rsidRPr="00527373" w:rsidRDefault="00256885" w:rsidP="00FC329D">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70E55A2" w14:textId="77777777" w:rsidR="00256885" w:rsidRPr="00527373" w:rsidRDefault="00256885" w:rsidP="00FC329D">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BF7F003" w14:textId="77777777" w:rsidR="00256885" w:rsidRPr="00527373" w:rsidRDefault="00256885" w:rsidP="00FC329D">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41BF537E" w14:textId="77777777" w:rsidR="00256885" w:rsidRPr="00527373" w:rsidRDefault="00256885" w:rsidP="00FC329D">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F2EFA6" w14:textId="77777777" w:rsidR="00256885" w:rsidRPr="00527373" w:rsidRDefault="00256885" w:rsidP="00FC329D">
            <w:pPr>
              <w:pStyle w:val="TAC"/>
            </w:pPr>
            <w:r w:rsidRPr="00527373">
              <w:rPr>
                <w:szCs w:val="18"/>
              </w:rPr>
              <w:t>5, 6, 7</w:t>
            </w:r>
          </w:p>
        </w:tc>
      </w:tr>
      <w:tr w:rsidR="00256885" w:rsidRPr="00527373" w14:paraId="3157F609"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38D55C1F"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3BD405" w14:textId="77777777" w:rsidR="00256885" w:rsidRPr="00527373" w:rsidRDefault="00256885" w:rsidP="00FC329D">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E41BDF3" w14:textId="77777777" w:rsidR="00256885" w:rsidRPr="00527373" w:rsidRDefault="00256885" w:rsidP="00FC329D">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4B20F01D" w14:textId="77777777" w:rsidR="00256885" w:rsidRPr="00527373" w:rsidRDefault="00256885" w:rsidP="00FC329D">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9A86466" w14:textId="77777777" w:rsidR="00256885" w:rsidRPr="00527373" w:rsidRDefault="00256885" w:rsidP="00FC329D">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C206B0E" w14:textId="77777777" w:rsidR="00256885" w:rsidRPr="00527373" w:rsidRDefault="00256885" w:rsidP="00FC329D">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62B7D54C" w14:textId="77777777" w:rsidR="00256885" w:rsidRPr="00527373" w:rsidRDefault="00256885" w:rsidP="00FC329D">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17E9CF3" w14:textId="77777777" w:rsidR="00256885" w:rsidRPr="00527373" w:rsidRDefault="00256885" w:rsidP="00FC329D">
            <w:pPr>
              <w:pStyle w:val="TAC"/>
            </w:pPr>
            <w:r w:rsidRPr="00527373">
              <w:rPr>
                <w:szCs w:val="18"/>
              </w:rPr>
              <w:t>5, 6, 7</w:t>
            </w:r>
          </w:p>
        </w:tc>
      </w:tr>
      <w:tr w:rsidR="00256885" w:rsidRPr="00527373" w14:paraId="233E7CE2"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686965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42E7CA" w14:textId="77777777" w:rsidR="00256885" w:rsidRPr="00527373" w:rsidRDefault="00256885" w:rsidP="00FC329D">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5C31C34" w14:textId="77777777" w:rsidR="00256885" w:rsidRPr="00527373" w:rsidRDefault="00256885" w:rsidP="00FC329D">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391DDF57" w14:textId="77777777" w:rsidR="00256885" w:rsidRPr="00527373" w:rsidRDefault="00256885" w:rsidP="00FC329D">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4A0DEE63" w14:textId="77777777" w:rsidR="00256885" w:rsidRPr="00527373" w:rsidRDefault="00256885" w:rsidP="00FC329D">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137F2761" w14:textId="77777777" w:rsidR="00256885" w:rsidRPr="00527373" w:rsidRDefault="00256885" w:rsidP="00FC329D">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10167ECC" w14:textId="77777777" w:rsidR="00256885" w:rsidRPr="00527373" w:rsidRDefault="00256885" w:rsidP="00FC329D">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0B0152" w14:textId="77777777" w:rsidR="00256885" w:rsidRPr="00527373" w:rsidRDefault="00256885" w:rsidP="00FC329D">
            <w:pPr>
              <w:pStyle w:val="TAC"/>
            </w:pPr>
            <w:r w:rsidRPr="00527373">
              <w:rPr>
                <w:szCs w:val="18"/>
              </w:rPr>
              <w:t>5, 6</w:t>
            </w:r>
          </w:p>
        </w:tc>
      </w:tr>
      <w:tr w:rsidR="00256885" w:rsidRPr="00527373" w14:paraId="57C58B55"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F49B8A1" w14:textId="77777777" w:rsidR="00256885" w:rsidRPr="00527373" w:rsidRDefault="00256885" w:rsidP="00FC329D">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A3CB9C0" w14:textId="77777777" w:rsidR="00256885" w:rsidRPr="00527373" w:rsidRDefault="00256885" w:rsidP="00FC329D">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6AEDC9B"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208B1"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F2434BD"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7E03E"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32A374" w14:textId="77777777" w:rsidR="00256885" w:rsidRPr="00527373" w:rsidRDefault="00256885" w:rsidP="00FC329D">
            <w:pPr>
              <w:pStyle w:val="TAC"/>
              <w:rPr>
                <w:rFonts w:eastAsia="맑은 고딕"/>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B59FF0" w14:textId="77777777" w:rsidR="00256885" w:rsidRPr="00527373" w:rsidRDefault="00256885" w:rsidP="00FC329D">
            <w:pPr>
              <w:pStyle w:val="TAC"/>
              <w:rPr>
                <w:rFonts w:eastAsia="맑은 고딕"/>
              </w:rPr>
            </w:pPr>
          </w:p>
        </w:tc>
      </w:tr>
      <w:tr w:rsidR="00256885" w:rsidRPr="00527373" w14:paraId="73E1D4A9" w14:textId="77777777" w:rsidTr="00FC329D">
        <w:trPr>
          <w:trHeight w:val="188"/>
          <w:jc w:val="center"/>
        </w:trPr>
        <w:tc>
          <w:tcPr>
            <w:tcW w:w="1632" w:type="dxa"/>
            <w:vMerge/>
            <w:tcBorders>
              <w:left w:val="single" w:sz="4" w:space="0" w:color="auto"/>
              <w:right w:val="single" w:sz="4" w:space="0" w:color="auto"/>
            </w:tcBorders>
          </w:tcPr>
          <w:p w14:paraId="507F313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A8FF60E" w14:textId="77777777" w:rsidR="00256885" w:rsidRPr="00527373" w:rsidRDefault="00256885" w:rsidP="00FC329D">
            <w:pPr>
              <w:pStyle w:val="TAL"/>
            </w:pPr>
            <w:r w:rsidRPr="00527373">
              <w:t>E-UTRA Band 1, 4, 42, 43, 50, 51, 65, 66, 74, 75, 76</w:t>
            </w:r>
          </w:p>
          <w:p w14:paraId="3FDF4037" w14:textId="77777777" w:rsidR="00256885" w:rsidRPr="00527373" w:rsidRDefault="00256885" w:rsidP="00FC329D">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2AF629B"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6D256"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A01B29"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EDFA5"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167835" w14:textId="77777777" w:rsidR="00256885" w:rsidRPr="00527373" w:rsidRDefault="00256885" w:rsidP="00FC329D">
            <w:pPr>
              <w:pStyle w:val="TAC"/>
              <w:rPr>
                <w:rFonts w:eastAsia="맑은 고딕"/>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0E7D19" w14:textId="77777777" w:rsidR="00256885" w:rsidRPr="00527373" w:rsidRDefault="00256885" w:rsidP="00FC329D">
            <w:pPr>
              <w:pStyle w:val="TAC"/>
              <w:rPr>
                <w:rFonts w:eastAsia="맑은 고딕"/>
                <w:kern w:val="2"/>
              </w:rPr>
            </w:pPr>
            <w:r w:rsidRPr="00527373">
              <w:t>2</w:t>
            </w:r>
          </w:p>
        </w:tc>
      </w:tr>
      <w:tr w:rsidR="00256885" w:rsidRPr="00527373" w14:paraId="024A4F9D" w14:textId="77777777" w:rsidTr="00FC329D">
        <w:trPr>
          <w:trHeight w:val="188"/>
          <w:jc w:val="center"/>
        </w:trPr>
        <w:tc>
          <w:tcPr>
            <w:tcW w:w="1632" w:type="dxa"/>
            <w:vMerge/>
            <w:tcBorders>
              <w:left w:val="single" w:sz="4" w:space="0" w:color="auto"/>
              <w:right w:val="single" w:sz="4" w:space="0" w:color="auto"/>
            </w:tcBorders>
          </w:tcPr>
          <w:p w14:paraId="39A85A8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AA5755D"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8942A7C"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2E8547"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EBBD168"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5D49BD"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E2B206" w14:textId="77777777" w:rsidR="00256885" w:rsidRPr="00527373" w:rsidRDefault="00256885" w:rsidP="00FC329D">
            <w:pPr>
              <w:pStyle w:val="TAC"/>
              <w:rPr>
                <w:rFonts w:eastAsia="맑은 고딕"/>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D46C44" w14:textId="77777777" w:rsidR="00256885" w:rsidRPr="00527373" w:rsidRDefault="00256885" w:rsidP="00FC329D">
            <w:pPr>
              <w:pStyle w:val="TAC"/>
              <w:rPr>
                <w:rFonts w:eastAsia="맑은 고딕"/>
                <w:kern w:val="2"/>
              </w:rPr>
            </w:pPr>
            <w:r w:rsidRPr="00527373">
              <w:t>9, 10</w:t>
            </w:r>
          </w:p>
        </w:tc>
      </w:tr>
      <w:tr w:rsidR="00256885" w:rsidRPr="00527373" w14:paraId="19BF66A1" w14:textId="77777777" w:rsidTr="00FC329D">
        <w:trPr>
          <w:trHeight w:val="188"/>
          <w:jc w:val="center"/>
        </w:trPr>
        <w:tc>
          <w:tcPr>
            <w:tcW w:w="1632" w:type="dxa"/>
            <w:vMerge/>
            <w:tcBorders>
              <w:left w:val="single" w:sz="4" w:space="0" w:color="auto"/>
              <w:right w:val="single" w:sz="4" w:space="0" w:color="auto"/>
            </w:tcBorders>
          </w:tcPr>
          <w:p w14:paraId="77DCE48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0379BC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6033EE" w14:textId="77777777" w:rsidR="00256885" w:rsidRPr="00527373" w:rsidRDefault="00256885" w:rsidP="00FC329D">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25B4F712"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A773D90" w14:textId="77777777" w:rsidR="00256885" w:rsidRPr="00527373" w:rsidRDefault="00256885" w:rsidP="00FC329D">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3B8196DA" w14:textId="77777777" w:rsidR="00256885" w:rsidRPr="00527373" w:rsidRDefault="00256885" w:rsidP="00FC329D">
            <w:pPr>
              <w:pStyle w:val="TAC"/>
              <w:rPr>
                <w:rFonts w:eastAsia="맑은 고딕"/>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585055B" w14:textId="77777777" w:rsidR="00256885" w:rsidRPr="00527373" w:rsidRDefault="00256885" w:rsidP="00FC329D">
            <w:pPr>
              <w:pStyle w:val="TAC"/>
              <w:rPr>
                <w:rFonts w:eastAsia="맑은 고딕"/>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2B5DF0" w14:textId="77777777" w:rsidR="00256885" w:rsidRPr="00527373" w:rsidRDefault="00256885" w:rsidP="00FC329D">
            <w:pPr>
              <w:pStyle w:val="TAC"/>
              <w:rPr>
                <w:rFonts w:eastAsia="맑은 고딕"/>
                <w:kern w:val="2"/>
              </w:rPr>
            </w:pPr>
            <w:r w:rsidRPr="00527373">
              <w:t>5</w:t>
            </w:r>
          </w:p>
        </w:tc>
      </w:tr>
      <w:tr w:rsidR="00256885" w:rsidRPr="00527373" w14:paraId="26509B55" w14:textId="77777777" w:rsidTr="00FC329D">
        <w:trPr>
          <w:trHeight w:val="188"/>
          <w:jc w:val="center"/>
        </w:trPr>
        <w:tc>
          <w:tcPr>
            <w:tcW w:w="1632" w:type="dxa"/>
            <w:vMerge/>
            <w:tcBorders>
              <w:left w:val="single" w:sz="4" w:space="0" w:color="auto"/>
              <w:right w:val="single" w:sz="4" w:space="0" w:color="auto"/>
            </w:tcBorders>
          </w:tcPr>
          <w:p w14:paraId="5ED0E8E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F84E66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86CAA3" w14:textId="77777777" w:rsidR="00256885" w:rsidRPr="00527373" w:rsidRDefault="00256885" w:rsidP="00FC329D">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6618C048"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E9567BD" w14:textId="77777777" w:rsidR="00256885" w:rsidRPr="00527373" w:rsidRDefault="00256885" w:rsidP="00FC329D">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24B9B8D8"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F501A0" w14:textId="77777777" w:rsidR="00256885" w:rsidRPr="00527373" w:rsidRDefault="00256885" w:rsidP="00FC329D">
            <w:pPr>
              <w:pStyle w:val="TAC"/>
              <w:rPr>
                <w:rFonts w:eastAsia="맑은 고딕"/>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4C11B7" w14:textId="77777777" w:rsidR="00256885" w:rsidRPr="00527373" w:rsidRDefault="00256885" w:rsidP="00FC329D">
            <w:pPr>
              <w:pStyle w:val="TAC"/>
              <w:rPr>
                <w:rFonts w:eastAsia="맑은 고딕"/>
              </w:rPr>
            </w:pPr>
          </w:p>
        </w:tc>
      </w:tr>
      <w:tr w:rsidR="00256885" w:rsidRPr="00527373" w14:paraId="6BDCDCA5" w14:textId="77777777" w:rsidTr="00FC329D">
        <w:trPr>
          <w:trHeight w:val="188"/>
          <w:jc w:val="center"/>
        </w:trPr>
        <w:tc>
          <w:tcPr>
            <w:tcW w:w="1632" w:type="dxa"/>
            <w:vMerge/>
            <w:tcBorders>
              <w:left w:val="single" w:sz="4" w:space="0" w:color="auto"/>
              <w:right w:val="single" w:sz="4" w:space="0" w:color="auto"/>
            </w:tcBorders>
          </w:tcPr>
          <w:p w14:paraId="7D63DD6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B3183D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59CD88E" w14:textId="77777777" w:rsidR="00256885" w:rsidRPr="00527373" w:rsidRDefault="00256885" w:rsidP="00FC329D">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D2C91A2" w14:textId="77777777" w:rsidR="00256885" w:rsidRPr="00527373" w:rsidRDefault="00256885" w:rsidP="00FC329D">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DBC9B9" w14:textId="77777777" w:rsidR="00256885" w:rsidRPr="00527373" w:rsidRDefault="00256885" w:rsidP="00FC329D">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7D677D4" w14:textId="77777777" w:rsidR="00256885" w:rsidRPr="00527373" w:rsidRDefault="00256885" w:rsidP="00FC329D">
            <w:pPr>
              <w:pStyle w:val="TAC"/>
              <w:rPr>
                <w:rFonts w:eastAsia="맑은 고딕"/>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9BFCDA4" w14:textId="77777777" w:rsidR="00256885" w:rsidRPr="00527373" w:rsidRDefault="00256885" w:rsidP="00FC329D">
            <w:pPr>
              <w:pStyle w:val="TAC"/>
              <w:rPr>
                <w:rFonts w:eastAsia="맑은 고딕"/>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E40ED50" w14:textId="77777777" w:rsidR="00256885" w:rsidRPr="00527373" w:rsidRDefault="00256885" w:rsidP="00FC329D">
            <w:pPr>
              <w:pStyle w:val="TAC"/>
              <w:rPr>
                <w:rFonts w:eastAsia="맑은 고딕"/>
                <w:kern w:val="2"/>
              </w:rPr>
            </w:pPr>
            <w:r w:rsidRPr="00527373">
              <w:t>5, 6, 7</w:t>
            </w:r>
          </w:p>
        </w:tc>
      </w:tr>
      <w:tr w:rsidR="00256885" w:rsidRPr="00527373" w14:paraId="049DA79F" w14:textId="77777777" w:rsidTr="00FC329D">
        <w:trPr>
          <w:trHeight w:val="188"/>
          <w:jc w:val="center"/>
        </w:trPr>
        <w:tc>
          <w:tcPr>
            <w:tcW w:w="1632" w:type="dxa"/>
            <w:vMerge/>
            <w:tcBorders>
              <w:left w:val="single" w:sz="4" w:space="0" w:color="auto"/>
              <w:right w:val="single" w:sz="4" w:space="0" w:color="auto"/>
            </w:tcBorders>
          </w:tcPr>
          <w:p w14:paraId="130983D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F13266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CB5BEDF" w14:textId="77777777" w:rsidR="00256885" w:rsidRPr="00527373" w:rsidRDefault="00256885" w:rsidP="00FC329D">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73684F58"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3B8D71D" w14:textId="77777777" w:rsidR="00256885" w:rsidRPr="00527373" w:rsidRDefault="00256885" w:rsidP="00FC329D">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52115A0" w14:textId="77777777" w:rsidR="00256885" w:rsidRPr="00527373" w:rsidRDefault="00256885" w:rsidP="00FC329D">
            <w:pPr>
              <w:pStyle w:val="TAC"/>
              <w:rPr>
                <w:rFonts w:eastAsia="맑은 고딕"/>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478DC4" w14:textId="77777777" w:rsidR="00256885" w:rsidRPr="00527373" w:rsidRDefault="00256885" w:rsidP="00FC329D">
            <w:pPr>
              <w:pStyle w:val="TAC"/>
              <w:rPr>
                <w:rFonts w:eastAsia="맑은 고딕"/>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1166E98" w14:textId="77777777" w:rsidR="00256885" w:rsidRPr="00527373" w:rsidRDefault="00256885" w:rsidP="00FC329D">
            <w:pPr>
              <w:pStyle w:val="TAC"/>
              <w:rPr>
                <w:rFonts w:eastAsia="맑은 고딕"/>
                <w:kern w:val="2"/>
              </w:rPr>
            </w:pPr>
            <w:r w:rsidRPr="00527373">
              <w:t>5, 6, 7</w:t>
            </w:r>
          </w:p>
        </w:tc>
      </w:tr>
      <w:tr w:rsidR="00256885" w:rsidRPr="00527373" w14:paraId="6C94C303"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F342F8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010A47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98323B5" w14:textId="77777777" w:rsidR="00256885" w:rsidRPr="00527373" w:rsidRDefault="00256885" w:rsidP="00FC329D">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6FD977E"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9A9A1DF" w14:textId="77777777" w:rsidR="00256885" w:rsidRPr="00527373" w:rsidRDefault="00256885" w:rsidP="00FC329D">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5BB3BB41" w14:textId="77777777" w:rsidR="00256885" w:rsidRPr="00527373" w:rsidRDefault="00256885" w:rsidP="00FC329D">
            <w:pPr>
              <w:pStyle w:val="TAC"/>
              <w:rPr>
                <w:rFonts w:eastAsia="맑은 고딕"/>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923A540" w14:textId="77777777" w:rsidR="00256885" w:rsidRPr="00527373" w:rsidRDefault="00256885" w:rsidP="00FC329D">
            <w:pPr>
              <w:pStyle w:val="TAC"/>
              <w:rPr>
                <w:rFonts w:eastAsia="맑은 고딕"/>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874CAA" w14:textId="77777777" w:rsidR="00256885" w:rsidRPr="00527373" w:rsidRDefault="00256885" w:rsidP="00FC329D">
            <w:pPr>
              <w:pStyle w:val="TAC"/>
              <w:rPr>
                <w:rFonts w:eastAsia="맑은 고딕"/>
                <w:kern w:val="2"/>
              </w:rPr>
            </w:pPr>
            <w:r w:rsidRPr="00527373">
              <w:t>5, 6</w:t>
            </w:r>
          </w:p>
        </w:tc>
      </w:tr>
      <w:tr w:rsidR="00256885" w:rsidRPr="00527373" w14:paraId="346D29B7" w14:textId="77777777" w:rsidTr="00FC329D">
        <w:trPr>
          <w:trHeight w:val="188"/>
          <w:jc w:val="center"/>
        </w:trPr>
        <w:tc>
          <w:tcPr>
            <w:tcW w:w="1632" w:type="dxa"/>
            <w:vMerge w:val="restart"/>
            <w:tcBorders>
              <w:left w:val="single" w:sz="4" w:space="0" w:color="auto"/>
              <w:right w:val="single" w:sz="4" w:space="0" w:color="auto"/>
            </w:tcBorders>
          </w:tcPr>
          <w:p w14:paraId="220A3F34" w14:textId="77777777" w:rsidR="00256885" w:rsidRPr="00527373" w:rsidRDefault="00256885" w:rsidP="00FC329D">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7E278421" w14:textId="77777777" w:rsidR="00256885" w:rsidRPr="00527373" w:rsidRDefault="00256885" w:rsidP="00FC329D">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4D04E8D0" w14:textId="77777777" w:rsidR="00256885" w:rsidRPr="00527373" w:rsidRDefault="00256885" w:rsidP="00FC329D">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50645318" w14:textId="77777777" w:rsidR="00256885" w:rsidRPr="00527373" w:rsidRDefault="00256885" w:rsidP="00FC329D">
            <w:pPr>
              <w:pStyle w:val="TAL"/>
            </w:pPr>
            <w:r w:rsidRPr="00527373">
              <w:t>-</w:t>
            </w:r>
          </w:p>
        </w:tc>
        <w:tc>
          <w:tcPr>
            <w:tcW w:w="937" w:type="dxa"/>
            <w:tcBorders>
              <w:top w:val="single" w:sz="4" w:space="0" w:color="auto"/>
              <w:left w:val="nil"/>
              <w:bottom w:val="single" w:sz="4" w:space="0" w:color="auto"/>
              <w:right w:val="single" w:sz="4" w:space="0" w:color="auto"/>
            </w:tcBorders>
          </w:tcPr>
          <w:p w14:paraId="33D4B043" w14:textId="77777777" w:rsidR="00256885" w:rsidRPr="00527373" w:rsidRDefault="00256885" w:rsidP="00FC329D">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17ACD7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F28060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D7BE0D6" w14:textId="77777777" w:rsidR="00256885" w:rsidRPr="00527373" w:rsidRDefault="00256885" w:rsidP="00FC329D">
            <w:pPr>
              <w:pStyle w:val="TAC"/>
            </w:pPr>
          </w:p>
        </w:tc>
      </w:tr>
      <w:tr w:rsidR="00256885" w:rsidRPr="00527373" w14:paraId="786EAD8B" w14:textId="77777777" w:rsidTr="00FC329D">
        <w:trPr>
          <w:trHeight w:val="188"/>
          <w:jc w:val="center"/>
        </w:trPr>
        <w:tc>
          <w:tcPr>
            <w:tcW w:w="1632" w:type="dxa"/>
            <w:vMerge/>
            <w:tcBorders>
              <w:left w:val="single" w:sz="4" w:space="0" w:color="auto"/>
              <w:right w:val="single" w:sz="4" w:space="0" w:color="auto"/>
            </w:tcBorders>
          </w:tcPr>
          <w:p w14:paraId="5AE61F4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949EF48" w14:textId="77777777" w:rsidR="00256885" w:rsidRPr="00527373" w:rsidRDefault="00256885" w:rsidP="00FC329D">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346D81DC" w14:textId="77777777" w:rsidR="00256885" w:rsidRPr="00527373" w:rsidRDefault="00256885" w:rsidP="00FC329D">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681BB38E" w14:textId="77777777" w:rsidR="00256885" w:rsidRPr="00527373" w:rsidRDefault="00256885" w:rsidP="00FC329D">
            <w:pPr>
              <w:pStyle w:val="TAL"/>
            </w:pPr>
            <w:r w:rsidRPr="00527373">
              <w:t>-</w:t>
            </w:r>
          </w:p>
        </w:tc>
        <w:tc>
          <w:tcPr>
            <w:tcW w:w="937" w:type="dxa"/>
            <w:tcBorders>
              <w:top w:val="single" w:sz="4" w:space="0" w:color="auto"/>
              <w:left w:val="nil"/>
              <w:bottom w:val="single" w:sz="4" w:space="0" w:color="auto"/>
              <w:right w:val="single" w:sz="4" w:space="0" w:color="auto"/>
            </w:tcBorders>
          </w:tcPr>
          <w:p w14:paraId="09C4383D" w14:textId="77777777" w:rsidR="00256885" w:rsidRPr="00527373" w:rsidRDefault="00256885" w:rsidP="00FC329D">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47AE33F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10D0A6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C544883" w14:textId="77777777" w:rsidR="00256885" w:rsidRPr="00527373" w:rsidRDefault="00256885" w:rsidP="00FC329D">
            <w:pPr>
              <w:pStyle w:val="TAC"/>
            </w:pPr>
            <w:r w:rsidRPr="00527373">
              <w:t>2</w:t>
            </w:r>
          </w:p>
        </w:tc>
      </w:tr>
      <w:tr w:rsidR="00256885" w:rsidRPr="00527373" w14:paraId="1F422F5C" w14:textId="77777777" w:rsidTr="00FC329D">
        <w:trPr>
          <w:trHeight w:val="188"/>
          <w:jc w:val="center"/>
        </w:trPr>
        <w:tc>
          <w:tcPr>
            <w:tcW w:w="1632" w:type="dxa"/>
            <w:vMerge/>
            <w:tcBorders>
              <w:left w:val="single" w:sz="4" w:space="0" w:color="auto"/>
              <w:right w:val="single" w:sz="4" w:space="0" w:color="auto"/>
            </w:tcBorders>
          </w:tcPr>
          <w:p w14:paraId="49049EB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14997A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4B3B28" w14:textId="77777777" w:rsidR="00256885" w:rsidRPr="00527373" w:rsidRDefault="00256885" w:rsidP="00FC329D">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5429396F" w14:textId="77777777" w:rsidR="00256885" w:rsidRPr="00527373" w:rsidRDefault="00256885" w:rsidP="00FC329D">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4C8D313D" w14:textId="77777777" w:rsidR="00256885" w:rsidRPr="00527373" w:rsidRDefault="00256885" w:rsidP="00FC329D">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5FA6C9CC"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C9892BE"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44251A0" w14:textId="77777777" w:rsidR="00256885" w:rsidRPr="00527373" w:rsidRDefault="00256885" w:rsidP="00FC329D">
            <w:pPr>
              <w:pStyle w:val="TAC"/>
            </w:pPr>
            <w:r w:rsidRPr="00527373">
              <w:t>5, 6, 7</w:t>
            </w:r>
          </w:p>
        </w:tc>
      </w:tr>
      <w:tr w:rsidR="00256885" w:rsidRPr="00527373" w14:paraId="636F51D6" w14:textId="77777777" w:rsidTr="00FC329D">
        <w:trPr>
          <w:trHeight w:val="188"/>
          <w:jc w:val="center"/>
        </w:trPr>
        <w:tc>
          <w:tcPr>
            <w:tcW w:w="1632" w:type="dxa"/>
            <w:vMerge/>
            <w:tcBorders>
              <w:left w:val="single" w:sz="4" w:space="0" w:color="auto"/>
              <w:right w:val="single" w:sz="4" w:space="0" w:color="auto"/>
            </w:tcBorders>
          </w:tcPr>
          <w:p w14:paraId="491F93C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B75B58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C0D8C6" w14:textId="77777777" w:rsidR="00256885" w:rsidRPr="00527373" w:rsidRDefault="00256885" w:rsidP="00FC329D">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7A4905A2" w14:textId="77777777" w:rsidR="00256885" w:rsidRPr="00527373" w:rsidRDefault="00256885" w:rsidP="00FC329D">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5E6A12A8" w14:textId="77777777" w:rsidR="00256885" w:rsidRPr="00527373" w:rsidRDefault="00256885" w:rsidP="00FC329D">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265AAC25"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F8ADD9B"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D647F2B" w14:textId="77777777" w:rsidR="00256885" w:rsidRPr="00527373" w:rsidRDefault="00256885" w:rsidP="00FC329D">
            <w:pPr>
              <w:pStyle w:val="TAC"/>
            </w:pPr>
            <w:r w:rsidRPr="00527373">
              <w:t>5, 6, 7</w:t>
            </w:r>
          </w:p>
        </w:tc>
      </w:tr>
      <w:tr w:rsidR="00256885" w:rsidRPr="00527373" w14:paraId="47550E34"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40A367F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7D7634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D08E672" w14:textId="77777777" w:rsidR="00256885" w:rsidRPr="00527373" w:rsidRDefault="00256885" w:rsidP="00FC329D">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597D9814" w14:textId="77777777" w:rsidR="00256885" w:rsidRPr="00527373" w:rsidRDefault="00256885" w:rsidP="00FC329D">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42400A10" w14:textId="77777777" w:rsidR="00256885" w:rsidRPr="00527373" w:rsidRDefault="00256885" w:rsidP="00FC329D">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2DCED6A3"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30D085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063611" w14:textId="77777777" w:rsidR="00256885" w:rsidRPr="00527373" w:rsidRDefault="00256885" w:rsidP="00FC329D">
            <w:pPr>
              <w:pStyle w:val="TAC"/>
            </w:pPr>
            <w:r w:rsidRPr="00527373">
              <w:t>5, 6</w:t>
            </w:r>
          </w:p>
        </w:tc>
      </w:tr>
      <w:tr w:rsidR="00256885" w:rsidRPr="00527373" w14:paraId="238CEBC4"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50ECD8A" w14:textId="77777777" w:rsidR="00256885" w:rsidRPr="00527373" w:rsidRDefault="00256885" w:rsidP="00FC329D">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43EFE925" w14:textId="77777777" w:rsidR="00256885" w:rsidRPr="00527373" w:rsidRDefault="00256885" w:rsidP="00FC329D">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5D00B41" w14:textId="77777777" w:rsidR="00256885" w:rsidRPr="00527373" w:rsidRDefault="00256885" w:rsidP="00FC329D">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4C9C25"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B0F27FD" w14:textId="77777777" w:rsidR="00256885" w:rsidRPr="00527373" w:rsidRDefault="00256885" w:rsidP="00FC329D">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DC1CA" w14:textId="77777777" w:rsidR="00256885" w:rsidRPr="00527373" w:rsidRDefault="00256885" w:rsidP="00FC329D">
            <w:pPr>
              <w:pStyle w:val="TAC"/>
              <w:rPr>
                <w:rFonts w:eastAsia="맑은 고딕"/>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805B04" w14:textId="77777777" w:rsidR="00256885" w:rsidRPr="00527373" w:rsidRDefault="00256885" w:rsidP="00FC329D">
            <w:pPr>
              <w:pStyle w:val="TAC"/>
              <w:rPr>
                <w:rFonts w:eastAsia="맑은 고딕"/>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30933A" w14:textId="77777777" w:rsidR="00256885" w:rsidRPr="00527373" w:rsidRDefault="00256885" w:rsidP="00FC329D">
            <w:pPr>
              <w:pStyle w:val="TAC"/>
              <w:rPr>
                <w:rFonts w:eastAsia="맑은 고딕"/>
              </w:rPr>
            </w:pPr>
          </w:p>
        </w:tc>
      </w:tr>
      <w:tr w:rsidR="00256885" w:rsidRPr="00527373" w14:paraId="6D030C9D" w14:textId="77777777" w:rsidTr="00FC329D">
        <w:trPr>
          <w:trHeight w:val="188"/>
          <w:jc w:val="center"/>
        </w:trPr>
        <w:tc>
          <w:tcPr>
            <w:tcW w:w="1632" w:type="dxa"/>
            <w:vMerge/>
            <w:tcBorders>
              <w:left w:val="single" w:sz="4" w:space="0" w:color="auto"/>
              <w:right w:val="single" w:sz="4" w:space="0" w:color="auto"/>
            </w:tcBorders>
          </w:tcPr>
          <w:p w14:paraId="703D93E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56096C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854C99" w14:textId="77777777" w:rsidR="00256885" w:rsidRPr="00527373" w:rsidRDefault="00256885" w:rsidP="00FC329D">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5D87089"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B620147" w14:textId="77777777" w:rsidR="00256885" w:rsidRPr="00527373" w:rsidRDefault="00256885" w:rsidP="00FC329D">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9D7BB8A" w14:textId="77777777" w:rsidR="00256885" w:rsidRPr="00527373" w:rsidRDefault="00256885" w:rsidP="00FC329D">
            <w:pPr>
              <w:pStyle w:val="TAC"/>
              <w:rPr>
                <w:rFonts w:eastAsia="맑은 고딕"/>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4426033" w14:textId="77777777" w:rsidR="00256885" w:rsidRPr="00527373" w:rsidRDefault="00256885" w:rsidP="00FC329D">
            <w:pPr>
              <w:pStyle w:val="TAC"/>
              <w:rPr>
                <w:rFonts w:eastAsia="맑은 고딕"/>
                <w:kern w:val="2"/>
              </w:rPr>
            </w:pPr>
            <w:r w:rsidRPr="00527373">
              <w:rPr>
                <w:rFonts w:eastAsia="맑은 고딕"/>
              </w:rPr>
              <w:t>5</w:t>
            </w:r>
          </w:p>
        </w:tc>
        <w:tc>
          <w:tcPr>
            <w:tcW w:w="1228" w:type="dxa"/>
            <w:gridSpan w:val="2"/>
            <w:tcBorders>
              <w:top w:val="single" w:sz="4" w:space="0" w:color="auto"/>
              <w:left w:val="nil"/>
              <w:bottom w:val="single" w:sz="4" w:space="0" w:color="auto"/>
              <w:right w:val="single" w:sz="4" w:space="0" w:color="auto"/>
            </w:tcBorders>
            <w:noWrap/>
            <w:vAlign w:val="center"/>
          </w:tcPr>
          <w:p w14:paraId="01712773" w14:textId="77777777" w:rsidR="00256885" w:rsidRPr="00527373" w:rsidRDefault="00256885" w:rsidP="00FC329D">
            <w:pPr>
              <w:pStyle w:val="TAC"/>
              <w:rPr>
                <w:rFonts w:eastAsia="맑은 고딕"/>
                <w:kern w:val="2"/>
              </w:rPr>
            </w:pPr>
            <w:r w:rsidRPr="00527373">
              <w:rPr>
                <w:rFonts w:eastAsia="맑은 고딕"/>
              </w:rPr>
              <w:t>5, 6, 7</w:t>
            </w:r>
          </w:p>
        </w:tc>
      </w:tr>
      <w:tr w:rsidR="00256885" w:rsidRPr="00527373" w14:paraId="08441831" w14:textId="77777777" w:rsidTr="00FC329D">
        <w:trPr>
          <w:trHeight w:val="188"/>
          <w:jc w:val="center"/>
        </w:trPr>
        <w:tc>
          <w:tcPr>
            <w:tcW w:w="1632" w:type="dxa"/>
            <w:vMerge/>
            <w:tcBorders>
              <w:left w:val="single" w:sz="4" w:space="0" w:color="auto"/>
              <w:right w:val="single" w:sz="4" w:space="0" w:color="auto"/>
            </w:tcBorders>
          </w:tcPr>
          <w:p w14:paraId="2907D8D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D15EA5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CC2E0D" w14:textId="77777777" w:rsidR="00256885" w:rsidRPr="00527373" w:rsidRDefault="00256885" w:rsidP="00FC329D">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000F7AC6"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CE5AD6F" w14:textId="77777777" w:rsidR="00256885" w:rsidRPr="00527373" w:rsidRDefault="00256885" w:rsidP="00FC329D">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423B5B4F" w14:textId="77777777" w:rsidR="00256885" w:rsidRPr="00527373" w:rsidRDefault="00256885" w:rsidP="00FC329D">
            <w:pPr>
              <w:pStyle w:val="TAC"/>
              <w:rPr>
                <w:rFonts w:eastAsia="맑은 고딕"/>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A2AC109" w14:textId="77777777" w:rsidR="00256885" w:rsidRPr="00527373" w:rsidRDefault="00256885" w:rsidP="00FC329D">
            <w:pPr>
              <w:pStyle w:val="TAC"/>
              <w:rPr>
                <w:rFonts w:eastAsia="맑은 고딕"/>
                <w:kern w:val="2"/>
              </w:rPr>
            </w:pPr>
            <w:r w:rsidRPr="00527373">
              <w:rPr>
                <w:rFonts w:eastAsia="맑은 고딕"/>
              </w:rPr>
              <w:t>5</w:t>
            </w:r>
          </w:p>
        </w:tc>
        <w:tc>
          <w:tcPr>
            <w:tcW w:w="1228" w:type="dxa"/>
            <w:gridSpan w:val="2"/>
            <w:tcBorders>
              <w:top w:val="single" w:sz="4" w:space="0" w:color="auto"/>
              <w:left w:val="nil"/>
              <w:bottom w:val="single" w:sz="4" w:space="0" w:color="auto"/>
              <w:right w:val="single" w:sz="4" w:space="0" w:color="auto"/>
            </w:tcBorders>
            <w:noWrap/>
            <w:vAlign w:val="center"/>
          </w:tcPr>
          <w:p w14:paraId="553C6038" w14:textId="77777777" w:rsidR="00256885" w:rsidRPr="00527373" w:rsidRDefault="00256885" w:rsidP="00FC329D">
            <w:pPr>
              <w:pStyle w:val="TAC"/>
              <w:rPr>
                <w:rFonts w:eastAsia="맑은 고딕"/>
                <w:kern w:val="2"/>
              </w:rPr>
            </w:pPr>
            <w:r w:rsidRPr="00527373">
              <w:rPr>
                <w:rFonts w:eastAsia="맑은 고딕"/>
              </w:rPr>
              <w:t>5, 6, 7</w:t>
            </w:r>
          </w:p>
        </w:tc>
      </w:tr>
      <w:tr w:rsidR="00256885" w:rsidRPr="00527373" w14:paraId="618073BD" w14:textId="77777777" w:rsidTr="00FC329D">
        <w:trPr>
          <w:trHeight w:val="188"/>
          <w:jc w:val="center"/>
        </w:trPr>
        <w:tc>
          <w:tcPr>
            <w:tcW w:w="1632" w:type="dxa"/>
            <w:vMerge/>
            <w:tcBorders>
              <w:left w:val="single" w:sz="4" w:space="0" w:color="auto"/>
              <w:right w:val="single" w:sz="4" w:space="0" w:color="auto"/>
            </w:tcBorders>
          </w:tcPr>
          <w:p w14:paraId="3760CD1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7A8DB8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FA7A4C" w14:textId="77777777" w:rsidR="00256885" w:rsidRPr="00527373" w:rsidRDefault="00256885" w:rsidP="00FC329D">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7B328E8C" w14:textId="77777777" w:rsidR="00256885" w:rsidRPr="00527373" w:rsidRDefault="00256885" w:rsidP="00FC329D">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D938200" w14:textId="77777777" w:rsidR="00256885" w:rsidRPr="00527373" w:rsidRDefault="00256885" w:rsidP="00FC329D">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EEF1EA0" w14:textId="77777777" w:rsidR="00256885" w:rsidRPr="00527373" w:rsidRDefault="00256885" w:rsidP="00FC329D">
            <w:pPr>
              <w:pStyle w:val="TAC"/>
              <w:rPr>
                <w:rFonts w:eastAsia="맑은 고딕"/>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676DE28" w14:textId="77777777" w:rsidR="00256885" w:rsidRPr="00527373" w:rsidRDefault="00256885" w:rsidP="00FC329D">
            <w:pPr>
              <w:pStyle w:val="TAC"/>
              <w:rPr>
                <w:rFonts w:eastAsia="맑은 고딕"/>
                <w:kern w:val="2"/>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09356C17" w14:textId="77777777" w:rsidR="00256885" w:rsidRPr="00527373" w:rsidRDefault="00256885" w:rsidP="00FC329D">
            <w:pPr>
              <w:pStyle w:val="TAC"/>
              <w:rPr>
                <w:rFonts w:eastAsia="맑은 고딕"/>
                <w:kern w:val="2"/>
              </w:rPr>
            </w:pPr>
            <w:r w:rsidRPr="00527373">
              <w:rPr>
                <w:rFonts w:eastAsia="맑은 고딕"/>
              </w:rPr>
              <w:t>5, 6</w:t>
            </w:r>
          </w:p>
        </w:tc>
      </w:tr>
      <w:tr w:rsidR="00256885" w:rsidRPr="00527373" w14:paraId="7F02572C"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7E4FB25" w14:textId="77777777" w:rsidR="00256885" w:rsidRPr="00527373" w:rsidRDefault="00256885" w:rsidP="00FC329D">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68379FB" w14:textId="77777777" w:rsidR="00256885" w:rsidRPr="00527373" w:rsidRDefault="00256885" w:rsidP="00FC329D">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CEB6D3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9F1C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D69D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E20AF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CB5F8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1B8D24" w14:textId="77777777" w:rsidR="00256885" w:rsidRPr="00527373" w:rsidRDefault="00256885" w:rsidP="00FC329D">
            <w:pPr>
              <w:pStyle w:val="TAC"/>
              <w:rPr>
                <w:szCs w:val="18"/>
                <w:lang w:eastAsia="ja-JP"/>
              </w:rPr>
            </w:pPr>
          </w:p>
        </w:tc>
      </w:tr>
      <w:tr w:rsidR="00256885" w:rsidRPr="00527373" w14:paraId="731EC451" w14:textId="77777777" w:rsidTr="00FC329D">
        <w:trPr>
          <w:trHeight w:val="188"/>
          <w:jc w:val="center"/>
        </w:trPr>
        <w:tc>
          <w:tcPr>
            <w:tcW w:w="1632" w:type="dxa"/>
            <w:vMerge/>
            <w:tcBorders>
              <w:left w:val="single" w:sz="4" w:space="0" w:color="auto"/>
              <w:right w:val="single" w:sz="4" w:space="0" w:color="auto"/>
            </w:tcBorders>
          </w:tcPr>
          <w:p w14:paraId="17D71C90"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6F713E" w14:textId="77777777" w:rsidR="00256885" w:rsidRPr="00527373" w:rsidRDefault="00256885" w:rsidP="00FC329D">
            <w:pPr>
              <w:pStyle w:val="TAL"/>
            </w:pPr>
            <w:r w:rsidRPr="00527373">
              <w:t>E-UTRA Band 3, 7, 22, 41, 42, 43</w:t>
            </w:r>
            <w:r w:rsidRPr="00527373">
              <w:rPr>
                <w:lang w:eastAsia="ja-JP"/>
              </w:rPr>
              <w:t>, 52</w:t>
            </w:r>
          </w:p>
          <w:p w14:paraId="78582273" w14:textId="77777777" w:rsidR="00256885" w:rsidRPr="00527373" w:rsidRDefault="00256885" w:rsidP="00FC329D">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82E8831"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2BA7BA"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CE61F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0061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4641E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5BE2F6" w14:textId="77777777" w:rsidR="00256885" w:rsidRPr="00527373" w:rsidRDefault="00256885" w:rsidP="00FC329D">
            <w:pPr>
              <w:pStyle w:val="TAC"/>
              <w:rPr>
                <w:szCs w:val="18"/>
                <w:lang w:eastAsia="ja-JP"/>
              </w:rPr>
            </w:pPr>
            <w:r w:rsidRPr="00527373">
              <w:t>2</w:t>
            </w:r>
          </w:p>
        </w:tc>
      </w:tr>
      <w:tr w:rsidR="00256885" w:rsidRPr="00527373" w14:paraId="4ED1F211" w14:textId="77777777" w:rsidTr="00FC329D">
        <w:trPr>
          <w:trHeight w:val="188"/>
          <w:jc w:val="center"/>
        </w:trPr>
        <w:tc>
          <w:tcPr>
            <w:tcW w:w="1632" w:type="dxa"/>
            <w:vMerge/>
            <w:tcBorders>
              <w:left w:val="single" w:sz="4" w:space="0" w:color="auto"/>
              <w:right w:val="single" w:sz="4" w:space="0" w:color="auto"/>
            </w:tcBorders>
          </w:tcPr>
          <w:p w14:paraId="7E5E462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B6CB72" w14:textId="77777777" w:rsidR="00256885" w:rsidRPr="00527373" w:rsidRDefault="00256885" w:rsidP="00FC329D">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5CA79693"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486E28"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9B6BC7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68E31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DCDC9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079AFE" w14:textId="77777777" w:rsidR="00256885" w:rsidRPr="00527373" w:rsidRDefault="00256885" w:rsidP="00FC329D">
            <w:pPr>
              <w:pStyle w:val="TAC"/>
              <w:rPr>
                <w:szCs w:val="18"/>
                <w:lang w:eastAsia="ja-JP"/>
              </w:rPr>
            </w:pPr>
            <w:r w:rsidRPr="00527373">
              <w:t>5</w:t>
            </w:r>
          </w:p>
        </w:tc>
      </w:tr>
      <w:tr w:rsidR="00256885" w:rsidRPr="00527373" w14:paraId="4FD80E21" w14:textId="77777777" w:rsidTr="00FC329D">
        <w:trPr>
          <w:trHeight w:val="188"/>
          <w:jc w:val="center"/>
        </w:trPr>
        <w:tc>
          <w:tcPr>
            <w:tcW w:w="1632" w:type="dxa"/>
            <w:vMerge/>
            <w:tcBorders>
              <w:left w:val="single" w:sz="4" w:space="0" w:color="auto"/>
              <w:right w:val="single" w:sz="4" w:space="0" w:color="auto"/>
            </w:tcBorders>
          </w:tcPr>
          <w:p w14:paraId="67405050"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55FA9C" w14:textId="77777777" w:rsidR="00256885" w:rsidRPr="00527373" w:rsidRDefault="00256885" w:rsidP="00FC329D">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627BFB9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96F2C7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90A9B7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A045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85194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26AD6C" w14:textId="77777777" w:rsidR="00256885" w:rsidRPr="00527373" w:rsidRDefault="00256885" w:rsidP="00FC329D">
            <w:pPr>
              <w:pStyle w:val="TAC"/>
              <w:rPr>
                <w:szCs w:val="18"/>
                <w:lang w:eastAsia="ja-JP"/>
              </w:rPr>
            </w:pPr>
            <w:r w:rsidRPr="00527373">
              <w:t>12</w:t>
            </w:r>
          </w:p>
        </w:tc>
      </w:tr>
      <w:tr w:rsidR="00256885" w:rsidRPr="00527373" w14:paraId="515C9D50" w14:textId="77777777" w:rsidTr="00FC329D">
        <w:trPr>
          <w:trHeight w:val="188"/>
          <w:jc w:val="center"/>
        </w:trPr>
        <w:tc>
          <w:tcPr>
            <w:tcW w:w="1632" w:type="dxa"/>
            <w:vMerge/>
            <w:tcBorders>
              <w:left w:val="single" w:sz="4" w:space="0" w:color="auto"/>
              <w:right w:val="single" w:sz="4" w:space="0" w:color="auto"/>
            </w:tcBorders>
          </w:tcPr>
          <w:p w14:paraId="2EA2F89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282C5F"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93B1F17" w14:textId="77777777" w:rsidR="00256885" w:rsidRPr="00527373" w:rsidRDefault="00256885" w:rsidP="00FC329D">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C24826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FAAB8F4" w14:textId="77777777" w:rsidR="00256885" w:rsidRPr="00527373" w:rsidRDefault="00256885" w:rsidP="00FC329D">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738629E6"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D0264C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E0E275" w14:textId="77777777" w:rsidR="00256885" w:rsidRPr="00527373" w:rsidRDefault="00256885" w:rsidP="00FC329D">
            <w:pPr>
              <w:pStyle w:val="TAC"/>
              <w:rPr>
                <w:szCs w:val="18"/>
                <w:lang w:eastAsia="ja-JP"/>
              </w:rPr>
            </w:pPr>
            <w:r w:rsidRPr="00527373">
              <w:t>5, 12</w:t>
            </w:r>
          </w:p>
        </w:tc>
      </w:tr>
      <w:tr w:rsidR="00256885" w:rsidRPr="00527373" w14:paraId="2C4B9432" w14:textId="77777777" w:rsidTr="00FC329D">
        <w:trPr>
          <w:trHeight w:val="188"/>
          <w:jc w:val="center"/>
        </w:trPr>
        <w:tc>
          <w:tcPr>
            <w:tcW w:w="1632" w:type="dxa"/>
            <w:vMerge/>
            <w:tcBorders>
              <w:left w:val="single" w:sz="4" w:space="0" w:color="auto"/>
              <w:right w:val="single" w:sz="4" w:space="0" w:color="auto"/>
            </w:tcBorders>
          </w:tcPr>
          <w:p w14:paraId="690BD4BC"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ED25DD"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5D24288" w14:textId="77777777" w:rsidR="00256885" w:rsidRPr="00527373" w:rsidRDefault="00256885" w:rsidP="00FC329D">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E4F64E7"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bottom"/>
          </w:tcPr>
          <w:p w14:paraId="66DEB161" w14:textId="77777777" w:rsidR="00256885" w:rsidRPr="00527373" w:rsidRDefault="00256885" w:rsidP="00FC329D">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847D0AD"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61D28A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AE7F03" w14:textId="77777777" w:rsidR="00256885" w:rsidRPr="00527373" w:rsidRDefault="00256885" w:rsidP="00FC329D">
            <w:pPr>
              <w:pStyle w:val="TAC"/>
              <w:rPr>
                <w:szCs w:val="18"/>
                <w:lang w:eastAsia="ja-JP"/>
              </w:rPr>
            </w:pPr>
            <w:r w:rsidRPr="00527373">
              <w:t>5, 16</w:t>
            </w:r>
          </w:p>
        </w:tc>
      </w:tr>
      <w:tr w:rsidR="00256885" w:rsidRPr="00527373" w14:paraId="2B4A8264" w14:textId="77777777" w:rsidTr="00FC329D">
        <w:trPr>
          <w:trHeight w:val="188"/>
          <w:jc w:val="center"/>
        </w:trPr>
        <w:tc>
          <w:tcPr>
            <w:tcW w:w="1632" w:type="dxa"/>
            <w:vMerge/>
            <w:tcBorders>
              <w:left w:val="single" w:sz="4" w:space="0" w:color="auto"/>
              <w:right w:val="single" w:sz="4" w:space="0" w:color="auto"/>
            </w:tcBorders>
          </w:tcPr>
          <w:p w14:paraId="6A811089"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6457D2"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89FD63" w14:textId="77777777" w:rsidR="00256885" w:rsidRPr="00527373" w:rsidRDefault="00256885" w:rsidP="00FC329D">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70CAA098"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bottom"/>
          </w:tcPr>
          <w:p w14:paraId="287FDB0F" w14:textId="77777777" w:rsidR="00256885" w:rsidRPr="00527373" w:rsidRDefault="00256885" w:rsidP="00FC329D">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C03A165"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537C74"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7DA430A" w14:textId="77777777" w:rsidR="00256885" w:rsidRPr="00527373" w:rsidRDefault="00256885" w:rsidP="00FC329D">
            <w:pPr>
              <w:pStyle w:val="TAC"/>
              <w:rPr>
                <w:szCs w:val="18"/>
                <w:lang w:eastAsia="ja-JP"/>
              </w:rPr>
            </w:pPr>
            <w:r w:rsidRPr="00527373">
              <w:t>5, 7, 16</w:t>
            </w:r>
          </w:p>
        </w:tc>
      </w:tr>
      <w:tr w:rsidR="00256885" w:rsidRPr="00527373" w14:paraId="66492AD8"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479132A"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E10E1F"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BE78943" w14:textId="77777777" w:rsidR="00256885" w:rsidRPr="00527373" w:rsidRDefault="00256885" w:rsidP="00FC329D">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3C89AC8D"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bottom"/>
          </w:tcPr>
          <w:p w14:paraId="08AD7591" w14:textId="77777777" w:rsidR="00256885" w:rsidRPr="00527373" w:rsidRDefault="00256885" w:rsidP="00FC329D">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183F513" w14:textId="77777777" w:rsidR="00256885" w:rsidRPr="00527373" w:rsidRDefault="00256885" w:rsidP="00FC329D">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E5D92A0"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6CECADC" w14:textId="77777777" w:rsidR="00256885" w:rsidRPr="00527373" w:rsidRDefault="00256885" w:rsidP="00FC329D">
            <w:pPr>
              <w:pStyle w:val="TAC"/>
              <w:rPr>
                <w:szCs w:val="18"/>
                <w:lang w:eastAsia="ja-JP"/>
              </w:rPr>
            </w:pPr>
            <w:r w:rsidRPr="00527373">
              <w:t>5, 7, 16</w:t>
            </w:r>
          </w:p>
        </w:tc>
      </w:tr>
      <w:tr w:rsidR="00256885" w:rsidRPr="00527373" w14:paraId="620D5651"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FFD80E7" w14:textId="77777777" w:rsidR="00256885" w:rsidRPr="00527373" w:rsidRDefault="00256885" w:rsidP="00FC329D">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5B46EEFD" w14:textId="77777777" w:rsidR="00256885" w:rsidRPr="00527373" w:rsidRDefault="00256885" w:rsidP="00FC329D">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B4B4E4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06E8F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24FAA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133E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21378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5D081E" w14:textId="77777777" w:rsidR="00256885" w:rsidRPr="00527373" w:rsidRDefault="00256885" w:rsidP="00FC329D">
            <w:pPr>
              <w:pStyle w:val="TAC"/>
              <w:rPr>
                <w:szCs w:val="18"/>
                <w:lang w:eastAsia="ja-JP"/>
              </w:rPr>
            </w:pPr>
          </w:p>
        </w:tc>
      </w:tr>
      <w:tr w:rsidR="00256885" w:rsidRPr="00527373" w14:paraId="2F2C31E1" w14:textId="77777777" w:rsidTr="00FC329D">
        <w:trPr>
          <w:trHeight w:val="188"/>
          <w:jc w:val="center"/>
        </w:trPr>
        <w:tc>
          <w:tcPr>
            <w:tcW w:w="1632" w:type="dxa"/>
            <w:vMerge/>
            <w:tcBorders>
              <w:left w:val="single" w:sz="4" w:space="0" w:color="auto"/>
              <w:right w:val="single" w:sz="4" w:space="0" w:color="auto"/>
            </w:tcBorders>
          </w:tcPr>
          <w:p w14:paraId="34B53F16"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420AC8" w14:textId="77777777" w:rsidR="00256885" w:rsidRPr="00527373" w:rsidRDefault="00256885" w:rsidP="00FC329D">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08A461B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447E4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ACF50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1173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2359C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377911" w14:textId="77777777" w:rsidR="00256885" w:rsidRPr="00527373" w:rsidRDefault="00256885" w:rsidP="00FC329D">
            <w:pPr>
              <w:pStyle w:val="TAC"/>
              <w:rPr>
                <w:szCs w:val="18"/>
                <w:lang w:eastAsia="ja-JP"/>
              </w:rPr>
            </w:pPr>
            <w:r w:rsidRPr="00527373">
              <w:t>2, 5</w:t>
            </w:r>
          </w:p>
        </w:tc>
      </w:tr>
      <w:tr w:rsidR="00256885" w:rsidRPr="00527373" w14:paraId="369FA4A1" w14:textId="77777777" w:rsidTr="00FC329D">
        <w:trPr>
          <w:trHeight w:val="188"/>
          <w:jc w:val="center"/>
        </w:trPr>
        <w:tc>
          <w:tcPr>
            <w:tcW w:w="1632" w:type="dxa"/>
            <w:vMerge/>
            <w:tcBorders>
              <w:left w:val="single" w:sz="4" w:space="0" w:color="auto"/>
              <w:right w:val="single" w:sz="4" w:space="0" w:color="auto"/>
            </w:tcBorders>
          </w:tcPr>
          <w:p w14:paraId="4D826120"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D4E10B" w14:textId="77777777" w:rsidR="00256885" w:rsidRPr="00527373" w:rsidRDefault="00256885" w:rsidP="00FC329D">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ACA235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BB5B6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ADAC1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AF16D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0C09F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E692EE" w14:textId="77777777" w:rsidR="00256885" w:rsidRPr="00527373" w:rsidRDefault="00256885" w:rsidP="00FC329D">
            <w:pPr>
              <w:pStyle w:val="TAC"/>
              <w:rPr>
                <w:szCs w:val="18"/>
                <w:lang w:eastAsia="ja-JP"/>
              </w:rPr>
            </w:pPr>
            <w:r w:rsidRPr="00527373">
              <w:t>12</w:t>
            </w:r>
          </w:p>
        </w:tc>
      </w:tr>
      <w:tr w:rsidR="00256885" w:rsidRPr="00527373" w14:paraId="62A83B1E" w14:textId="77777777" w:rsidTr="00FC329D">
        <w:trPr>
          <w:trHeight w:val="188"/>
          <w:jc w:val="center"/>
        </w:trPr>
        <w:tc>
          <w:tcPr>
            <w:tcW w:w="1632" w:type="dxa"/>
            <w:vMerge/>
            <w:tcBorders>
              <w:left w:val="single" w:sz="4" w:space="0" w:color="auto"/>
              <w:right w:val="single" w:sz="4" w:space="0" w:color="auto"/>
            </w:tcBorders>
          </w:tcPr>
          <w:p w14:paraId="257B8B1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9463C0" w14:textId="77777777" w:rsidR="00256885" w:rsidRPr="00527373" w:rsidRDefault="00256885" w:rsidP="00FC329D">
            <w:pPr>
              <w:pStyle w:val="TAL"/>
            </w:pPr>
            <w:r w:rsidRPr="00527373">
              <w:t>E-UTRA Band 7, 22, 41, 42, 43, 52</w:t>
            </w:r>
          </w:p>
          <w:p w14:paraId="4AC38787" w14:textId="77777777" w:rsidR="00256885" w:rsidRPr="00527373" w:rsidRDefault="00256885" w:rsidP="00FC329D">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4A332A8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7F3206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52F2BC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FE7C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5CBA9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6F8E05" w14:textId="77777777" w:rsidR="00256885" w:rsidRPr="00527373" w:rsidRDefault="00256885" w:rsidP="00FC329D">
            <w:pPr>
              <w:pStyle w:val="TAC"/>
              <w:rPr>
                <w:szCs w:val="18"/>
                <w:lang w:eastAsia="ja-JP"/>
              </w:rPr>
            </w:pPr>
            <w:r w:rsidRPr="00527373">
              <w:t>2</w:t>
            </w:r>
          </w:p>
        </w:tc>
      </w:tr>
      <w:tr w:rsidR="00256885" w:rsidRPr="00527373" w14:paraId="4D480EE7" w14:textId="77777777" w:rsidTr="00FC329D">
        <w:trPr>
          <w:trHeight w:val="188"/>
          <w:jc w:val="center"/>
        </w:trPr>
        <w:tc>
          <w:tcPr>
            <w:tcW w:w="1632" w:type="dxa"/>
            <w:vMerge/>
            <w:tcBorders>
              <w:left w:val="single" w:sz="4" w:space="0" w:color="auto"/>
              <w:right w:val="single" w:sz="4" w:space="0" w:color="auto"/>
            </w:tcBorders>
          </w:tcPr>
          <w:p w14:paraId="6AF0DDEA"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7E490D"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8C5590E"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55F6460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3EA4400"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D3FA7B1"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E10F628"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BC059F5" w14:textId="77777777" w:rsidR="00256885" w:rsidRPr="00527373" w:rsidRDefault="00256885" w:rsidP="00FC329D">
            <w:pPr>
              <w:pStyle w:val="TAC"/>
              <w:rPr>
                <w:szCs w:val="18"/>
                <w:lang w:eastAsia="ja-JP"/>
              </w:rPr>
            </w:pPr>
            <w:r w:rsidRPr="00527373">
              <w:t>3, 12</w:t>
            </w:r>
          </w:p>
        </w:tc>
      </w:tr>
      <w:tr w:rsidR="00256885" w:rsidRPr="00527373" w14:paraId="4FDB4956"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0709A58"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E076C" w14:textId="77777777" w:rsidR="00256885" w:rsidRPr="00527373" w:rsidRDefault="00256885" w:rsidP="00FC329D">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2CF91D4" w14:textId="77777777" w:rsidR="00256885" w:rsidRPr="00527373" w:rsidRDefault="00256885" w:rsidP="00FC329D">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401A327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80E6E12" w14:textId="77777777" w:rsidR="00256885" w:rsidRPr="00527373" w:rsidRDefault="00256885" w:rsidP="00FC329D">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6CA191E3" w14:textId="77777777" w:rsidR="00256885" w:rsidRPr="00527373" w:rsidRDefault="00256885" w:rsidP="00FC329D">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D669A25" w14:textId="77777777" w:rsidR="00256885" w:rsidRPr="00527373" w:rsidRDefault="00256885" w:rsidP="00FC329D">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34277A" w14:textId="77777777" w:rsidR="00256885" w:rsidRPr="00527373" w:rsidRDefault="00256885" w:rsidP="00FC329D">
            <w:pPr>
              <w:pStyle w:val="TAC"/>
              <w:rPr>
                <w:szCs w:val="18"/>
                <w:lang w:eastAsia="ja-JP"/>
              </w:rPr>
            </w:pPr>
            <w:r w:rsidRPr="00527373">
              <w:t>5, 12</w:t>
            </w:r>
          </w:p>
        </w:tc>
      </w:tr>
      <w:tr w:rsidR="00256885" w:rsidRPr="00527373" w14:paraId="0DBC9D74"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A99562A" w14:textId="77777777" w:rsidR="00256885" w:rsidRPr="00527373" w:rsidRDefault="00256885" w:rsidP="00FC329D">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578B4EA4" w14:textId="77777777" w:rsidR="00256885" w:rsidRPr="00527373" w:rsidRDefault="00256885" w:rsidP="00FC329D">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654CB10"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DFEE45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8B2BB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9995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1DB5B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D01B86" w14:textId="77777777" w:rsidR="00256885" w:rsidRPr="00527373" w:rsidRDefault="00256885" w:rsidP="00FC329D">
            <w:pPr>
              <w:pStyle w:val="TAC"/>
            </w:pPr>
          </w:p>
        </w:tc>
      </w:tr>
      <w:tr w:rsidR="00256885" w:rsidRPr="00527373" w14:paraId="6C6BD282" w14:textId="77777777" w:rsidTr="00FC329D">
        <w:trPr>
          <w:trHeight w:val="188"/>
          <w:jc w:val="center"/>
        </w:trPr>
        <w:tc>
          <w:tcPr>
            <w:tcW w:w="1632" w:type="dxa"/>
            <w:vMerge/>
            <w:tcBorders>
              <w:left w:val="single" w:sz="4" w:space="0" w:color="auto"/>
              <w:right w:val="single" w:sz="4" w:space="0" w:color="auto"/>
            </w:tcBorders>
          </w:tcPr>
          <w:p w14:paraId="17F1205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8728219" w14:textId="77777777" w:rsidR="00256885" w:rsidRPr="00527373" w:rsidRDefault="00256885" w:rsidP="00FC329D">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7BF5C069"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DE3795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B3394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A8380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79131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DF4BCE" w14:textId="77777777" w:rsidR="00256885" w:rsidRPr="00527373" w:rsidRDefault="00256885" w:rsidP="00FC329D">
            <w:pPr>
              <w:pStyle w:val="TAC"/>
            </w:pPr>
            <w:r w:rsidRPr="00527373">
              <w:t>2</w:t>
            </w:r>
          </w:p>
        </w:tc>
      </w:tr>
      <w:tr w:rsidR="00256885" w:rsidRPr="00527373" w14:paraId="3C6BEA59"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F77B9A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F1A9317" w14:textId="77777777" w:rsidR="00256885" w:rsidRPr="00527373" w:rsidRDefault="00256885" w:rsidP="00FC329D">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989953A"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2E8A9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86B4D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D57A7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C834E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A307B7" w14:textId="77777777" w:rsidR="00256885" w:rsidRPr="00527373" w:rsidRDefault="00256885" w:rsidP="00FC329D">
            <w:pPr>
              <w:pStyle w:val="TAC"/>
            </w:pPr>
            <w:r w:rsidRPr="00527373">
              <w:t>5</w:t>
            </w:r>
          </w:p>
        </w:tc>
      </w:tr>
      <w:tr w:rsidR="00256885" w:rsidRPr="00527373" w14:paraId="574235CC" w14:textId="77777777" w:rsidTr="00FC329D">
        <w:trPr>
          <w:trHeight w:val="188"/>
          <w:jc w:val="center"/>
        </w:trPr>
        <w:tc>
          <w:tcPr>
            <w:tcW w:w="1632" w:type="dxa"/>
            <w:vMerge w:val="restart"/>
            <w:tcBorders>
              <w:left w:val="single" w:sz="4" w:space="0" w:color="auto"/>
              <w:right w:val="single" w:sz="4" w:space="0" w:color="auto"/>
            </w:tcBorders>
          </w:tcPr>
          <w:p w14:paraId="130A1D45" w14:textId="77777777" w:rsidR="00256885" w:rsidRPr="00527373" w:rsidRDefault="00256885" w:rsidP="00FC329D">
            <w:pPr>
              <w:pStyle w:val="TAC"/>
              <w:rPr>
                <w:lang w:eastAsia="ja-JP"/>
              </w:rPr>
            </w:pPr>
            <w:r w:rsidRPr="00527373">
              <w:rPr>
                <w:lang w:eastAsia="ja-JP"/>
              </w:rPr>
              <w:t>DC_8_n41,</w:t>
            </w:r>
          </w:p>
          <w:p w14:paraId="061197BE" w14:textId="77777777" w:rsidR="00256885" w:rsidRPr="00527373" w:rsidRDefault="00256885" w:rsidP="00FC329D">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6BF705EC" w14:textId="77777777" w:rsidR="00256885" w:rsidRPr="00527373" w:rsidRDefault="00256885" w:rsidP="00FC329D">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EAB2DE2"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0C40C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1CACC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D8D36"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BF2390" w14:textId="77777777" w:rsidR="00256885" w:rsidRPr="00527373" w:rsidRDefault="00256885" w:rsidP="00FC329D">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3C42813" w14:textId="77777777" w:rsidR="00256885" w:rsidRPr="00527373" w:rsidRDefault="00256885" w:rsidP="00FC329D">
            <w:pPr>
              <w:pStyle w:val="TAC"/>
            </w:pPr>
          </w:p>
        </w:tc>
      </w:tr>
      <w:tr w:rsidR="00256885" w:rsidRPr="00527373" w14:paraId="1C22CA5D" w14:textId="77777777" w:rsidTr="00FC329D">
        <w:trPr>
          <w:trHeight w:val="188"/>
          <w:jc w:val="center"/>
        </w:trPr>
        <w:tc>
          <w:tcPr>
            <w:tcW w:w="1632" w:type="dxa"/>
            <w:vMerge/>
            <w:tcBorders>
              <w:left w:val="single" w:sz="4" w:space="0" w:color="auto"/>
              <w:right w:val="single" w:sz="4" w:space="0" w:color="auto"/>
            </w:tcBorders>
          </w:tcPr>
          <w:p w14:paraId="2216A53C"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CDA545" w14:textId="77777777" w:rsidR="00256885" w:rsidRPr="00527373" w:rsidRDefault="00256885" w:rsidP="00FC329D">
            <w:pPr>
              <w:pStyle w:val="TAL"/>
              <w:rPr>
                <w:lang w:eastAsia="ja-JP"/>
              </w:rPr>
            </w:pPr>
            <w:r w:rsidRPr="00527373">
              <w:rPr>
                <w:lang w:eastAsia="ja-JP"/>
              </w:rPr>
              <w:t>E-UTRA Band 3, 42, 52</w:t>
            </w:r>
          </w:p>
          <w:p w14:paraId="414A23EE" w14:textId="77777777" w:rsidR="00256885" w:rsidRPr="00527373" w:rsidRDefault="00256885" w:rsidP="00FC329D">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54512F76"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969F1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619A9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750C11"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5CC742" w14:textId="77777777" w:rsidR="00256885" w:rsidRPr="00527373" w:rsidRDefault="00256885" w:rsidP="00FC329D">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551C13" w14:textId="77777777" w:rsidR="00256885" w:rsidRPr="00527373" w:rsidRDefault="00256885" w:rsidP="00FC329D">
            <w:pPr>
              <w:pStyle w:val="TAC"/>
            </w:pPr>
            <w:r w:rsidRPr="00527373">
              <w:rPr>
                <w:lang w:eastAsia="ja-JP"/>
              </w:rPr>
              <w:t>2</w:t>
            </w:r>
          </w:p>
        </w:tc>
      </w:tr>
      <w:tr w:rsidR="00256885" w:rsidRPr="00527373" w14:paraId="6F9B664A" w14:textId="77777777" w:rsidTr="00FC329D">
        <w:trPr>
          <w:trHeight w:val="188"/>
          <w:jc w:val="center"/>
        </w:trPr>
        <w:tc>
          <w:tcPr>
            <w:tcW w:w="1632" w:type="dxa"/>
            <w:vMerge/>
            <w:tcBorders>
              <w:left w:val="single" w:sz="4" w:space="0" w:color="auto"/>
              <w:right w:val="single" w:sz="4" w:space="0" w:color="auto"/>
            </w:tcBorders>
          </w:tcPr>
          <w:p w14:paraId="7DBA13DE"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9933CB" w14:textId="77777777" w:rsidR="00256885" w:rsidRPr="00527373" w:rsidRDefault="00256885" w:rsidP="00FC329D">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E64CE3C"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C48A55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FB063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B4EFE"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823146" w14:textId="77777777" w:rsidR="00256885" w:rsidRPr="00527373" w:rsidRDefault="00256885" w:rsidP="00FC329D">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943D0" w14:textId="77777777" w:rsidR="00256885" w:rsidRPr="00527373" w:rsidRDefault="00256885" w:rsidP="00FC329D">
            <w:pPr>
              <w:pStyle w:val="TAC"/>
            </w:pPr>
            <w:r w:rsidRPr="00527373">
              <w:rPr>
                <w:lang w:eastAsia="ja-JP"/>
              </w:rPr>
              <w:t>5</w:t>
            </w:r>
          </w:p>
        </w:tc>
      </w:tr>
      <w:tr w:rsidR="00256885" w:rsidRPr="00527373" w14:paraId="4B5E89DD" w14:textId="77777777" w:rsidTr="00FC329D">
        <w:trPr>
          <w:trHeight w:val="188"/>
          <w:jc w:val="center"/>
        </w:trPr>
        <w:tc>
          <w:tcPr>
            <w:tcW w:w="1632" w:type="dxa"/>
            <w:vMerge/>
            <w:tcBorders>
              <w:left w:val="single" w:sz="4" w:space="0" w:color="auto"/>
              <w:right w:val="single" w:sz="4" w:space="0" w:color="auto"/>
            </w:tcBorders>
          </w:tcPr>
          <w:p w14:paraId="37B01C05"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FBE76" w14:textId="77777777" w:rsidR="00256885" w:rsidRPr="00527373" w:rsidRDefault="00256885" w:rsidP="00FC329D">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AA9C1F" w14:textId="77777777" w:rsidR="00256885" w:rsidRPr="00527373" w:rsidRDefault="00256885" w:rsidP="00FC329D">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7034106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670429" w14:textId="77777777" w:rsidR="00256885" w:rsidRPr="00527373" w:rsidRDefault="00256885" w:rsidP="00FC329D">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4317555D" w14:textId="77777777" w:rsidR="00256885" w:rsidRPr="00527373" w:rsidRDefault="00256885" w:rsidP="00FC329D">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1329AA9" w14:textId="77777777" w:rsidR="00256885" w:rsidRPr="00527373" w:rsidRDefault="00256885" w:rsidP="00FC329D">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644958" w14:textId="77777777" w:rsidR="00256885" w:rsidRPr="00527373" w:rsidRDefault="00256885" w:rsidP="00FC329D">
            <w:pPr>
              <w:pStyle w:val="TAC"/>
            </w:pPr>
            <w:r w:rsidRPr="00527373">
              <w:rPr>
                <w:lang w:eastAsia="ja-JP"/>
              </w:rPr>
              <w:t>5, 12</w:t>
            </w:r>
          </w:p>
        </w:tc>
      </w:tr>
      <w:tr w:rsidR="00256885" w:rsidRPr="00527373" w14:paraId="475BC643"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4DBB569"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CB339D" w14:textId="77777777" w:rsidR="00256885" w:rsidRPr="00527373" w:rsidRDefault="00256885" w:rsidP="00FC329D">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881043" w14:textId="77777777" w:rsidR="00256885" w:rsidRPr="00527373" w:rsidRDefault="00256885" w:rsidP="00FC329D">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7E4A87E"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0A20AE90" w14:textId="77777777" w:rsidR="00256885" w:rsidRPr="00527373" w:rsidRDefault="00256885" w:rsidP="00FC329D">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2D5740D" w14:textId="77777777" w:rsidR="00256885" w:rsidRPr="00527373" w:rsidRDefault="00256885" w:rsidP="00FC329D">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D1D0DD" w14:textId="77777777" w:rsidR="00256885" w:rsidRPr="00527373" w:rsidRDefault="00256885" w:rsidP="00FC329D">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46ACB1" w14:textId="77777777" w:rsidR="00256885" w:rsidRPr="00527373" w:rsidRDefault="00256885" w:rsidP="00FC329D">
            <w:pPr>
              <w:pStyle w:val="TAC"/>
            </w:pPr>
            <w:r w:rsidRPr="00527373">
              <w:rPr>
                <w:lang w:eastAsia="ja-JP"/>
              </w:rPr>
              <w:t>3</w:t>
            </w:r>
          </w:p>
        </w:tc>
      </w:tr>
      <w:tr w:rsidR="00256885" w:rsidRPr="00527373" w14:paraId="3E84F76F"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6D1C884" w14:textId="77777777" w:rsidR="00256885" w:rsidRPr="00527373" w:rsidRDefault="00256885" w:rsidP="00FC329D">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9063111" w14:textId="77777777" w:rsidR="00256885" w:rsidRPr="00527373" w:rsidRDefault="00256885" w:rsidP="00FC329D">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D952D1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FDC5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E4E1A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B19AA8"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871AD0"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1C7A19" w14:textId="77777777" w:rsidR="00256885" w:rsidRPr="00527373" w:rsidRDefault="00256885" w:rsidP="00FC329D">
            <w:pPr>
              <w:pStyle w:val="TAC"/>
            </w:pPr>
          </w:p>
        </w:tc>
      </w:tr>
      <w:tr w:rsidR="00256885" w:rsidRPr="00527373" w14:paraId="0E0DA91B"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0E153BF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FAA0FA7" w14:textId="77777777" w:rsidR="00256885" w:rsidRPr="00527373" w:rsidRDefault="00256885" w:rsidP="00FC329D">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A2757DB"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22C6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4E159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9F98FA"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BC751B"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E54ED3" w14:textId="77777777" w:rsidR="00256885" w:rsidRPr="00527373" w:rsidRDefault="00256885" w:rsidP="00FC329D">
            <w:pPr>
              <w:pStyle w:val="TAC"/>
            </w:pPr>
            <w:r w:rsidRPr="00527373">
              <w:t>2</w:t>
            </w:r>
          </w:p>
        </w:tc>
      </w:tr>
      <w:tr w:rsidR="00256885" w:rsidRPr="00527373" w14:paraId="23F166F9"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3D1D29F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2E04C5D" w14:textId="77777777" w:rsidR="00256885" w:rsidRPr="00527373" w:rsidRDefault="00256885" w:rsidP="00FC329D">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1DE5EE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EAC87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83D5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F6057B"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13CEF1D"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AE048C" w14:textId="77777777" w:rsidR="00256885" w:rsidRPr="00527373" w:rsidRDefault="00256885" w:rsidP="00FC329D">
            <w:pPr>
              <w:pStyle w:val="TAC"/>
            </w:pPr>
            <w:r w:rsidRPr="00527373">
              <w:t>5</w:t>
            </w:r>
          </w:p>
        </w:tc>
      </w:tr>
      <w:tr w:rsidR="00256885" w:rsidRPr="00527373" w14:paraId="73764C86"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7F08188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4A1C41D" w14:textId="77777777" w:rsidR="00256885" w:rsidRPr="00527373" w:rsidRDefault="00256885" w:rsidP="00FC329D">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CED7B0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969EE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5BD80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7AFD34"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5506F03"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BF85A0" w14:textId="77777777" w:rsidR="00256885" w:rsidRPr="00527373" w:rsidRDefault="00256885" w:rsidP="00FC329D">
            <w:pPr>
              <w:pStyle w:val="TAC"/>
            </w:pPr>
            <w:r w:rsidRPr="00527373">
              <w:t>12</w:t>
            </w:r>
          </w:p>
        </w:tc>
      </w:tr>
      <w:tr w:rsidR="00256885" w:rsidRPr="00527373" w14:paraId="0F131E26"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1C62A51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F65543B"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D5D173A" w14:textId="77777777" w:rsidR="00256885" w:rsidRPr="00527373" w:rsidRDefault="00256885" w:rsidP="00FC329D">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750E3F6" w14:textId="77777777" w:rsidR="00256885" w:rsidRPr="00527373" w:rsidRDefault="00256885" w:rsidP="00FC329D">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54630AE" w14:textId="77777777" w:rsidR="00256885" w:rsidRPr="00527373" w:rsidRDefault="00256885" w:rsidP="00FC329D">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C654A8" w14:textId="77777777" w:rsidR="00256885" w:rsidRPr="00527373" w:rsidRDefault="00256885" w:rsidP="00FC329D">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3AA9BE1"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2AE154" w14:textId="77777777" w:rsidR="00256885" w:rsidRPr="00527373" w:rsidRDefault="00256885" w:rsidP="00FC329D">
            <w:pPr>
              <w:pStyle w:val="TAC"/>
            </w:pPr>
            <w:r w:rsidRPr="00527373">
              <w:rPr>
                <w:rFonts w:eastAsia="MS Mincho"/>
              </w:rPr>
              <w:t>5, 12</w:t>
            </w:r>
          </w:p>
        </w:tc>
      </w:tr>
      <w:tr w:rsidR="00256885" w:rsidRPr="00527373" w14:paraId="69882926" w14:textId="77777777" w:rsidTr="00FC329D">
        <w:trPr>
          <w:trHeight w:val="188"/>
          <w:jc w:val="center"/>
        </w:trPr>
        <w:tc>
          <w:tcPr>
            <w:tcW w:w="1632" w:type="dxa"/>
            <w:vMerge/>
            <w:tcBorders>
              <w:left w:val="single" w:sz="4" w:space="0" w:color="auto"/>
              <w:right w:val="single" w:sz="4" w:space="0" w:color="auto"/>
            </w:tcBorders>
          </w:tcPr>
          <w:p w14:paraId="6B7847F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06E6086"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5799D5E" w14:textId="77777777" w:rsidR="00256885" w:rsidRPr="00527373" w:rsidRDefault="00256885" w:rsidP="00FC329D">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596EAD4" w14:textId="77777777" w:rsidR="00256885" w:rsidRPr="00527373" w:rsidRDefault="00256885" w:rsidP="00FC329D">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9BB9787" w14:textId="77777777" w:rsidR="00256885" w:rsidRPr="00527373" w:rsidRDefault="00256885" w:rsidP="00FC329D">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3CB0E35F" w14:textId="77777777" w:rsidR="00256885" w:rsidRPr="00527373" w:rsidRDefault="00256885" w:rsidP="00FC329D">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0F785E" w14:textId="77777777" w:rsidR="00256885" w:rsidRPr="00527373" w:rsidRDefault="00256885" w:rsidP="00FC329D">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89AB95" w14:textId="77777777" w:rsidR="00256885" w:rsidRPr="00527373" w:rsidRDefault="00256885" w:rsidP="00FC329D">
            <w:pPr>
              <w:pStyle w:val="TAC"/>
            </w:pPr>
            <w:r w:rsidRPr="00527373">
              <w:rPr>
                <w:rFonts w:eastAsia="MS Mincho"/>
              </w:rPr>
              <w:t>3, 12</w:t>
            </w:r>
          </w:p>
        </w:tc>
      </w:tr>
      <w:tr w:rsidR="00256885" w:rsidRPr="00527373" w14:paraId="47CF859D"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79F9596" w14:textId="77777777" w:rsidR="00256885" w:rsidRPr="00527373" w:rsidRDefault="00256885" w:rsidP="00FC329D">
            <w:pPr>
              <w:pStyle w:val="TAC"/>
            </w:pPr>
            <w:r w:rsidRPr="00527373">
              <w:t>DC_8_n78</w:t>
            </w:r>
          </w:p>
          <w:p w14:paraId="303A5BDB" w14:textId="77777777" w:rsidR="00256885" w:rsidRPr="00527373" w:rsidRDefault="00256885" w:rsidP="00FC329D">
            <w:pPr>
              <w:pStyle w:val="TAC"/>
            </w:pPr>
            <w:r w:rsidRPr="00527373">
              <w:t>DC_8_n81_ULSUP-TDM_n78,</w:t>
            </w:r>
          </w:p>
          <w:p w14:paraId="49E2BB85" w14:textId="77777777" w:rsidR="00256885" w:rsidRPr="00527373" w:rsidRDefault="00256885" w:rsidP="00FC329D">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1A40CACA" w14:textId="77777777" w:rsidR="00256885" w:rsidRPr="00527373" w:rsidRDefault="00256885" w:rsidP="00FC329D">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42B0695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C542A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9A248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77590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9F5E8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FA139E" w14:textId="77777777" w:rsidR="00256885" w:rsidRPr="00527373" w:rsidRDefault="00256885" w:rsidP="00FC329D">
            <w:pPr>
              <w:pStyle w:val="TAC"/>
            </w:pPr>
          </w:p>
        </w:tc>
      </w:tr>
      <w:tr w:rsidR="00256885" w:rsidRPr="00527373" w14:paraId="163054F2"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7F45C37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26931A8" w14:textId="77777777" w:rsidR="00256885" w:rsidRPr="00527373" w:rsidRDefault="00256885" w:rsidP="00FC329D">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08A2CA2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1347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B7C42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EDDC9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34A2C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55E49E" w14:textId="77777777" w:rsidR="00256885" w:rsidRPr="00527373" w:rsidRDefault="00256885" w:rsidP="00FC329D">
            <w:pPr>
              <w:pStyle w:val="TAC"/>
            </w:pPr>
            <w:r w:rsidRPr="00527373">
              <w:t>2</w:t>
            </w:r>
          </w:p>
        </w:tc>
      </w:tr>
      <w:tr w:rsidR="00256885" w:rsidRPr="00527373" w14:paraId="64270186"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57378FB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99079F5" w14:textId="77777777" w:rsidR="00256885" w:rsidRPr="00527373" w:rsidRDefault="00256885" w:rsidP="00FC329D">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06A35AC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DDAB8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09445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F743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6ABED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2936C5" w14:textId="77777777" w:rsidR="00256885" w:rsidRPr="00527373" w:rsidRDefault="00256885" w:rsidP="00FC329D">
            <w:pPr>
              <w:pStyle w:val="TAC"/>
            </w:pPr>
            <w:r w:rsidRPr="00527373">
              <w:t>5</w:t>
            </w:r>
          </w:p>
        </w:tc>
      </w:tr>
      <w:tr w:rsidR="00256885" w:rsidRPr="00527373" w14:paraId="094EBE9C"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4772695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B400B85"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306A9C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AC4DE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354E2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038FE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B435B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7D41B6" w14:textId="77777777" w:rsidR="00256885" w:rsidRPr="00527373" w:rsidRDefault="00256885" w:rsidP="00FC329D">
            <w:pPr>
              <w:pStyle w:val="TAC"/>
            </w:pPr>
            <w:r w:rsidRPr="00527373">
              <w:t>12</w:t>
            </w:r>
          </w:p>
        </w:tc>
      </w:tr>
      <w:tr w:rsidR="00256885" w:rsidRPr="00527373" w14:paraId="71ECA2C3"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2CF311D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3FFE3D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D438DA" w14:textId="77777777" w:rsidR="00256885" w:rsidRPr="00527373" w:rsidRDefault="00256885" w:rsidP="00FC329D">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0A95A7D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548FC4" w14:textId="77777777" w:rsidR="00256885" w:rsidRPr="00527373" w:rsidRDefault="00256885" w:rsidP="00FC329D">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091C0F93"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48E24D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27120F" w14:textId="77777777" w:rsidR="00256885" w:rsidRPr="00527373" w:rsidRDefault="00256885" w:rsidP="00FC329D">
            <w:pPr>
              <w:pStyle w:val="TAC"/>
            </w:pPr>
            <w:r w:rsidRPr="00527373">
              <w:t>5, 12</w:t>
            </w:r>
          </w:p>
        </w:tc>
      </w:tr>
      <w:tr w:rsidR="00256885" w:rsidRPr="00527373" w14:paraId="039F7F73"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1E2D007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F777ED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48EA7F"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658EA6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25F45E"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71CB0C4"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2B5F0FE"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8EB3D67" w14:textId="77777777" w:rsidR="00256885" w:rsidRPr="00527373" w:rsidRDefault="00256885" w:rsidP="00FC329D">
            <w:pPr>
              <w:pStyle w:val="TAC"/>
            </w:pPr>
            <w:r w:rsidRPr="00527373">
              <w:t>3, 12</w:t>
            </w:r>
          </w:p>
        </w:tc>
      </w:tr>
      <w:tr w:rsidR="00256885" w:rsidRPr="00527373" w14:paraId="08804CFA" w14:textId="77777777" w:rsidTr="00FC329D">
        <w:trPr>
          <w:trHeight w:val="188"/>
          <w:jc w:val="center"/>
        </w:trPr>
        <w:tc>
          <w:tcPr>
            <w:tcW w:w="1632" w:type="dxa"/>
            <w:vMerge w:val="restart"/>
            <w:tcBorders>
              <w:left w:val="single" w:sz="4" w:space="0" w:color="auto"/>
              <w:right w:val="single" w:sz="4" w:space="0" w:color="auto"/>
            </w:tcBorders>
          </w:tcPr>
          <w:p w14:paraId="18E908E4" w14:textId="77777777" w:rsidR="00256885" w:rsidRPr="00527373" w:rsidRDefault="00256885" w:rsidP="00FC329D">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3F06C974" w14:textId="77777777" w:rsidR="00256885" w:rsidRPr="00527373" w:rsidRDefault="00256885" w:rsidP="00FC329D">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26B2A9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4D358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0B33A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C902E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80459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FA5448" w14:textId="77777777" w:rsidR="00256885" w:rsidRPr="00527373" w:rsidRDefault="00256885" w:rsidP="00FC329D">
            <w:pPr>
              <w:pStyle w:val="TAC"/>
            </w:pPr>
          </w:p>
        </w:tc>
      </w:tr>
      <w:tr w:rsidR="00256885" w:rsidRPr="00527373" w14:paraId="6F68497F" w14:textId="77777777" w:rsidTr="00FC329D">
        <w:trPr>
          <w:trHeight w:val="188"/>
          <w:jc w:val="center"/>
        </w:trPr>
        <w:tc>
          <w:tcPr>
            <w:tcW w:w="1632" w:type="dxa"/>
            <w:vMerge/>
            <w:tcBorders>
              <w:left w:val="single" w:sz="4" w:space="0" w:color="auto"/>
              <w:right w:val="single" w:sz="4" w:space="0" w:color="auto"/>
            </w:tcBorders>
          </w:tcPr>
          <w:p w14:paraId="3D15C39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6FDA7F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C20767B"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46E33C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C57D76"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D6AF0B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A2201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B69468" w14:textId="77777777" w:rsidR="00256885" w:rsidRPr="00527373" w:rsidRDefault="00256885" w:rsidP="00FC329D">
            <w:pPr>
              <w:pStyle w:val="TAC"/>
            </w:pPr>
          </w:p>
        </w:tc>
      </w:tr>
      <w:tr w:rsidR="00256885" w:rsidRPr="00527373" w14:paraId="458F85FB" w14:textId="77777777" w:rsidTr="00FC329D">
        <w:trPr>
          <w:trHeight w:val="188"/>
          <w:jc w:val="center"/>
        </w:trPr>
        <w:tc>
          <w:tcPr>
            <w:tcW w:w="1632" w:type="dxa"/>
            <w:vMerge/>
            <w:tcBorders>
              <w:left w:val="single" w:sz="4" w:space="0" w:color="auto"/>
              <w:right w:val="single" w:sz="4" w:space="0" w:color="auto"/>
            </w:tcBorders>
          </w:tcPr>
          <w:p w14:paraId="0ED886A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3B33FF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EA8B0A8"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88DE80A"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70B744B"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791E9D"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A983DCF"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D8800B2" w14:textId="77777777" w:rsidR="00256885" w:rsidRPr="00527373" w:rsidRDefault="00256885" w:rsidP="00FC329D">
            <w:pPr>
              <w:pStyle w:val="TAC"/>
            </w:pPr>
            <w:r w:rsidRPr="00527373">
              <w:t>3</w:t>
            </w:r>
          </w:p>
        </w:tc>
      </w:tr>
      <w:tr w:rsidR="00256885" w:rsidRPr="00527373" w14:paraId="43580256" w14:textId="77777777" w:rsidTr="00FC329D">
        <w:trPr>
          <w:trHeight w:val="188"/>
          <w:jc w:val="center"/>
        </w:trPr>
        <w:tc>
          <w:tcPr>
            <w:tcW w:w="1632" w:type="dxa"/>
            <w:vMerge/>
            <w:tcBorders>
              <w:left w:val="single" w:sz="4" w:space="0" w:color="auto"/>
              <w:right w:val="single" w:sz="4" w:space="0" w:color="auto"/>
            </w:tcBorders>
          </w:tcPr>
          <w:p w14:paraId="2E13B57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45247FE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44C72B4"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3D9216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E46215"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393B9C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4A4A8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19EAF7" w14:textId="77777777" w:rsidR="00256885" w:rsidRPr="00527373" w:rsidRDefault="00256885" w:rsidP="00FC329D">
            <w:pPr>
              <w:pStyle w:val="TAC"/>
            </w:pPr>
          </w:p>
        </w:tc>
      </w:tr>
      <w:tr w:rsidR="00256885" w:rsidRPr="00527373" w14:paraId="1E4AC85C"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25E79C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D72ADA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7C716D"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8183E4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1B4321"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1EB081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A1BED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23BE5D" w14:textId="77777777" w:rsidR="00256885" w:rsidRPr="00527373" w:rsidRDefault="00256885" w:rsidP="00FC329D">
            <w:pPr>
              <w:pStyle w:val="TAC"/>
            </w:pPr>
          </w:p>
        </w:tc>
      </w:tr>
      <w:tr w:rsidR="00256885" w:rsidRPr="00527373" w14:paraId="11843BD7"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5F52B58" w14:textId="77777777" w:rsidR="00256885" w:rsidRPr="00527373" w:rsidRDefault="00256885" w:rsidP="00FC329D">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198C921B" w14:textId="77777777" w:rsidR="00256885" w:rsidRPr="00527373" w:rsidRDefault="00256885" w:rsidP="00FC329D">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40CDE60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FF958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18523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67FE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350FF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345A8" w14:textId="77777777" w:rsidR="00256885" w:rsidRPr="00527373" w:rsidRDefault="00256885" w:rsidP="00FC329D">
            <w:pPr>
              <w:pStyle w:val="TAC"/>
            </w:pPr>
          </w:p>
        </w:tc>
      </w:tr>
      <w:tr w:rsidR="00256885" w:rsidRPr="00527373" w14:paraId="131BAE8F" w14:textId="77777777" w:rsidTr="00FC329D">
        <w:trPr>
          <w:trHeight w:val="188"/>
          <w:jc w:val="center"/>
        </w:trPr>
        <w:tc>
          <w:tcPr>
            <w:tcW w:w="1632" w:type="dxa"/>
            <w:vMerge/>
            <w:tcBorders>
              <w:left w:val="single" w:sz="4" w:space="0" w:color="auto"/>
              <w:right w:val="single" w:sz="4" w:space="0" w:color="auto"/>
            </w:tcBorders>
          </w:tcPr>
          <w:p w14:paraId="18F859A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A95595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91B62D"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706A61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E1CEA"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F481A1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1CEEF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077B8D" w14:textId="77777777" w:rsidR="00256885" w:rsidRPr="00527373" w:rsidRDefault="00256885" w:rsidP="00FC329D">
            <w:pPr>
              <w:pStyle w:val="TAC"/>
            </w:pPr>
          </w:p>
        </w:tc>
      </w:tr>
      <w:tr w:rsidR="00256885" w:rsidRPr="00527373" w14:paraId="301714C7" w14:textId="77777777" w:rsidTr="00FC329D">
        <w:trPr>
          <w:trHeight w:val="188"/>
          <w:jc w:val="center"/>
        </w:trPr>
        <w:tc>
          <w:tcPr>
            <w:tcW w:w="1632" w:type="dxa"/>
            <w:vMerge/>
            <w:tcBorders>
              <w:left w:val="single" w:sz="4" w:space="0" w:color="auto"/>
              <w:right w:val="single" w:sz="4" w:space="0" w:color="auto"/>
            </w:tcBorders>
          </w:tcPr>
          <w:p w14:paraId="280471B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4D8BB4E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3A6DA15"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3090FE7"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DB3D433"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6E0AD13"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45C982E"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F46F44E" w14:textId="77777777" w:rsidR="00256885" w:rsidRPr="00527373" w:rsidRDefault="00256885" w:rsidP="00FC329D">
            <w:pPr>
              <w:pStyle w:val="TAC"/>
            </w:pPr>
            <w:r w:rsidRPr="00527373">
              <w:t>3</w:t>
            </w:r>
          </w:p>
        </w:tc>
      </w:tr>
      <w:tr w:rsidR="00256885" w:rsidRPr="00527373" w14:paraId="410BE049" w14:textId="77777777" w:rsidTr="00FC329D">
        <w:trPr>
          <w:trHeight w:val="188"/>
          <w:jc w:val="center"/>
        </w:trPr>
        <w:tc>
          <w:tcPr>
            <w:tcW w:w="1632" w:type="dxa"/>
            <w:vMerge/>
            <w:tcBorders>
              <w:left w:val="single" w:sz="4" w:space="0" w:color="auto"/>
              <w:right w:val="single" w:sz="4" w:space="0" w:color="auto"/>
            </w:tcBorders>
          </w:tcPr>
          <w:p w14:paraId="0084D1D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273CE4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BD15BE"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3F7F5D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F4C87"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C47AC3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A5F7E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23DE16" w14:textId="77777777" w:rsidR="00256885" w:rsidRPr="00527373" w:rsidRDefault="00256885" w:rsidP="00FC329D">
            <w:pPr>
              <w:pStyle w:val="TAC"/>
            </w:pPr>
          </w:p>
        </w:tc>
      </w:tr>
      <w:tr w:rsidR="00256885" w:rsidRPr="00527373" w14:paraId="6B0C6E84"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FA838B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395C44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972644"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8A3D62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5B224E"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33FF48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9407E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FFF952" w14:textId="77777777" w:rsidR="00256885" w:rsidRPr="00527373" w:rsidRDefault="00256885" w:rsidP="00FC329D">
            <w:pPr>
              <w:pStyle w:val="TAC"/>
            </w:pPr>
          </w:p>
        </w:tc>
      </w:tr>
      <w:tr w:rsidR="00256885" w:rsidRPr="00527373" w14:paraId="1608901C"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6F8B2D7" w14:textId="77777777" w:rsidR="00256885" w:rsidRPr="00527373" w:rsidRDefault="00256885" w:rsidP="00FC329D">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1DF1C9BC" w14:textId="77777777" w:rsidR="00256885" w:rsidRPr="00527373" w:rsidRDefault="00256885" w:rsidP="00FC329D">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5FD4ECC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8CE3C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0A9CA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27E92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28C2D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C71F4C" w14:textId="77777777" w:rsidR="00256885" w:rsidRPr="00527373" w:rsidRDefault="00256885" w:rsidP="00FC329D">
            <w:pPr>
              <w:pStyle w:val="TAC"/>
            </w:pPr>
          </w:p>
        </w:tc>
      </w:tr>
      <w:tr w:rsidR="00256885" w:rsidRPr="00527373" w14:paraId="779D409F" w14:textId="77777777" w:rsidTr="00FC329D">
        <w:trPr>
          <w:trHeight w:val="188"/>
          <w:jc w:val="center"/>
        </w:trPr>
        <w:tc>
          <w:tcPr>
            <w:tcW w:w="1632" w:type="dxa"/>
            <w:vMerge/>
            <w:tcBorders>
              <w:left w:val="single" w:sz="4" w:space="0" w:color="auto"/>
              <w:right w:val="single" w:sz="4" w:space="0" w:color="auto"/>
            </w:tcBorders>
          </w:tcPr>
          <w:p w14:paraId="618D526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59FC15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C81039"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22345B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35F2EB"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6B4E3C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9277C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09A8CA" w14:textId="77777777" w:rsidR="00256885" w:rsidRPr="00527373" w:rsidRDefault="00256885" w:rsidP="00FC329D">
            <w:pPr>
              <w:pStyle w:val="TAC"/>
            </w:pPr>
          </w:p>
        </w:tc>
      </w:tr>
      <w:tr w:rsidR="00256885" w:rsidRPr="00527373" w14:paraId="28309131" w14:textId="77777777" w:rsidTr="00FC329D">
        <w:trPr>
          <w:trHeight w:val="188"/>
          <w:jc w:val="center"/>
        </w:trPr>
        <w:tc>
          <w:tcPr>
            <w:tcW w:w="1632" w:type="dxa"/>
            <w:vMerge/>
            <w:tcBorders>
              <w:left w:val="single" w:sz="4" w:space="0" w:color="auto"/>
              <w:right w:val="single" w:sz="4" w:space="0" w:color="auto"/>
            </w:tcBorders>
          </w:tcPr>
          <w:p w14:paraId="66C4FBA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DF8666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D7C701B"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9E57F9F"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45DB900"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8EFE5A"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AC0BC3C"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F01EEBD" w14:textId="77777777" w:rsidR="00256885" w:rsidRPr="00527373" w:rsidRDefault="00256885" w:rsidP="00FC329D">
            <w:pPr>
              <w:pStyle w:val="TAC"/>
            </w:pPr>
            <w:r w:rsidRPr="00527373">
              <w:t>3</w:t>
            </w:r>
          </w:p>
        </w:tc>
      </w:tr>
      <w:tr w:rsidR="00256885" w:rsidRPr="00527373" w14:paraId="2E870B3A" w14:textId="77777777" w:rsidTr="00FC329D">
        <w:trPr>
          <w:trHeight w:val="188"/>
          <w:jc w:val="center"/>
        </w:trPr>
        <w:tc>
          <w:tcPr>
            <w:tcW w:w="1632" w:type="dxa"/>
            <w:vMerge/>
            <w:tcBorders>
              <w:left w:val="single" w:sz="4" w:space="0" w:color="auto"/>
              <w:right w:val="single" w:sz="4" w:space="0" w:color="auto"/>
            </w:tcBorders>
          </w:tcPr>
          <w:p w14:paraId="6A3ED80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7F316A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B80944"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64822F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72061D"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961831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EDF8A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699BB3" w14:textId="77777777" w:rsidR="00256885" w:rsidRPr="00527373" w:rsidRDefault="00256885" w:rsidP="00FC329D">
            <w:pPr>
              <w:pStyle w:val="TAC"/>
            </w:pPr>
          </w:p>
        </w:tc>
      </w:tr>
      <w:tr w:rsidR="00256885" w:rsidRPr="00527373" w14:paraId="6CEC2DCF" w14:textId="77777777" w:rsidTr="00FC329D">
        <w:trPr>
          <w:trHeight w:val="188"/>
          <w:jc w:val="center"/>
        </w:trPr>
        <w:tc>
          <w:tcPr>
            <w:tcW w:w="1632" w:type="dxa"/>
            <w:vMerge/>
            <w:tcBorders>
              <w:left w:val="single" w:sz="4" w:space="0" w:color="auto"/>
              <w:right w:val="single" w:sz="4" w:space="0" w:color="auto"/>
            </w:tcBorders>
          </w:tcPr>
          <w:p w14:paraId="0DC68AD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4C7FFC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ABD081"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56AB79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11BD5A"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599E0A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4CB1B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4AE97C" w14:textId="77777777" w:rsidR="00256885" w:rsidRPr="00527373" w:rsidRDefault="00256885" w:rsidP="00FC329D">
            <w:pPr>
              <w:pStyle w:val="TAC"/>
            </w:pPr>
          </w:p>
        </w:tc>
      </w:tr>
      <w:tr w:rsidR="00256885" w:rsidRPr="00527373" w14:paraId="33B2CD3B" w14:textId="77777777" w:rsidTr="00FC329D">
        <w:trPr>
          <w:trHeight w:val="188"/>
          <w:jc w:val="center"/>
        </w:trPr>
        <w:tc>
          <w:tcPr>
            <w:tcW w:w="1632" w:type="dxa"/>
            <w:tcBorders>
              <w:top w:val="single" w:sz="4" w:space="0" w:color="auto"/>
              <w:left w:val="single" w:sz="4" w:space="0" w:color="auto"/>
              <w:right w:val="single" w:sz="4" w:space="0" w:color="auto"/>
            </w:tcBorders>
          </w:tcPr>
          <w:p w14:paraId="3BA65077" w14:textId="77777777" w:rsidR="00256885" w:rsidRPr="00527373" w:rsidRDefault="00256885" w:rsidP="00FC329D">
            <w:pPr>
              <w:pStyle w:val="TAC"/>
            </w:pPr>
            <w:r w:rsidRPr="00527373">
              <w:lastRenderedPageBreak/>
              <w:t>DC_12_n66</w:t>
            </w:r>
          </w:p>
        </w:tc>
        <w:tc>
          <w:tcPr>
            <w:tcW w:w="2864" w:type="dxa"/>
            <w:tcBorders>
              <w:top w:val="single" w:sz="4" w:space="0" w:color="auto"/>
              <w:left w:val="nil"/>
              <w:bottom w:val="single" w:sz="4" w:space="0" w:color="auto"/>
              <w:right w:val="single" w:sz="4" w:space="0" w:color="auto"/>
            </w:tcBorders>
            <w:vAlign w:val="bottom"/>
          </w:tcPr>
          <w:p w14:paraId="7669BF37" w14:textId="77777777" w:rsidR="00256885" w:rsidRPr="00527373" w:rsidRDefault="00256885" w:rsidP="00FC329D">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1D9A6F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6AFC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F2A75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0B392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9B967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E8D150" w14:textId="77777777" w:rsidR="00256885" w:rsidRPr="00527373" w:rsidRDefault="00256885" w:rsidP="00FC329D">
            <w:pPr>
              <w:pStyle w:val="TAC"/>
            </w:pPr>
          </w:p>
        </w:tc>
      </w:tr>
      <w:tr w:rsidR="00256885" w:rsidRPr="00527373" w14:paraId="54119FC0" w14:textId="77777777" w:rsidTr="00FC329D">
        <w:trPr>
          <w:trHeight w:val="188"/>
          <w:jc w:val="center"/>
        </w:trPr>
        <w:tc>
          <w:tcPr>
            <w:tcW w:w="1632" w:type="dxa"/>
            <w:tcBorders>
              <w:left w:val="single" w:sz="4" w:space="0" w:color="auto"/>
              <w:right w:val="single" w:sz="4" w:space="0" w:color="auto"/>
            </w:tcBorders>
          </w:tcPr>
          <w:p w14:paraId="6D78267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567F7B3" w14:textId="77777777" w:rsidR="00256885" w:rsidRPr="00527373" w:rsidRDefault="00256885" w:rsidP="00FC329D">
            <w:pPr>
              <w:pStyle w:val="TAL"/>
              <w:rPr>
                <w:szCs w:val="18"/>
              </w:rPr>
            </w:pPr>
            <w:r w:rsidRPr="00527373">
              <w:t>E-UTRA Band 4, 48, 50, 51, 66, 70,</w:t>
            </w:r>
          </w:p>
          <w:p w14:paraId="7096537C"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20DA47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C7E1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2D3B8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16C8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BC6F2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FFE56E" w14:textId="77777777" w:rsidR="00256885" w:rsidRPr="00527373" w:rsidRDefault="00256885" w:rsidP="00FC329D">
            <w:pPr>
              <w:pStyle w:val="TAC"/>
            </w:pPr>
            <w:r w:rsidRPr="00527373">
              <w:t>2</w:t>
            </w:r>
          </w:p>
        </w:tc>
      </w:tr>
      <w:tr w:rsidR="00256885" w:rsidRPr="00527373" w14:paraId="512ED916" w14:textId="77777777" w:rsidTr="00FC329D">
        <w:trPr>
          <w:trHeight w:val="188"/>
          <w:jc w:val="center"/>
        </w:trPr>
        <w:tc>
          <w:tcPr>
            <w:tcW w:w="1632" w:type="dxa"/>
            <w:tcBorders>
              <w:left w:val="single" w:sz="4" w:space="0" w:color="auto"/>
              <w:bottom w:val="single" w:sz="4" w:space="0" w:color="auto"/>
              <w:right w:val="single" w:sz="4" w:space="0" w:color="auto"/>
            </w:tcBorders>
          </w:tcPr>
          <w:p w14:paraId="432A6D1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4DA77A6C" w14:textId="77777777" w:rsidR="00256885" w:rsidRPr="00527373" w:rsidRDefault="00256885" w:rsidP="00FC329D">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2D10592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37FCE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EF54A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EB5B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DD6E9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E96E06" w14:textId="77777777" w:rsidR="00256885" w:rsidRPr="00527373" w:rsidRDefault="00256885" w:rsidP="00FC329D">
            <w:pPr>
              <w:pStyle w:val="TAC"/>
            </w:pPr>
            <w:r w:rsidRPr="00527373">
              <w:t>5</w:t>
            </w:r>
          </w:p>
        </w:tc>
      </w:tr>
      <w:tr w:rsidR="00256885" w:rsidRPr="00527373" w14:paraId="2725E169" w14:textId="77777777" w:rsidTr="00FC329D">
        <w:trPr>
          <w:trHeight w:val="188"/>
          <w:jc w:val="center"/>
        </w:trPr>
        <w:tc>
          <w:tcPr>
            <w:tcW w:w="1632" w:type="dxa"/>
            <w:vMerge w:val="restart"/>
            <w:tcBorders>
              <w:left w:val="single" w:sz="4" w:space="0" w:color="auto"/>
              <w:right w:val="single" w:sz="4" w:space="0" w:color="auto"/>
            </w:tcBorders>
          </w:tcPr>
          <w:p w14:paraId="0D4AF30B" w14:textId="77777777" w:rsidR="00256885" w:rsidRPr="00527373" w:rsidRDefault="00256885" w:rsidP="00FC329D">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0F5A9C81" w14:textId="77777777" w:rsidR="00256885" w:rsidRPr="00527373" w:rsidRDefault="00256885" w:rsidP="00FC329D">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2232BA7C" w14:textId="77777777" w:rsidR="00256885" w:rsidRPr="00527373" w:rsidRDefault="00256885" w:rsidP="00FC329D">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F28F4AD" w14:textId="77777777" w:rsidR="00256885" w:rsidRPr="00527373" w:rsidRDefault="00256885" w:rsidP="00FC329D">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313F4B38" w14:textId="77777777" w:rsidR="00256885" w:rsidRPr="00527373" w:rsidRDefault="00256885" w:rsidP="00FC329D">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43569ED" w14:textId="77777777" w:rsidR="00256885" w:rsidRPr="00527373" w:rsidRDefault="00256885" w:rsidP="00FC329D">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702D86FB" w14:textId="77777777" w:rsidR="00256885" w:rsidRPr="00527373" w:rsidRDefault="00256885" w:rsidP="00FC329D">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DA03BE1" w14:textId="77777777" w:rsidR="00256885" w:rsidRPr="00527373" w:rsidRDefault="00256885" w:rsidP="00FC329D">
            <w:pPr>
              <w:pStyle w:val="TAC"/>
              <w:rPr>
                <w:szCs w:val="18"/>
                <w:lang w:eastAsia="ja-JP"/>
              </w:rPr>
            </w:pPr>
          </w:p>
        </w:tc>
      </w:tr>
      <w:tr w:rsidR="00256885" w:rsidRPr="00527373" w14:paraId="7B48F752" w14:textId="77777777" w:rsidTr="00FC329D">
        <w:trPr>
          <w:trHeight w:val="188"/>
          <w:jc w:val="center"/>
        </w:trPr>
        <w:tc>
          <w:tcPr>
            <w:tcW w:w="1632" w:type="dxa"/>
            <w:vMerge/>
            <w:tcBorders>
              <w:left w:val="single" w:sz="4" w:space="0" w:color="auto"/>
              <w:right w:val="single" w:sz="4" w:space="0" w:color="auto"/>
            </w:tcBorders>
          </w:tcPr>
          <w:p w14:paraId="7345353C"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1183290" w14:textId="77777777" w:rsidR="00256885" w:rsidRPr="00527373" w:rsidRDefault="00256885" w:rsidP="00FC329D">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8588A37" w14:textId="77777777" w:rsidR="00256885" w:rsidRPr="00527373" w:rsidRDefault="00256885" w:rsidP="00FC329D">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57BB39E5" w14:textId="77777777" w:rsidR="00256885" w:rsidRPr="00527373" w:rsidRDefault="00256885" w:rsidP="00FC329D">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4A8DED5" w14:textId="77777777" w:rsidR="00256885" w:rsidRPr="00527373" w:rsidRDefault="00256885" w:rsidP="00FC329D">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1D7966A6" w14:textId="77777777" w:rsidR="00256885" w:rsidRPr="00527373" w:rsidRDefault="00256885" w:rsidP="00FC329D">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5563BCE7" w14:textId="77777777" w:rsidR="00256885" w:rsidRPr="00527373" w:rsidRDefault="00256885" w:rsidP="00FC329D">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E52D882" w14:textId="77777777" w:rsidR="00256885" w:rsidRPr="00527373" w:rsidRDefault="00256885" w:rsidP="00FC329D">
            <w:pPr>
              <w:pStyle w:val="TAC"/>
              <w:rPr>
                <w:szCs w:val="18"/>
                <w:lang w:eastAsia="ja-JP"/>
              </w:rPr>
            </w:pPr>
            <w:r w:rsidRPr="00527373">
              <w:rPr>
                <w:rFonts w:cs="Arial"/>
                <w:szCs w:val="18"/>
              </w:rPr>
              <w:t>2</w:t>
            </w:r>
          </w:p>
        </w:tc>
      </w:tr>
      <w:tr w:rsidR="00256885" w:rsidRPr="00527373" w14:paraId="63985C92" w14:textId="77777777" w:rsidTr="00FC329D">
        <w:trPr>
          <w:trHeight w:val="188"/>
          <w:jc w:val="center"/>
        </w:trPr>
        <w:tc>
          <w:tcPr>
            <w:tcW w:w="1632" w:type="dxa"/>
            <w:vMerge/>
            <w:tcBorders>
              <w:left w:val="single" w:sz="4" w:space="0" w:color="auto"/>
              <w:right w:val="single" w:sz="4" w:space="0" w:color="auto"/>
            </w:tcBorders>
          </w:tcPr>
          <w:p w14:paraId="39450DFC"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364681" w14:textId="77777777" w:rsidR="00256885" w:rsidRPr="00527373" w:rsidRDefault="00256885" w:rsidP="00FC329D">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223B810E" w14:textId="77777777" w:rsidR="00256885" w:rsidRPr="00527373" w:rsidRDefault="00256885" w:rsidP="00FC329D">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5FD2C6C8" w14:textId="77777777" w:rsidR="00256885" w:rsidRPr="00527373" w:rsidRDefault="00256885" w:rsidP="00FC329D">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3420D88C" w14:textId="77777777" w:rsidR="00256885" w:rsidRPr="00527373" w:rsidRDefault="00256885" w:rsidP="00FC329D">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B20504B" w14:textId="77777777" w:rsidR="00256885" w:rsidRPr="00527373" w:rsidRDefault="00256885" w:rsidP="00FC329D">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51B53A7E" w14:textId="77777777" w:rsidR="00256885" w:rsidRPr="00527373" w:rsidRDefault="00256885" w:rsidP="00FC329D">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091C752" w14:textId="77777777" w:rsidR="00256885" w:rsidRPr="00527373" w:rsidRDefault="00256885" w:rsidP="00FC329D">
            <w:pPr>
              <w:pStyle w:val="TAC"/>
            </w:pPr>
            <w:r w:rsidRPr="00527373">
              <w:rPr>
                <w:rFonts w:cs="Arial"/>
                <w:szCs w:val="18"/>
              </w:rPr>
              <w:t>5</w:t>
            </w:r>
          </w:p>
        </w:tc>
      </w:tr>
      <w:tr w:rsidR="00256885" w:rsidRPr="00527373" w14:paraId="4D8F60EC"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7242753"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10596A2" w14:textId="77777777" w:rsidR="00256885" w:rsidRPr="00527373" w:rsidRDefault="00256885" w:rsidP="00FC329D">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7E70ABE0" w14:textId="77777777" w:rsidR="00256885" w:rsidRPr="00527373" w:rsidRDefault="00256885" w:rsidP="00FC329D">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437EA749" w14:textId="77777777" w:rsidR="00256885" w:rsidRPr="00527373" w:rsidRDefault="00256885" w:rsidP="00FC329D">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6CE47F8C" w14:textId="77777777" w:rsidR="00256885" w:rsidRPr="00527373" w:rsidRDefault="00256885" w:rsidP="00FC329D">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14FE0A82" w14:textId="77777777" w:rsidR="00256885" w:rsidRPr="00527373" w:rsidRDefault="00256885" w:rsidP="00FC329D">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70E5DF63" w14:textId="77777777" w:rsidR="00256885" w:rsidRPr="00527373" w:rsidRDefault="00256885" w:rsidP="00FC329D">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DB7C1B7" w14:textId="77777777" w:rsidR="00256885" w:rsidRPr="00527373" w:rsidRDefault="00256885" w:rsidP="00FC329D">
            <w:pPr>
              <w:pStyle w:val="TAC"/>
              <w:rPr>
                <w:szCs w:val="18"/>
                <w:lang w:eastAsia="ja-JP"/>
              </w:rPr>
            </w:pPr>
            <w:r w:rsidRPr="00527373">
              <w:rPr>
                <w:rFonts w:cs="Arial"/>
                <w:szCs w:val="18"/>
              </w:rPr>
              <w:t>3</w:t>
            </w:r>
          </w:p>
        </w:tc>
      </w:tr>
      <w:tr w:rsidR="00256885" w:rsidRPr="00527373" w14:paraId="2B893AC9" w14:textId="77777777" w:rsidTr="00FC329D">
        <w:trPr>
          <w:trHeight w:val="188"/>
          <w:jc w:val="center"/>
        </w:trPr>
        <w:tc>
          <w:tcPr>
            <w:tcW w:w="1632" w:type="dxa"/>
            <w:vMerge w:val="restart"/>
            <w:tcBorders>
              <w:left w:val="single" w:sz="4" w:space="0" w:color="auto"/>
              <w:right w:val="single" w:sz="4" w:space="0" w:color="auto"/>
            </w:tcBorders>
          </w:tcPr>
          <w:p w14:paraId="1086169A" w14:textId="77777777" w:rsidR="00256885" w:rsidRPr="00527373" w:rsidRDefault="00256885" w:rsidP="00FC329D">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031DD5C2" w14:textId="77777777" w:rsidR="00256885" w:rsidRPr="00527373" w:rsidRDefault="00256885" w:rsidP="00FC329D">
            <w:pPr>
              <w:pStyle w:val="TAL"/>
              <w:rPr>
                <w:szCs w:val="18"/>
              </w:rPr>
            </w:pPr>
            <w:r w:rsidRPr="00527373">
              <w:t xml:space="preserve">E-UTRA Band 4, 5,12,13,17, </w:t>
            </w:r>
            <w:proofErr w:type="gramStart"/>
            <w:r w:rsidRPr="00527373">
              <w:t>26,  29</w:t>
            </w:r>
            <w:proofErr w:type="gramEnd"/>
            <w:r w:rsidRPr="00527373">
              <w:t>,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2A9E35B7" w14:textId="77777777" w:rsidR="00256885" w:rsidRPr="00527373" w:rsidRDefault="00256885" w:rsidP="00FC329D">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7F76D7"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EFED9EA"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FACE9B"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D50007"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EDFB7" w14:textId="77777777" w:rsidR="00256885" w:rsidRPr="00527373" w:rsidRDefault="00256885" w:rsidP="00FC329D">
            <w:pPr>
              <w:pStyle w:val="TAC"/>
              <w:rPr>
                <w:szCs w:val="18"/>
              </w:rPr>
            </w:pPr>
          </w:p>
        </w:tc>
      </w:tr>
      <w:tr w:rsidR="00256885" w:rsidRPr="00527373" w14:paraId="2D24DD7D" w14:textId="77777777" w:rsidTr="00FC329D">
        <w:trPr>
          <w:trHeight w:val="188"/>
          <w:jc w:val="center"/>
        </w:trPr>
        <w:tc>
          <w:tcPr>
            <w:tcW w:w="1632" w:type="dxa"/>
            <w:vMerge/>
            <w:tcBorders>
              <w:left w:val="single" w:sz="4" w:space="0" w:color="auto"/>
              <w:right w:val="single" w:sz="4" w:space="0" w:color="auto"/>
            </w:tcBorders>
          </w:tcPr>
          <w:p w14:paraId="4AA0F98D" w14:textId="77777777" w:rsidR="00256885" w:rsidRPr="00527373" w:rsidRDefault="00256885" w:rsidP="00FC329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C926978" w14:textId="77777777" w:rsidR="00256885" w:rsidRPr="00527373" w:rsidRDefault="00256885" w:rsidP="00FC329D">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37E4F2DE" w14:textId="77777777" w:rsidR="00256885" w:rsidRPr="00527373" w:rsidRDefault="00256885" w:rsidP="00FC329D">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5F30E"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78A5A12"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AE334A"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F2740D"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5AEC38" w14:textId="77777777" w:rsidR="00256885" w:rsidRPr="00527373" w:rsidRDefault="00256885" w:rsidP="00FC329D">
            <w:pPr>
              <w:pStyle w:val="TAC"/>
              <w:rPr>
                <w:szCs w:val="18"/>
              </w:rPr>
            </w:pPr>
            <w:r w:rsidRPr="00527373">
              <w:t>5</w:t>
            </w:r>
          </w:p>
        </w:tc>
      </w:tr>
      <w:tr w:rsidR="00256885" w:rsidRPr="00527373" w14:paraId="5852DBB9" w14:textId="77777777" w:rsidTr="00FC329D">
        <w:trPr>
          <w:trHeight w:val="188"/>
          <w:jc w:val="center"/>
        </w:trPr>
        <w:tc>
          <w:tcPr>
            <w:tcW w:w="1632" w:type="dxa"/>
            <w:vMerge/>
            <w:tcBorders>
              <w:left w:val="single" w:sz="4" w:space="0" w:color="auto"/>
              <w:right w:val="single" w:sz="4" w:space="0" w:color="auto"/>
            </w:tcBorders>
          </w:tcPr>
          <w:p w14:paraId="7A51C046" w14:textId="77777777" w:rsidR="00256885" w:rsidRPr="00527373" w:rsidRDefault="00256885" w:rsidP="00FC329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D4A42A7" w14:textId="77777777" w:rsidR="00256885" w:rsidRPr="00527373" w:rsidRDefault="00256885" w:rsidP="00FC329D">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14EBD903" w14:textId="77777777" w:rsidR="00256885" w:rsidRPr="00527373" w:rsidRDefault="00256885" w:rsidP="00FC329D">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F1017C"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56D2D121"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DCC15"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7B2D73"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8B7D4D" w14:textId="77777777" w:rsidR="00256885" w:rsidRPr="00527373" w:rsidRDefault="00256885" w:rsidP="00FC329D">
            <w:pPr>
              <w:pStyle w:val="TAC"/>
              <w:rPr>
                <w:szCs w:val="18"/>
              </w:rPr>
            </w:pPr>
            <w:r w:rsidRPr="00527373">
              <w:t>2</w:t>
            </w:r>
          </w:p>
        </w:tc>
      </w:tr>
      <w:tr w:rsidR="00256885" w:rsidRPr="00527373" w14:paraId="10F3C8D9" w14:textId="77777777" w:rsidTr="00FC329D">
        <w:trPr>
          <w:trHeight w:val="188"/>
          <w:jc w:val="center"/>
        </w:trPr>
        <w:tc>
          <w:tcPr>
            <w:tcW w:w="1632" w:type="dxa"/>
            <w:vMerge/>
            <w:tcBorders>
              <w:left w:val="single" w:sz="4" w:space="0" w:color="auto"/>
              <w:right w:val="single" w:sz="4" w:space="0" w:color="auto"/>
            </w:tcBorders>
          </w:tcPr>
          <w:p w14:paraId="7DC41F7F" w14:textId="77777777" w:rsidR="00256885" w:rsidRPr="00527373" w:rsidRDefault="00256885" w:rsidP="00FC329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7F93C6D" w14:textId="77777777" w:rsidR="00256885" w:rsidRPr="00527373" w:rsidRDefault="00256885" w:rsidP="00FC329D">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901403" w14:textId="77777777" w:rsidR="00256885" w:rsidRPr="00527373" w:rsidRDefault="00256885" w:rsidP="00FC329D">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355C9EF1"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D4A53F3" w14:textId="77777777" w:rsidR="00256885" w:rsidRPr="00527373" w:rsidRDefault="00256885" w:rsidP="00FC329D">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6783674B" w14:textId="77777777" w:rsidR="00256885" w:rsidRPr="00527373" w:rsidRDefault="00256885" w:rsidP="00FC329D">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371E962B" w14:textId="77777777" w:rsidR="00256885" w:rsidRPr="00527373" w:rsidRDefault="00256885" w:rsidP="00FC329D">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B73B502" w14:textId="77777777" w:rsidR="00256885" w:rsidRPr="00527373" w:rsidRDefault="00256885" w:rsidP="00FC329D">
            <w:pPr>
              <w:pStyle w:val="TAC"/>
              <w:rPr>
                <w:szCs w:val="18"/>
              </w:rPr>
            </w:pPr>
            <w:r w:rsidRPr="00527373">
              <w:t>5</w:t>
            </w:r>
          </w:p>
        </w:tc>
      </w:tr>
      <w:tr w:rsidR="00256885" w:rsidRPr="00527373" w14:paraId="3CBEC3B7"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36CEC5E" w14:textId="77777777" w:rsidR="00256885" w:rsidRPr="00527373" w:rsidRDefault="00256885" w:rsidP="00FC329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4B4D38D" w14:textId="77777777" w:rsidR="00256885" w:rsidRPr="00527373" w:rsidRDefault="00256885" w:rsidP="00FC329D">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249660" w14:textId="77777777" w:rsidR="00256885" w:rsidRPr="00527373" w:rsidRDefault="00256885" w:rsidP="00FC329D">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4EA9A5A9" w14:textId="77777777" w:rsidR="00256885" w:rsidRPr="00527373" w:rsidRDefault="00256885" w:rsidP="00FC329D">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5D45147E" w14:textId="77777777" w:rsidR="00256885" w:rsidRPr="00527373" w:rsidRDefault="00256885" w:rsidP="00FC329D">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3E300648" w14:textId="77777777" w:rsidR="00256885" w:rsidRPr="00527373" w:rsidRDefault="00256885" w:rsidP="00FC329D">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36DD032" w14:textId="77777777" w:rsidR="00256885" w:rsidRPr="00527373" w:rsidRDefault="00256885" w:rsidP="00FC329D">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36D8F86A" w14:textId="77777777" w:rsidR="00256885" w:rsidRPr="00527373" w:rsidRDefault="00256885" w:rsidP="00FC329D">
            <w:pPr>
              <w:pStyle w:val="TAC"/>
              <w:rPr>
                <w:szCs w:val="18"/>
              </w:rPr>
            </w:pPr>
            <w:r w:rsidRPr="00527373">
              <w:t>5</w:t>
            </w:r>
          </w:p>
        </w:tc>
      </w:tr>
      <w:tr w:rsidR="00256885" w:rsidRPr="00527373" w14:paraId="0A746506" w14:textId="77777777" w:rsidTr="00FC329D">
        <w:trPr>
          <w:trHeight w:val="188"/>
          <w:jc w:val="center"/>
        </w:trPr>
        <w:tc>
          <w:tcPr>
            <w:tcW w:w="1632" w:type="dxa"/>
            <w:vMerge w:val="restart"/>
            <w:tcBorders>
              <w:left w:val="single" w:sz="4" w:space="0" w:color="auto"/>
              <w:right w:val="single" w:sz="4" w:space="0" w:color="auto"/>
            </w:tcBorders>
          </w:tcPr>
          <w:p w14:paraId="7D6708B6" w14:textId="77777777" w:rsidR="00256885" w:rsidRPr="00527373" w:rsidRDefault="00256885" w:rsidP="00FC329D">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4C62806" w14:textId="77777777" w:rsidR="00256885" w:rsidRPr="00527373" w:rsidRDefault="00256885" w:rsidP="00FC329D">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0FA5C66"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FB79663" w14:textId="77777777" w:rsidR="00256885" w:rsidRPr="00527373" w:rsidRDefault="00256885" w:rsidP="00FC329D">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1112C0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D20C9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3AAC3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EE8BC1" w14:textId="77777777" w:rsidR="00256885" w:rsidRPr="00527373" w:rsidRDefault="00256885" w:rsidP="00FC329D">
            <w:pPr>
              <w:pStyle w:val="TAC"/>
            </w:pPr>
          </w:p>
        </w:tc>
      </w:tr>
      <w:tr w:rsidR="00256885" w:rsidRPr="00527373" w14:paraId="65FEE06E" w14:textId="77777777" w:rsidTr="00FC329D">
        <w:trPr>
          <w:trHeight w:val="188"/>
          <w:jc w:val="center"/>
        </w:trPr>
        <w:tc>
          <w:tcPr>
            <w:tcW w:w="1632" w:type="dxa"/>
            <w:vMerge/>
            <w:tcBorders>
              <w:left w:val="single" w:sz="4" w:space="0" w:color="auto"/>
              <w:right w:val="single" w:sz="4" w:space="0" w:color="auto"/>
            </w:tcBorders>
          </w:tcPr>
          <w:p w14:paraId="2E545F0A"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5CEBD86" w14:textId="77777777" w:rsidR="00256885" w:rsidRPr="00527373" w:rsidRDefault="00256885" w:rsidP="00FC329D">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1749B50B"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1B3281D" w14:textId="77777777" w:rsidR="00256885" w:rsidRPr="00527373" w:rsidRDefault="00256885" w:rsidP="00FC329D">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1168E1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55F2F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5763D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9F2FF0" w14:textId="77777777" w:rsidR="00256885" w:rsidRPr="00527373" w:rsidRDefault="00256885" w:rsidP="00FC329D">
            <w:pPr>
              <w:pStyle w:val="TAC"/>
            </w:pPr>
            <w:r w:rsidRPr="00527373">
              <w:t>5</w:t>
            </w:r>
          </w:p>
        </w:tc>
      </w:tr>
      <w:tr w:rsidR="00256885" w:rsidRPr="00527373" w14:paraId="7B387368" w14:textId="77777777" w:rsidTr="00FC329D">
        <w:trPr>
          <w:trHeight w:val="188"/>
          <w:jc w:val="center"/>
        </w:trPr>
        <w:tc>
          <w:tcPr>
            <w:tcW w:w="1632" w:type="dxa"/>
            <w:vMerge/>
            <w:tcBorders>
              <w:left w:val="single" w:sz="4" w:space="0" w:color="auto"/>
              <w:right w:val="single" w:sz="4" w:space="0" w:color="auto"/>
            </w:tcBorders>
          </w:tcPr>
          <w:p w14:paraId="7DF4B86B"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053E69F" w14:textId="77777777" w:rsidR="00256885" w:rsidRPr="00527373" w:rsidRDefault="00256885" w:rsidP="00FC329D">
            <w:pPr>
              <w:pStyle w:val="TAL"/>
              <w:rPr>
                <w:szCs w:val="18"/>
                <w:lang w:eastAsia="ja-JP"/>
              </w:rPr>
            </w:pPr>
            <w:r w:rsidRPr="00527373">
              <w:rPr>
                <w:szCs w:val="18"/>
                <w:lang w:eastAsia="ja-JP"/>
              </w:rPr>
              <w:t>E-UTRA Band 30, 48,</w:t>
            </w:r>
          </w:p>
          <w:p w14:paraId="1DC31E15"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165C79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611DF" w14:textId="77777777" w:rsidR="00256885" w:rsidRPr="00527373" w:rsidRDefault="00256885" w:rsidP="00FC329D">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360845B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7760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28416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5633D6D" w14:textId="77777777" w:rsidR="00256885" w:rsidRPr="00527373" w:rsidRDefault="00256885" w:rsidP="00FC329D">
            <w:pPr>
              <w:pStyle w:val="TAC"/>
            </w:pPr>
            <w:r w:rsidRPr="00527373">
              <w:t>2</w:t>
            </w:r>
          </w:p>
        </w:tc>
      </w:tr>
      <w:tr w:rsidR="00256885" w:rsidRPr="00527373" w14:paraId="49378E5C" w14:textId="77777777" w:rsidTr="00FC329D">
        <w:trPr>
          <w:trHeight w:val="188"/>
          <w:jc w:val="center"/>
        </w:trPr>
        <w:tc>
          <w:tcPr>
            <w:tcW w:w="1632" w:type="dxa"/>
            <w:vMerge/>
            <w:tcBorders>
              <w:left w:val="single" w:sz="4" w:space="0" w:color="auto"/>
              <w:right w:val="single" w:sz="4" w:space="0" w:color="auto"/>
            </w:tcBorders>
          </w:tcPr>
          <w:p w14:paraId="3FB063E1"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CF4756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8888B" w14:textId="77777777" w:rsidR="00256885" w:rsidRPr="00527373" w:rsidRDefault="00256885" w:rsidP="00FC329D">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EAB2937" w14:textId="77777777" w:rsidR="00256885" w:rsidRPr="00527373" w:rsidRDefault="00256885" w:rsidP="00FC329D">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591266" w14:textId="77777777" w:rsidR="00256885" w:rsidRPr="00527373" w:rsidRDefault="00256885" w:rsidP="00FC329D">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6F23B0CA" w14:textId="77777777" w:rsidR="00256885" w:rsidRPr="00527373" w:rsidRDefault="00256885" w:rsidP="00FC329D">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7421823" w14:textId="77777777" w:rsidR="00256885" w:rsidRPr="00527373" w:rsidRDefault="00256885" w:rsidP="00FC329D">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DA4E023" w14:textId="77777777" w:rsidR="00256885" w:rsidRPr="00527373" w:rsidRDefault="00256885" w:rsidP="00FC329D">
            <w:pPr>
              <w:pStyle w:val="TAC"/>
            </w:pPr>
            <w:r w:rsidRPr="00527373">
              <w:t>5</w:t>
            </w:r>
          </w:p>
        </w:tc>
      </w:tr>
      <w:tr w:rsidR="00256885" w:rsidRPr="00527373" w14:paraId="573BF05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35D2B9F"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85F688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3AB161"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69B3AD01" w14:textId="77777777" w:rsidR="00256885" w:rsidRPr="00527373" w:rsidRDefault="00256885" w:rsidP="00FC329D">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00E63E"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68D9B10" w14:textId="77777777" w:rsidR="00256885" w:rsidRPr="00527373" w:rsidRDefault="00256885" w:rsidP="00FC329D">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18273AD" w14:textId="77777777" w:rsidR="00256885" w:rsidRPr="00527373" w:rsidRDefault="00256885" w:rsidP="00FC329D">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149C9CE6" w14:textId="77777777" w:rsidR="00256885" w:rsidRPr="00527373" w:rsidRDefault="00256885" w:rsidP="00FC329D">
            <w:pPr>
              <w:pStyle w:val="TAC"/>
            </w:pPr>
            <w:r w:rsidRPr="00527373">
              <w:t>5</w:t>
            </w:r>
          </w:p>
        </w:tc>
      </w:tr>
      <w:tr w:rsidR="00256885" w:rsidRPr="00527373" w14:paraId="17D69932"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180B3DE" w14:textId="77777777" w:rsidR="00256885" w:rsidRPr="00527373" w:rsidRDefault="00256885" w:rsidP="00FC329D">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31811933" w14:textId="77777777" w:rsidR="00256885" w:rsidRPr="00527373" w:rsidRDefault="00256885" w:rsidP="00FC329D">
            <w:pPr>
              <w:pStyle w:val="TAL"/>
            </w:pPr>
            <w:r w:rsidRPr="00527373">
              <w:t>E-UTRA Band 4, 5, 12, 13, 14, 17, 24, 26, 27, 29, 30, 41, 48, 53, 66, 70, 71, 85</w:t>
            </w:r>
          </w:p>
          <w:p w14:paraId="40B0934B"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10F6EF3"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8203DC9" w14:textId="77777777" w:rsidR="00256885" w:rsidRPr="00527373" w:rsidRDefault="00256885" w:rsidP="00FC329D">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7EF3C3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FE69912" w14:textId="77777777" w:rsidR="00256885" w:rsidRPr="00527373" w:rsidRDefault="00256885" w:rsidP="00FC329D">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C8B2820" w14:textId="77777777" w:rsidR="00256885" w:rsidRPr="00527373" w:rsidRDefault="00256885" w:rsidP="00FC329D">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718F0C45" w14:textId="77777777" w:rsidR="00256885" w:rsidRPr="00527373" w:rsidRDefault="00256885" w:rsidP="00FC329D">
            <w:pPr>
              <w:pStyle w:val="TAC"/>
            </w:pPr>
          </w:p>
        </w:tc>
      </w:tr>
      <w:tr w:rsidR="00256885" w:rsidRPr="00527373" w14:paraId="2DFB15ED" w14:textId="77777777" w:rsidTr="00FC329D">
        <w:trPr>
          <w:trHeight w:val="188"/>
          <w:jc w:val="center"/>
        </w:trPr>
        <w:tc>
          <w:tcPr>
            <w:tcW w:w="1632" w:type="dxa"/>
            <w:vMerge/>
            <w:tcBorders>
              <w:left w:val="single" w:sz="4" w:space="0" w:color="auto"/>
              <w:right w:val="single" w:sz="4" w:space="0" w:color="auto"/>
            </w:tcBorders>
          </w:tcPr>
          <w:p w14:paraId="1EBFDCD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1872CF8" w14:textId="77777777" w:rsidR="00256885" w:rsidRPr="00527373" w:rsidRDefault="00256885" w:rsidP="00FC329D">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79D5074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84F8D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A7BD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87CA738" w14:textId="77777777" w:rsidR="00256885" w:rsidRPr="00527373" w:rsidRDefault="00256885" w:rsidP="00FC329D">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3127BBDA" w14:textId="77777777" w:rsidR="00256885" w:rsidRPr="00527373" w:rsidRDefault="00256885" w:rsidP="00FC329D">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5C5E6FFD" w14:textId="77777777" w:rsidR="00256885" w:rsidRPr="00527373" w:rsidRDefault="00256885" w:rsidP="00FC329D">
            <w:pPr>
              <w:pStyle w:val="TAC"/>
            </w:pPr>
            <w:r w:rsidRPr="00527373">
              <w:t>2</w:t>
            </w:r>
          </w:p>
        </w:tc>
      </w:tr>
      <w:tr w:rsidR="00256885" w:rsidRPr="00527373" w14:paraId="59D33F56" w14:textId="77777777" w:rsidTr="00FC329D">
        <w:trPr>
          <w:trHeight w:val="188"/>
          <w:jc w:val="center"/>
        </w:trPr>
        <w:tc>
          <w:tcPr>
            <w:tcW w:w="1632" w:type="dxa"/>
            <w:vMerge/>
            <w:tcBorders>
              <w:left w:val="single" w:sz="4" w:space="0" w:color="auto"/>
              <w:right w:val="single" w:sz="4" w:space="0" w:color="auto"/>
            </w:tcBorders>
          </w:tcPr>
          <w:p w14:paraId="1484F6D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BFE9CD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1D33B20" w14:textId="77777777" w:rsidR="00256885" w:rsidRPr="00527373" w:rsidRDefault="00256885" w:rsidP="00FC329D">
            <w:pPr>
              <w:pStyle w:val="TAC"/>
            </w:pPr>
            <w:r w:rsidRPr="00527373">
              <w:t>769</w:t>
            </w:r>
          </w:p>
        </w:tc>
        <w:tc>
          <w:tcPr>
            <w:tcW w:w="310" w:type="dxa"/>
            <w:tcBorders>
              <w:top w:val="single" w:sz="4" w:space="0" w:color="auto"/>
              <w:left w:val="nil"/>
              <w:bottom w:val="single" w:sz="4" w:space="0" w:color="auto"/>
              <w:right w:val="single" w:sz="4" w:space="0" w:color="auto"/>
            </w:tcBorders>
          </w:tcPr>
          <w:p w14:paraId="1F8FE06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6DA024C9" w14:textId="77777777" w:rsidR="00256885" w:rsidRPr="00527373" w:rsidRDefault="00256885" w:rsidP="00FC329D">
            <w:pPr>
              <w:pStyle w:val="TAC"/>
            </w:pPr>
            <w:r w:rsidRPr="00527373">
              <w:t>775</w:t>
            </w:r>
          </w:p>
        </w:tc>
        <w:tc>
          <w:tcPr>
            <w:tcW w:w="1172" w:type="dxa"/>
            <w:tcBorders>
              <w:top w:val="single" w:sz="4" w:space="0" w:color="auto"/>
              <w:left w:val="nil"/>
              <w:bottom w:val="single" w:sz="4" w:space="0" w:color="auto"/>
              <w:right w:val="single" w:sz="4" w:space="0" w:color="auto"/>
            </w:tcBorders>
          </w:tcPr>
          <w:p w14:paraId="33B0164D" w14:textId="77777777" w:rsidR="00256885" w:rsidRPr="00527373" w:rsidRDefault="00256885" w:rsidP="00FC329D">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5545561" w14:textId="77777777" w:rsidR="00256885" w:rsidRPr="00527373" w:rsidRDefault="00256885" w:rsidP="00FC329D">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F5C0FB5" w14:textId="77777777" w:rsidR="00256885" w:rsidRPr="00527373" w:rsidRDefault="00256885" w:rsidP="00FC329D">
            <w:pPr>
              <w:pStyle w:val="TAC"/>
            </w:pPr>
            <w:r w:rsidRPr="00527373">
              <w:t>5</w:t>
            </w:r>
          </w:p>
        </w:tc>
      </w:tr>
      <w:tr w:rsidR="00256885" w:rsidRPr="00527373" w14:paraId="2B37282F"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831A30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347324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D5FE01A"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tcPr>
          <w:p w14:paraId="0224FBE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5FE1423B" w14:textId="77777777" w:rsidR="00256885" w:rsidRPr="00527373" w:rsidRDefault="00256885" w:rsidP="00FC329D">
            <w:pPr>
              <w:pStyle w:val="TAC"/>
            </w:pPr>
            <w:r w:rsidRPr="00527373">
              <w:t>805</w:t>
            </w:r>
          </w:p>
        </w:tc>
        <w:tc>
          <w:tcPr>
            <w:tcW w:w="1172" w:type="dxa"/>
            <w:tcBorders>
              <w:top w:val="single" w:sz="4" w:space="0" w:color="auto"/>
              <w:left w:val="nil"/>
              <w:bottom w:val="single" w:sz="4" w:space="0" w:color="auto"/>
              <w:right w:val="single" w:sz="4" w:space="0" w:color="auto"/>
            </w:tcBorders>
          </w:tcPr>
          <w:p w14:paraId="5FB6C5CC" w14:textId="77777777" w:rsidR="00256885" w:rsidRPr="00527373" w:rsidRDefault="00256885" w:rsidP="00FC329D">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1CF1754" w14:textId="77777777" w:rsidR="00256885" w:rsidRPr="00527373" w:rsidRDefault="00256885" w:rsidP="00FC329D">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0BE9A6E" w14:textId="77777777" w:rsidR="00256885" w:rsidRPr="00527373" w:rsidRDefault="00256885" w:rsidP="00FC329D">
            <w:pPr>
              <w:pStyle w:val="TAC"/>
            </w:pPr>
            <w:r w:rsidRPr="00527373">
              <w:t>5</w:t>
            </w:r>
          </w:p>
        </w:tc>
      </w:tr>
      <w:tr w:rsidR="00256885" w:rsidRPr="00527373" w14:paraId="4ACE043C"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E0D62B7" w14:textId="77777777" w:rsidR="00256885" w:rsidRPr="00527373" w:rsidRDefault="00256885" w:rsidP="00FC329D">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6290F6C2" w14:textId="77777777" w:rsidR="00256885" w:rsidRPr="00527373" w:rsidRDefault="00256885" w:rsidP="00FC329D">
            <w:pPr>
              <w:pStyle w:val="TAL"/>
            </w:pPr>
            <w:r w:rsidRPr="00527373">
              <w:t>E-UTRA Band 2, 4, 5, 12, 13, 14, 17, 25, 26, 27, 29, 30, 41, 53, 66, 70, 71, 85</w:t>
            </w:r>
          </w:p>
          <w:p w14:paraId="6E5764D6"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9C46951"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F0920C4" w14:textId="77777777" w:rsidR="00256885" w:rsidRPr="00527373" w:rsidRDefault="00256885" w:rsidP="00FC329D">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4C3ADEF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988629B" w14:textId="77777777" w:rsidR="00256885" w:rsidRPr="00527373" w:rsidRDefault="00256885" w:rsidP="00FC329D">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503B829D" w14:textId="77777777" w:rsidR="00256885" w:rsidRPr="00527373" w:rsidRDefault="00256885" w:rsidP="00FC329D">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160EA49E" w14:textId="77777777" w:rsidR="00256885" w:rsidRPr="00527373" w:rsidRDefault="00256885" w:rsidP="00FC329D">
            <w:pPr>
              <w:pStyle w:val="TAC"/>
            </w:pPr>
          </w:p>
        </w:tc>
      </w:tr>
      <w:tr w:rsidR="00256885" w:rsidRPr="00527373" w14:paraId="011A3EF6" w14:textId="77777777" w:rsidTr="00FC329D">
        <w:trPr>
          <w:trHeight w:val="188"/>
          <w:jc w:val="center"/>
        </w:trPr>
        <w:tc>
          <w:tcPr>
            <w:tcW w:w="1632" w:type="dxa"/>
            <w:vMerge/>
            <w:tcBorders>
              <w:left w:val="single" w:sz="4" w:space="0" w:color="auto"/>
              <w:right w:val="single" w:sz="4" w:space="0" w:color="auto"/>
            </w:tcBorders>
          </w:tcPr>
          <w:p w14:paraId="5C854C8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00D5FC57" w14:textId="77777777" w:rsidR="00256885" w:rsidRPr="00527373" w:rsidRDefault="00256885" w:rsidP="00FC329D">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2C3E3D8B"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CBD03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FC7B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A9D0E0C" w14:textId="77777777" w:rsidR="00256885" w:rsidRPr="00527373" w:rsidRDefault="00256885" w:rsidP="00FC329D">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1630AB0B" w14:textId="77777777" w:rsidR="00256885" w:rsidRPr="00527373" w:rsidRDefault="00256885" w:rsidP="00FC329D">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641E7FD0" w14:textId="77777777" w:rsidR="00256885" w:rsidRPr="00527373" w:rsidRDefault="00256885" w:rsidP="00FC329D">
            <w:pPr>
              <w:pStyle w:val="TAC"/>
            </w:pPr>
            <w:r w:rsidRPr="00527373">
              <w:t>2</w:t>
            </w:r>
          </w:p>
        </w:tc>
      </w:tr>
      <w:tr w:rsidR="00256885" w:rsidRPr="00527373" w14:paraId="716479C6" w14:textId="77777777" w:rsidTr="00FC329D">
        <w:trPr>
          <w:trHeight w:val="188"/>
          <w:jc w:val="center"/>
        </w:trPr>
        <w:tc>
          <w:tcPr>
            <w:tcW w:w="1632" w:type="dxa"/>
            <w:vMerge/>
            <w:tcBorders>
              <w:left w:val="single" w:sz="4" w:space="0" w:color="auto"/>
              <w:right w:val="single" w:sz="4" w:space="0" w:color="auto"/>
            </w:tcBorders>
          </w:tcPr>
          <w:p w14:paraId="66EE022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53D5D1D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CDFD61C" w14:textId="77777777" w:rsidR="00256885" w:rsidRPr="00527373" w:rsidRDefault="00256885" w:rsidP="00FC329D">
            <w:pPr>
              <w:pStyle w:val="TAC"/>
            </w:pPr>
            <w:r w:rsidRPr="00527373">
              <w:t>769</w:t>
            </w:r>
          </w:p>
        </w:tc>
        <w:tc>
          <w:tcPr>
            <w:tcW w:w="310" w:type="dxa"/>
            <w:tcBorders>
              <w:top w:val="single" w:sz="4" w:space="0" w:color="auto"/>
              <w:left w:val="nil"/>
              <w:bottom w:val="single" w:sz="4" w:space="0" w:color="auto"/>
              <w:right w:val="single" w:sz="4" w:space="0" w:color="auto"/>
            </w:tcBorders>
          </w:tcPr>
          <w:p w14:paraId="4225C21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3D92F478" w14:textId="77777777" w:rsidR="00256885" w:rsidRPr="00527373" w:rsidRDefault="00256885" w:rsidP="00FC329D">
            <w:pPr>
              <w:pStyle w:val="TAC"/>
            </w:pPr>
            <w:r w:rsidRPr="00527373">
              <w:t>775</w:t>
            </w:r>
          </w:p>
        </w:tc>
        <w:tc>
          <w:tcPr>
            <w:tcW w:w="1172" w:type="dxa"/>
            <w:tcBorders>
              <w:top w:val="single" w:sz="4" w:space="0" w:color="auto"/>
              <w:left w:val="nil"/>
              <w:bottom w:val="single" w:sz="4" w:space="0" w:color="auto"/>
              <w:right w:val="single" w:sz="4" w:space="0" w:color="auto"/>
            </w:tcBorders>
          </w:tcPr>
          <w:p w14:paraId="49B987D2" w14:textId="77777777" w:rsidR="00256885" w:rsidRPr="00527373" w:rsidRDefault="00256885" w:rsidP="00FC329D">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6D9C502A" w14:textId="77777777" w:rsidR="00256885" w:rsidRPr="00527373" w:rsidRDefault="00256885" w:rsidP="00FC329D">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20BC4309" w14:textId="77777777" w:rsidR="00256885" w:rsidRPr="00527373" w:rsidRDefault="00256885" w:rsidP="00FC329D">
            <w:pPr>
              <w:pStyle w:val="TAC"/>
            </w:pPr>
            <w:r w:rsidRPr="00527373">
              <w:t>5</w:t>
            </w:r>
          </w:p>
        </w:tc>
      </w:tr>
      <w:tr w:rsidR="00256885" w:rsidRPr="00527373" w14:paraId="00E4A878"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36A0820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6A97CB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F2181F1"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tcPr>
          <w:p w14:paraId="7382ED1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00CF6767" w14:textId="77777777" w:rsidR="00256885" w:rsidRPr="00527373" w:rsidRDefault="00256885" w:rsidP="00FC329D">
            <w:pPr>
              <w:pStyle w:val="TAC"/>
            </w:pPr>
            <w:r w:rsidRPr="00527373">
              <w:t>805</w:t>
            </w:r>
          </w:p>
        </w:tc>
        <w:tc>
          <w:tcPr>
            <w:tcW w:w="1172" w:type="dxa"/>
            <w:tcBorders>
              <w:top w:val="single" w:sz="4" w:space="0" w:color="auto"/>
              <w:left w:val="nil"/>
              <w:bottom w:val="single" w:sz="4" w:space="0" w:color="auto"/>
              <w:right w:val="single" w:sz="4" w:space="0" w:color="auto"/>
            </w:tcBorders>
          </w:tcPr>
          <w:p w14:paraId="2FBE8341" w14:textId="77777777" w:rsidR="00256885" w:rsidRPr="00527373" w:rsidRDefault="00256885" w:rsidP="00FC329D">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3ABE2E3B" w14:textId="77777777" w:rsidR="00256885" w:rsidRPr="00527373" w:rsidRDefault="00256885" w:rsidP="00FC329D">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2D0055B4" w14:textId="77777777" w:rsidR="00256885" w:rsidRPr="00527373" w:rsidRDefault="00256885" w:rsidP="00FC329D">
            <w:pPr>
              <w:pStyle w:val="TAC"/>
            </w:pPr>
            <w:r w:rsidRPr="00527373">
              <w:t>5</w:t>
            </w:r>
          </w:p>
        </w:tc>
      </w:tr>
      <w:tr w:rsidR="00256885" w:rsidRPr="00527373" w14:paraId="0EC96EF6"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F1FC168" w14:textId="77777777" w:rsidR="00256885" w:rsidRPr="00527373" w:rsidRDefault="00256885" w:rsidP="00FC329D">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604BAD5D" w14:textId="77777777" w:rsidR="00256885" w:rsidRPr="00527373" w:rsidRDefault="00256885" w:rsidP="00FC329D">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246B46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82E72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EA649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1A8E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5A958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26C7BC" w14:textId="77777777" w:rsidR="00256885" w:rsidRPr="00527373" w:rsidRDefault="00256885" w:rsidP="00FC329D">
            <w:pPr>
              <w:pStyle w:val="TAC"/>
            </w:pPr>
          </w:p>
        </w:tc>
      </w:tr>
      <w:tr w:rsidR="00256885" w:rsidRPr="00527373" w14:paraId="0E043214" w14:textId="77777777" w:rsidTr="00FC329D">
        <w:trPr>
          <w:trHeight w:val="188"/>
          <w:jc w:val="center"/>
        </w:trPr>
        <w:tc>
          <w:tcPr>
            <w:tcW w:w="1632" w:type="dxa"/>
            <w:vMerge/>
            <w:tcBorders>
              <w:left w:val="single" w:sz="4" w:space="0" w:color="auto"/>
              <w:right w:val="single" w:sz="4" w:space="0" w:color="auto"/>
            </w:tcBorders>
            <w:vAlign w:val="center"/>
          </w:tcPr>
          <w:p w14:paraId="60B289F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C6498B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4343DF"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8FC65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B8A2B1"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D4624C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FE191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15F27B" w14:textId="77777777" w:rsidR="00256885" w:rsidRPr="00527373" w:rsidRDefault="00256885" w:rsidP="00FC329D">
            <w:pPr>
              <w:pStyle w:val="TAC"/>
            </w:pPr>
          </w:p>
        </w:tc>
      </w:tr>
      <w:tr w:rsidR="00256885" w:rsidRPr="00527373" w14:paraId="1345C542" w14:textId="77777777" w:rsidTr="00FC329D">
        <w:trPr>
          <w:trHeight w:val="188"/>
          <w:jc w:val="center"/>
        </w:trPr>
        <w:tc>
          <w:tcPr>
            <w:tcW w:w="1632" w:type="dxa"/>
            <w:vMerge/>
            <w:tcBorders>
              <w:left w:val="single" w:sz="4" w:space="0" w:color="auto"/>
              <w:right w:val="single" w:sz="4" w:space="0" w:color="auto"/>
            </w:tcBorders>
            <w:vAlign w:val="center"/>
          </w:tcPr>
          <w:p w14:paraId="5201D12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AC0AAB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630700"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106BE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0791A0"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86A5668"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819EDC"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1B837EA" w14:textId="77777777" w:rsidR="00256885" w:rsidRPr="00527373" w:rsidRDefault="00256885" w:rsidP="00FC329D">
            <w:pPr>
              <w:pStyle w:val="TAC"/>
            </w:pPr>
            <w:r w:rsidRPr="00527373">
              <w:t>3</w:t>
            </w:r>
          </w:p>
        </w:tc>
      </w:tr>
      <w:tr w:rsidR="00256885" w:rsidRPr="00527373" w14:paraId="3F7C724B" w14:textId="77777777" w:rsidTr="00FC329D">
        <w:trPr>
          <w:trHeight w:val="188"/>
          <w:jc w:val="center"/>
        </w:trPr>
        <w:tc>
          <w:tcPr>
            <w:tcW w:w="1632" w:type="dxa"/>
            <w:vMerge/>
            <w:tcBorders>
              <w:left w:val="single" w:sz="4" w:space="0" w:color="auto"/>
              <w:right w:val="single" w:sz="4" w:space="0" w:color="auto"/>
            </w:tcBorders>
            <w:vAlign w:val="center"/>
          </w:tcPr>
          <w:p w14:paraId="76AD1FC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AA861D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BD7101"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6A52AA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6202BD"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00FDDD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BD1D2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150C0F" w14:textId="77777777" w:rsidR="00256885" w:rsidRPr="00527373" w:rsidRDefault="00256885" w:rsidP="00FC329D">
            <w:pPr>
              <w:pStyle w:val="TAC"/>
            </w:pPr>
          </w:p>
        </w:tc>
      </w:tr>
      <w:tr w:rsidR="00256885" w:rsidRPr="00527373" w14:paraId="7B7E6E28" w14:textId="77777777" w:rsidTr="00FC329D">
        <w:trPr>
          <w:trHeight w:val="188"/>
          <w:jc w:val="center"/>
        </w:trPr>
        <w:tc>
          <w:tcPr>
            <w:tcW w:w="1632" w:type="dxa"/>
            <w:vMerge/>
            <w:tcBorders>
              <w:left w:val="single" w:sz="4" w:space="0" w:color="auto"/>
              <w:right w:val="single" w:sz="4" w:space="0" w:color="auto"/>
            </w:tcBorders>
            <w:vAlign w:val="center"/>
          </w:tcPr>
          <w:p w14:paraId="24396EB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A59BA5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4ECDEF"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D3F2F5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086E55"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A7D762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2B0772"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C96041" w14:textId="77777777" w:rsidR="00256885" w:rsidRPr="00527373" w:rsidRDefault="00256885" w:rsidP="00FC329D">
            <w:pPr>
              <w:pStyle w:val="TAC"/>
            </w:pPr>
          </w:p>
        </w:tc>
      </w:tr>
      <w:tr w:rsidR="00256885" w:rsidRPr="00527373" w14:paraId="566FD736"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C54FED9" w14:textId="77777777" w:rsidR="00256885" w:rsidRPr="00527373" w:rsidRDefault="00256885" w:rsidP="00FC329D">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23C1B0A9" w14:textId="77777777" w:rsidR="00256885" w:rsidRPr="00527373" w:rsidRDefault="00256885" w:rsidP="00FC329D">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8A3177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8026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11F36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B38E2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61894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DBF5C2" w14:textId="77777777" w:rsidR="00256885" w:rsidRPr="00527373" w:rsidRDefault="00256885" w:rsidP="00FC329D">
            <w:pPr>
              <w:pStyle w:val="TAC"/>
            </w:pPr>
          </w:p>
        </w:tc>
      </w:tr>
      <w:tr w:rsidR="00256885" w:rsidRPr="00527373" w14:paraId="55F3F297" w14:textId="77777777" w:rsidTr="00FC329D">
        <w:trPr>
          <w:trHeight w:val="188"/>
          <w:jc w:val="center"/>
        </w:trPr>
        <w:tc>
          <w:tcPr>
            <w:tcW w:w="1632" w:type="dxa"/>
            <w:vMerge/>
            <w:tcBorders>
              <w:left w:val="single" w:sz="4" w:space="0" w:color="auto"/>
              <w:right w:val="single" w:sz="4" w:space="0" w:color="auto"/>
            </w:tcBorders>
            <w:vAlign w:val="center"/>
          </w:tcPr>
          <w:p w14:paraId="1BA0144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735A8B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96BA5F"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7876F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790B99"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FBE979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CA6B3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809C2A" w14:textId="77777777" w:rsidR="00256885" w:rsidRPr="00527373" w:rsidRDefault="00256885" w:rsidP="00FC329D">
            <w:pPr>
              <w:pStyle w:val="TAC"/>
            </w:pPr>
          </w:p>
        </w:tc>
      </w:tr>
      <w:tr w:rsidR="00256885" w:rsidRPr="00527373" w14:paraId="7435EDC4" w14:textId="77777777" w:rsidTr="00FC329D">
        <w:trPr>
          <w:trHeight w:val="188"/>
          <w:jc w:val="center"/>
        </w:trPr>
        <w:tc>
          <w:tcPr>
            <w:tcW w:w="1632" w:type="dxa"/>
            <w:vMerge/>
            <w:tcBorders>
              <w:left w:val="single" w:sz="4" w:space="0" w:color="auto"/>
              <w:right w:val="single" w:sz="4" w:space="0" w:color="auto"/>
            </w:tcBorders>
            <w:vAlign w:val="center"/>
          </w:tcPr>
          <w:p w14:paraId="0AAE641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F42D35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1B3B782"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693C17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716710"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8BCE8B"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87F7C8B"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DD9B65E" w14:textId="77777777" w:rsidR="00256885" w:rsidRPr="00527373" w:rsidRDefault="00256885" w:rsidP="00FC329D">
            <w:pPr>
              <w:pStyle w:val="TAC"/>
            </w:pPr>
            <w:r w:rsidRPr="00527373">
              <w:t>3</w:t>
            </w:r>
          </w:p>
        </w:tc>
      </w:tr>
      <w:tr w:rsidR="00256885" w:rsidRPr="00527373" w14:paraId="363EECDC" w14:textId="77777777" w:rsidTr="00FC329D">
        <w:trPr>
          <w:trHeight w:val="188"/>
          <w:jc w:val="center"/>
        </w:trPr>
        <w:tc>
          <w:tcPr>
            <w:tcW w:w="1632" w:type="dxa"/>
            <w:vMerge/>
            <w:tcBorders>
              <w:left w:val="single" w:sz="4" w:space="0" w:color="auto"/>
              <w:right w:val="single" w:sz="4" w:space="0" w:color="auto"/>
            </w:tcBorders>
            <w:vAlign w:val="center"/>
          </w:tcPr>
          <w:p w14:paraId="53EF6C3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316748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1725A"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40CC49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DE5275"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40E338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DBF13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C20B79" w14:textId="77777777" w:rsidR="00256885" w:rsidRPr="00527373" w:rsidRDefault="00256885" w:rsidP="00FC329D">
            <w:pPr>
              <w:pStyle w:val="TAC"/>
            </w:pPr>
          </w:p>
        </w:tc>
      </w:tr>
      <w:tr w:rsidR="00256885" w:rsidRPr="00527373" w14:paraId="547A313A" w14:textId="77777777" w:rsidTr="00FC329D">
        <w:trPr>
          <w:trHeight w:val="188"/>
          <w:jc w:val="center"/>
        </w:trPr>
        <w:tc>
          <w:tcPr>
            <w:tcW w:w="1632" w:type="dxa"/>
            <w:vMerge/>
            <w:tcBorders>
              <w:left w:val="single" w:sz="4" w:space="0" w:color="auto"/>
              <w:right w:val="single" w:sz="4" w:space="0" w:color="auto"/>
            </w:tcBorders>
            <w:vAlign w:val="center"/>
          </w:tcPr>
          <w:p w14:paraId="27118DD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77B236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093BDE"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F4AA89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335756"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AA895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627A5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FBF887" w14:textId="77777777" w:rsidR="00256885" w:rsidRPr="00527373" w:rsidRDefault="00256885" w:rsidP="00FC329D">
            <w:pPr>
              <w:pStyle w:val="TAC"/>
            </w:pPr>
          </w:p>
        </w:tc>
      </w:tr>
      <w:tr w:rsidR="00256885" w:rsidRPr="00527373" w14:paraId="7FCFD2F4"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6EBF6445" w14:textId="77777777" w:rsidR="00256885" w:rsidRPr="00527373" w:rsidRDefault="00256885" w:rsidP="00FC329D">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3F76A1FA" w14:textId="77777777" w:rsidR="00256885" w:rsidRPr="00527373" w:rsidRDefault="00256885" w:rsidP="00FC329D">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4530D7D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58C7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7B0CB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A2E38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007EB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0A6BA1" w14:textId="77777777" w:rsidR="00256885" w:rsidRPr="00527373" w:rsidRDefault="00256885" w:rsidP="00FC329D">
            <w:pPr>
              <w:pStyle w:val="TAC"/>
            </w:pPr>
          </w:p>
        </w:tc>
      </w:tr>
      <w:tr w:rsidR="00256885" w:rsidRPr="00527373" w14:paraId="6C561B47" w14:textId="77777777" w:rsidTr="00FC329D">
        <w:trPr>
          <w:trHeight w:val="188"/>
          <w:jc w:val="center"/>
        </w:trPr>
        <w:tc>
          <w:tcPr>
            <w:tcW w:w="1632" w:type="dxa"/>
            <w:vMerge/>
            <w:tcBorders>
              <w:left w:val="single" w:sz="4" w:space="0" w:color="auto"/>
              <w:right w:val="single" w:sz="4" w:space="0" w:color="auto"/>
            </w:tcBorders>
            <w:vAlign w:val="center"/>
          </w:tcPr>
          <w:p w14:paraId="62DCE82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FC40B3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EE58E1"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8D46FC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D1F0ED"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9148BB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3FC5B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1C597" w14:textId="77777777" w:rsidR="00256885" w:rsidRPr="00527373" w:rsidRDefault="00256885" w:rsidP="00FC329D">
            <w:pPr>
              <w:pStyle w:val="TAC"/>
            </w:pPr>
          </w:p>
        </w:tc>
      </w:tr>
      <w:tr w:rsidR="00256885" w:rsidRPr="00527373" w14:paraId="4BEF3752" w14:textId="77777777" w:rsidTr="00FC329D">
        <w:trPr>
          <w:trHeight w:val="188"/>
          <w:jc w:val="center"/>
        </w:trPr>
        <w:tc>
          <w:tcPr>
            <w:tcW w:w="1632" w:type="dxa"/>
            <w:vMerge/>
            <w:tcBorders>
              <w:left w:val="single" w:sz="4" w:space="0" w:color="auto"/>
              <w:right w:val="single" w:sz="4" w:space="0" w:color="auto"/>
            </w:tcBorders>
            <w:vAlign w:val="center"/>
          </w:tcPr>
          <w:p w14:paraId="3E61627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90A2F0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6BB6FFE"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FC4498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467DBD"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3529B7F"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32416D4"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A8C85A1" w14:textId="77777777" w:rsidR="00256885" w:rsidRPr="00527373" w:rsidRDefault="00256885" w:rsidP="00FC329D">
            <w:pPr>
              <w:pStyle w:val="TAC"/>
            </w:pPr>
            <w:r w:rsidRPr="00527373">
              <w:t>3</w:t>
            </w:r>
          </w:p>
        </w:tc>
      </w:tr>
      <w:tr w:rsidR="00256885" w:rsidRPr="00527373" w14:paraId="2873FCAA" w14:textId="77777777" w:rsidTr="00FC329D">
        <w:trPr>
          <w:trHeight w:val="188"/>
          <w:jc w:val="center"/>
        </w:trPr>
        <w:tc>
          <w:tcPr>
            <w:tcW w:w="1632" w:type="dxa"/>
            <w:vMerge/>
            <w:tcBorders>
              <w:left w:val="single" w:sz="4" w:space="0" w:color="auto"/>
              <w:right w:val="single" w:sz="4" w:space="0" w:color="auto"/>
            </w:tcBorders>
            <w:vAlign w:val="center"/>
          </w:tcPr>
          <w:p w14:paraId="332A29B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38F450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57AE1A"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0BEFAD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9799E"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5ABA41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C33D0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092F9B" w14:textId="77777777" w:rsidR="00256885" w:rsidRPr="00527373" w:rsidRDefault="00256885" w:rsidP="00FC329D">
            <w:pPr>
              <w:pStyle w:val="TAC"/>
            </w:pPr>
          </w:p>
        </w:tc>
      </w:tr>
      <w:tr w:rsidR="00256885" w:rsidRPr="00527373" w14:paraId="7B6437BF"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04B0D7C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F53CFB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540C60"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C6B8C8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F9EB3D"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2C2236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D41E1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947BF5" w14:textId="77777777" w:rsidR="00256885" w:rsidRPr="00527373" w:rsidRDefault="00256885" w:rsidP="00FC329D">
            <w:pPr>
              <w:pStyle w:val="TAC"/>
            </w:pPr>
          </w:p>
        </w:tc>
      </w:tr>
      <w:tr w:rsidR="00256885" w:rsidRPr="00527373" w14:paraId="2847AF04"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EBBA11B" w14:textId="77777777" w:rsidR="00256885" w:rsidRPr="00527373" w:rsidRDefault="00256885" w:rsidP="00FC329D">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0F20796E" w14:textId="77777777" w:rsidR="00256885" w:rsidRPr="00527373" w:rsidRDefault="00256885" w:rsidP="00FC329D">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6BDF24A9" w14:textId="77777777" w:rsidR="00256885" w:rsidRPr="00527373" w:rsidRDefault="00256885" w:rsidP="00FC329D">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E4DF8" w14:textId="77777777" w:rsidR="00256885" w:rsidRPr="00527373" w:rsidRDefault="00256885" w:rsidP="00FC329D">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52168E" w14:textId="77777777" w:rsidR="00256885" w:rsidRPr="00527373" w:rsidRDefault="00256885" w:rsidP="00FC329D">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84245" w14:textId="77777777" w:rsidR="00256885" w:rsidRPr="00527373" w:rsidRDefault="00256885" w:rsidP="00FC329D">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530E22" w14:textId="77777777" w:rsidR="00256885" w:rsidRPr="00527373" w:rsidRDefault="00256885" w:rsidP="00FC329D">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52099E" w14:textId="77777777" w:rsidR="00256885" w:rsidRPr="00527373" w:rsidRDefault="00256885" w:rsidP="00FC329D">
            <w:pPr>
              <w:pStyle w:val="TAC"/>
              <w:rPr>
                <w:szCs w:val="18"/>
                <w:lang w:eastAsia="ja-JP"/>
              </w:rPr>
            </w:pPr>
          </w:p>
        </w:tc>
      </w:tr>
      <w:tr w:rsidR="00256885" w:rsidRPr="00527373" w14:paraId="2FF25E76" w14:textId="77777777" w:rsidTr="00FC329D">
        <w:trPr>
          <w:trHeight w:val="188"/>
          <w:jc w:val="center"/>
        </w:trPr>
        <w:tc>
          <w:tcPr>
            <w:tcW w:w="1632" w:type="dxa"/>
            <w:vMerge/>
            <w:tcBorders>
              <w:left w:val="single" w:sz="4" w:space="0" w:color="auto"/>
              <w:right w:val="single" w:sz="4" w:space="0" w:color="auto"/>
            </w:tcBorders>
          </w:tcPr>
          <w:p w14:paraId="61120444"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3AA06A" w14:textId="77777777" w:rsidR="00256885" w:rsidRPr="00527373" w:rsidRDefault="00256885" w:rsidP="00FC329D">
            <w:pPr>
              <w:pStyle w:val="TAL"/>
            </w:pPr>
            <w:r w:rsidRPr="00527373">
              <w:t>E-UTRA Band 38, 42, 69</w:t>
            </w:r>
          </w:p>
          <w:p w14:paraId="6328B1B6" w14:textId="77777777" w:rsidR="00256885" w:rsidRPr="00527373" w:rsidRDefault="00256885" w:rsidP="00FC329D">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2B367D98" w14:textId="77777777" w:rsidR="00256885" w:rsidRPr="00527373" w:rsidRDefault="00256885" w:rsidP="00FC329D">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CE7F7" w14:textId="77777777" w:rsidR="00256885" w:rsidRPr="00527373" w:rsidRDefault="00256885" w:rsidP="00FC329D">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DBCDF7" w14:textId="77777777" w:rsidR="00256885" w:rsidRPr="00527373" w:rsidRDefault="00256885" w:rsidP="00FC329D">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795166" w14:textId="77777777" w:rsidR="00256885" w:rsidRPr="00527373" w:rsidRDefault="00256885" w:rsidP="00FC329D">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3499A3" w14:textId="77777777" w:rsidR="00256885" w:rsidRPr="00527373" w:rsidRDefault="00256885" w:rsidP="00FC329D">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F6C50D" w14:textId="77777777" w:rsidR="00256885" w:rsidRPr="00527373" w:rsidRDefault="00256885" w:rsidP="00FC329D">
            <w:pPr>
              <w:pStyle w:val="TAC"/>
              <w:rPr>
                <w:szCs w:val="18"/>
                <w:lang w:eastAsia="ja-JP"/>
              </w:rPr>
            </w:pPr>
            <w:r w:rsidRPr="00527373">
              <w:t>2</w:t>
            </w:r>
          </w:p>
        </w:tc>
      </w:tr>
      <w:tr w:rsidR="00256885" w:rsidRPr="00527373" w14:paraId="3B3347B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01EAD70"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F049A0" w14:textId="77777777" w:rsidR="00256885" w:rsidRPr="00527373" w:rsidRDefault="00256885" w:rsidP="00FC329D">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44551D9" w14:textId="77777777" w:rsidR="00256885" w:rsidRPr="00527373" w:rsidRDefault="00256885" w:rsidP="00FC329D">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1261C814" w14:textId="77777777" w:rsidR="00256885" w:rsidRPr="00527373" w:rsidRDefault="00256885" w:rsidP="00FC329D">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455D5D" w14:textId="77777777" w:rsidR="00256885" w:rsidRPr="00527373" w:rsidRDefault="00256885" w:rsidP="00FC329D">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1C1B982C" w14:textId="77777777" w:rsidR="00256885" w:rsidRPr="00527373" w:rsidRDefault="00256885" w:rsidP="00FC329D">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A98C39" w14:textId="77777777" w:rsidR="00256885" w:rsidRPr="00527373" w:rsidRDefault="00256885" w:rsidP="00FC329D">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756869" w14:textId="77777777" w:rsidR="00256885" w:rsidRPr="00527373" w:rsidRDefault="00256885" w:rsidP="00FC329D">
            <w:pPr>
              <w:pStyle w:val="TAC"/>
              <w:rPr>
                <w:szCs w:val="18"/>
                <w:lang w:eastAsia="ja-JP"/>
              </w:rPr>
            </w:pPr>
          </w:p>
        </w:tc>
      </w:tr>
      <w:tr w:rsidR="00256885" w:rsidRPr="00527373" w14:paraId="1ED49F87"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953A4A1" w14:textId="77777777" w:rsidR="00256885" w:rsidRPr="00527373" w:rsidRDefault="00256885" w:rsidP="00FC329D">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58DF8A34" w14:textId="77777777" w:rsidR="00256885" w:rsidRPr="00527373" w:rsidRDefault="00256885" w:rsidP="00FC329D">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12C5E54E" w14:textId="77777777" w:rsidR="00256885" w:rsidRPr="00527373" w:rsidRDefault="00256885" w:rsidP="00FC329D">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A90D7" w14:textId="77777777" w:rsidR="00256885" w:rsidRPr="00527373" w:rsidRDefault="00256885" w:rsidP="00FC329D">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936817" w14:textId="77777777" w:rsidR="00256885" w:rsidRPr="00527373" w:rsidRDefault="00256885" w:rsidP="00FC329D">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0D07FC" w14:textId="77777777" w:rsidR="00256885" w:rsidRPr="00527373" w:rsidRDefault="00256885" w:rsidP="00FC329D">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F808EA" w14:textId="77777777" w:rsidR="00256885" w:rsidRPr="00527373" w:rsidRDefault="00256885" w:rsidP="00FC329D">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7AE5F3" w14:textId="77777777" w:rsidR="00256885" w:rsidRPr="00527373" w:rsidRDefault="00256885" w:rsidP="00FC329D">
            <w:pPr>
              <w:pStyle w:val="TAC"/>
              <w:rPr>
                <w:szCs w:val="18"/>
                <w:lang w:eastAsia="ja-JP"/>
              </w:rPr>
            </w:pPr>
          </w:p>
        </w:tc>
      </w:tr>
      <w:tr w:rsidR="00256885" w:rsidRPr="00527373" w14:paraId="7EC63B75" w14:textId="77777777" w:rsidTr="00FC329D">
        <w:trPr>
          <w:trHeight w:val="188"/>
          <w:jc w:val="center"/>
        </w:trPr>
        <w:tc>
          <w:tcPr>
            <w:tcW w:w="1632" w:type="dxa"/>
            <w:vMerge/>
            <w:tcBorders>
              <w:left w:val="single" w:sz="4" w:space="0" w:color="auto"/>
              <w:right w:val="single" w:sz="4" w:space="0" w:color="auto"/>
            </w:tcBorders>
          </w:tcPr>
          <w:p w14:paraId="5DF8C872"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C2EA56B" w14:textId="77777777" w:rsidR="00256885" w:rsidRPr="00527373" w:rsidRDefault="00256885" w:rsidP="00FC329D">
            <w:pPr>
              <w:pStyle w:val="TAL"/>
            </w:pPr>
            <w:r w:rsidRPr="00527373">
              <w:t>E-UTRA Band 20</w:t>
            </w:r>
          </w:p>
          <w:p w14:paraId="148CB1D8" w14:textId="77777777" w:rsidR="00256885" w:rsidRPr="00527373" w:rsidRDefault="00256885" w:rsidP="00FC329D">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748F793E" w14:textId="77777777" w:rsidR="00256885" w:rsidRPr="00527373" w:rsidRDefault="00256885" w:rsidP="00FC329D">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B2E31" w14:textId="77777777" w:rsidR="00256885" w:rsidRPr="00527373" w:rsidRDefault="00256885" w:rsidP="00FC329D">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97F294" w14:textId="77777777" w:rsidR="00256885" w:rsidRPr="00527373" w:rsidRDefault="00256885" w:rsidP="00FC329D">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41FD5E" w14:textId="77777777" w:rsidR="00256885" w:rsidRPr="00527373" w:rsidRDefault="00256885" w:rsidP="00FC329D">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A1E4AE" w14:textId="77777777" w:rsidR="00256885" w:rsidRPr="00527373" w:rsidRDefault="00256885" w:rsidP="00FC329D">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CE9F68" w14:textId="77777777" w:rsidR="00256885" w:rsidRPr="00527373" w:rsidRDefault="00256885" w:rsidP="00FC329D">
            <w:pPr>
              <w:pStyle w:val="TAC"/>
              <w:rPr>
                <w:szCs w:val="18"/>
                <w:lang w:eastAsia="ja-JP"/>
              </w:rPr>
            </w:pPr>
            <w:r w:rsidRPr="00527373">
              <w:t>5</w:t>
            </w:r>
          </w:p>
        </w:tc>
      </w:tr>
      <w:tr w:rsidR="00256885" w:rsidRPr="00527373" w14:paraId="439F1E4D" w14:textId="77777777" w:rsidTr="00FC329D">
        <w:trPr>
          <w:trHeight w:val="188"/>
          <w:jc w:val="center"/>
        </w:trPr>
        <w:tc>
          <w:tcPr>
            <w:tcW w:w="1632" w:type="dxa"/>
            <w:vMerge/>
            <w:tcBorders>
              <w:left w:val="single" w:sz="4" w:space="0" w:color="auto"/>
              <w:right w:val="single" w:sz="4" w:space="0" w:color="auto"/>
            </w:tcBorders>
          </w:tcPr>
          <w:p w14:paraId="15E4002D"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6E77DCF" w14:textId="77777777" w:rsidR="00256885" w:rsidRPr="00527373" w:rsidRDefault="00256885" w:rsidP="00FC329D">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59D268A1" w14:textId="77777777" w:rsidR="00256885" w:rsidRPr="00527373" w:rsidRDefault="00256885" w:rsidP="00FC329D">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04E10B" w14:textId="77777777" w:rsidR="00256885" w:rsidRPr="00527373" w:rsidRDefault="00256885" w:rsidP="00FC329D">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3A6D29" w14:textId="77777777" w:rsidR="00256885" w:rsidRPr="00527373" w:rsidRDefault="00256885" w:rsidP="00FC329D">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7ABC00" w14:textId="77777777" w:rsidR="00256885" w:rsidRPr="00527373" w:rsidRDefault="00256885" w:rsidP="00FC329D">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8B1A73" w14:textId="77777777" w:rsidR="00256885" w:rsidRPr="00527373" w:rsidRDefault="00256885" w:rsidP="00FC329D">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828E6F" w14:textId="77777777" w:rsidR="00256885" w:rsidRPr="00527373" w:rsidRDefault="00256885" w:rsidP="00FC329D">
            <w:pPr>
              <w:pStyle w:val="TAC"/>
              <w:rPr>
                <w:szCs w:val="18"/>
                <w:lang w:eastAsia="ja-JP"/>
              </w:rPr>
            </w:pPr>
            <w:r w:rsidRPr="00527373">
              <w:t>2</w:t>
            </w:r>
          </w:p>
        </w:tc>
      </w:tr>
      <w:tr w:rsidR="00256885" w:rsidRPr="00527373" w14:paraId="30556E00"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4A5A520E"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60AB403" w14:textId="77777777" w:rsidR="00256885" w:rsidRPr="00527373" w:rsidRDefault="00256885" w:rsidP="00FC329D">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3A89128" w14:textId="77777777" w:rsidR="00256885" w:rsidRPr="00527373" w:rsidRDefault="00256885" w:rsidP="00FC329D">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54D5A2F7" w14:textId="77777777" w:rsidR="00256885" w:rsidRPr="00527373" w:rsidRDefault="00256885" w:rsidP="00FC329D">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2D9CC1A" w14:textId="77777777" w:rsidR="00256885" w:rsidRPr="00527373" w:rsidRDefault="00256885" w:rsidP="00FC329D">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1877CA47" w14:textId="77777777" w:rsidR="00256885" w:rsidRPr="00527373" w:rsidRDefault="00256885" w:rsidP="00FC329D">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97CE8C" w14:textId="77777777" w:rsidR="00256885" w:rsidRPr="00527373" w:rsidRDefault="00256885" w:rsidP="00FC329D">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8DBB902" w14:textId="77777777" w:rsidR="00256885" w:rsidRPr="00527373" w:rsidRDefault="00256885" w:rsidP="00FC329D">
            <w:pPr>
              <w:pStyle w:val="TAC"/>
              <w:rPr>
                <w:szCs w:val="18"/>
                <w:lang w:eastAsia="ja-JP"/>
              </w:rPr>
            </w:pPr>
          </w:p>
        </w:tc>
      </w:tr>
      <w:tr w:rsidR="00256885" w:rsidRPr="00527373" w14:paraId="4DBC3E39" w14:textId="77777777" w:rsidTr="00FC329D">
        <w:trPr>
          <w:trHeight w:val="188"/>
          <w:jc w:val="center"/>
        </w:trPr>
        <w:tc>
          <w:tcPr>
            <w:tcW w:w="1632" w:type="dxa"/>
            <w:tcBorders>
              <w:top w:val="single" w:sz="4" w:space="0" w:color="auto"/>
              <w:left w:val="single" w:sz="4" w:space="0" w:color="auto"/>
              <w:right w:val="single" w:sz="4" w:space="0" w:color="auto"/>
            </w:tcBorders>
          </w:tcPr>
          <w:p w14:paraId="5869BB88" w14:textId="77777777" w:rsidR="00256885" w:rsidRPr="00527373" w:rsidRDefault="00256885" w:rsidP="00FC329D">
            <w:pPr>
              <w:pStyle w:val="TAC"/>
              <w:rPr>
                <w:b/>
                <w:bCs/>
              </w:rPr>
            </w:pPr>
            <w:r w:rsidRPr="00527373">
              <w:rPr>
                <w:b/>
                <w:bCs/>
              </w:rPr>
              <w:t>DC_20_n28</w:t>
            </w:r>
          </w:p>
          <w:p w14:paraId="6B4C3FD3" w14:textId="77777777" w:rsidR="00256885" w:rsidRPr="00527373" w:rsidRDefault="00256885" w:rsidP="00FC329D">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67395F50" w14:textId="77777777" w:rsidR="00256885" w:rsidRPr="00527373" w:rsidRDefault="00256885" w:rsidP="00FC329D">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F0A5C0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7840F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61432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5B3ADD" w14:textId="77777777" w:rsidR="00256885" w:rsidRPr="00527373" w:rsidRDefault="00256885" w:rsidP="00FC329D">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EE1391" w14:textId="77777777" w:rsidR="00256885" w:rsidRPr="00527373" w:rsidRDefault="00256885" w:rsidP="00FC329D">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716F00" w14:textId="77777777" w:rsidR="00256885" w:rsidRPr="00527373" w:rsidRDefault="00256885" w:rsidP="00FC329D">
            <w:pPr>
              <w:pStyle w:val="TAC"/>
            </w:pPr>
          </w:p>
        </w:tc>
      </w:tr>
      <w:tr w:rsidR="00256885" w:rsidRPr="00527373" w14:paraId="50E6D05B" w14:textId="77777777" w:rsidTr="00FC329D">
        <w:trPr>
          <w:trHeight w:val="188"/>
          <w:jc w:val="center"/>
        </w:trPr>
        <w:tc>
          <w:tcPr>
            <w:tcW w:w="1632" w:type="dxa"/>
            <w:tcBorders>
              <w:left w:val="single" w:sz="4" w:space="0" w:color="auto"/>
              <w:bottom w:val="single" w:sz="4" w:space="0" w:color="auto"/>
              <w:right w:val="single" w:sz="4" w:space="0" w:color="auto"/>
            </w:tcBorders>
            <w:vAlign w:val="center"/>
          </w:tcPr>
          <w:p w14:paraId="49ABE7C6" w14:textId="77777777" w:rsidR="00256885" w:rsidRPr="00527373" w:rsidRDefault="00256885" w:rsidP="00FC329D">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2E77351" w14:textId="77777777" w:rsidR="00256885" w:rsidRPr="00527373" w:rsidRDefault="00256885" w:rsidP="00FC329D">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643FC2D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2298D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4DFE5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33D3A" w14:textId="77777777" w:rsidR="00256885" w:rsidRPr="00527373" w:rsidRDefault="00256885" w:rsidP="00FC329D">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0A9F2" w14:textId="77777777" w:rsidR="00256885" w:rsidRPr="00527373" w:rsidRDefault="00256885" w:rsidP="00FC329D">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B47485" w14:textId="77777777" w:rsidR="00256885" w:rsidRPr="00527373" w:rsidRDefault="00256885" w:rsidP="00FC329D">
            <w:pPr>
              <w:pStyle w:val="TAC"/>
            </w:pPr>
            <w:r w:rsidRPr="00527373">
              <w:rPr>
                <w:lang w:eastAsia="ja-JP"/>
              </w:rPr>
              <w:t>2</w:t>
            </w:r>
          </w:p>
        </w:tc>
      </w:tr>
      <w:tr w:rsidR="00256885" w:rsidRPr="00527373" w14:paraId="2A7BABCA" w14:textId="77777777" w:rsidTr="00FC329D">
        <w:trPr>
          <w:trHeight w:val="188"/>
          <w:jc w:val="center"/>
        </w:trPr>
        <w:tc>
          <w:tcPr>
            <w:tcW w:w="1632" w:type="dxa"/>
            <w:tcBorders>
              <w:left w:val="single" w:sz="4" w:space="0" w:color="auto"/>
              <w:bottom w:val="single" w:sz="4" w:space="0" w:color="auto"/>
              <w:right w:val="single" w:sz="4" w:space="0" w:color="auto"/>
            </w:tcBorders>
          </w:tcPr>
          <w:p w14:paraId="41D41C2F" w14:textId="77777777" w:rsidR="00256885" w:rsidRPr="00527373" w:rsidRDefault="00256885" w:rsidP="00FC329D">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014A0AD9" w14:textId="77777777" w:rsidR="00256885" w:rsidRPr="00527373" w:rsidRDefault="00256885" w:rsidP="00FC329D">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108EDD29" w14:textId="77777777" w:rsidR="00256885" w:rsidRPr="00527373" w:rsidRDefault="00256885" w:rsidP="00FC329D">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3C7157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F0B4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AF5B0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44385F"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B334EA8"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A5D5B13" w14:textId="77777777" w:rsidR="00256885" w:rsidRPr="00527373" w:rsidRDefault="00256885" w:rsidP="00FC329D">
            <w:pPr>
              <w:pStyle w:val="TAC"/>
            </w:pPr>
          </w:p>
        </w:tc>
      </w:tr>
      <w:tr w:rsidR="00256885" w:rsidRPr="00527373" w14:paraId="45FBF448"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657A2D96" w14:textId="77777777" w:rsidR="00256885" w:rsidRPr="00527373" w:rsidRDefault="00256885" w:rsidP="00FC329D">
            <w:pPr>
              <w:pStyle w:val="TAC"/>
            </w:pPr>
            <w:r w:rsidRPr="00527373">
              <w:t>DC_20_n78</w:t>
            </w:r>
          </w:p>
          <w:p w14:paraId="1B33BF17" w14:textId="77777777" w:rsidR="00256885" w:rsidRPr="00527373" w:rsidRDefault="00256885" w:rsidP="00FC329D">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2B36A8E7" w14:textId="77777777" w:rsidR="00256885" w:rsidRPr="00527373" w:rsidRDefault="00256885" w:rsidP="00FC329D">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AFA6DB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244F465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1049669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6AF2A96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A59540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FA076E" w14:textId="77777777" w:rsidR="00256885" w:rsidRPr="00527373" w:rsidRDefault="00256885" w:rsidP="00FC329D">
            <w:pPr>
              <w:pStyle w:val="TAC"/>
            </w:pPr>
          </w:p>
        </w:tc>
      </w:tr>
      <w:tr w:rsidR="00256885" w:rsidRPr="00527373" w14:paraId="6C20E954" w14:textId="77777777" w:rsidTr="00FC329D">
        <w:trPr>
          <w:trHeight w:val="188"/>
          <w:jc w:val="center"/>
        </w:trPr>
        <w:tc>
          <w:tcPr>
            <w:tcW w:w="1632" w:type="dxa"/>
            <w:vMerge/>
            <w:tcBorders>
              <w:left w:val="single" w:sz="4" w:space="0" w:color="auto"/>
              <w:right w:val="single" w:sz="4" w:space="0" w:color="auto"/>
            </w:tcBorders>
          </w:tcPr>
          <w:p w14:paraId="6DD7488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705F266" w14:textId="77777777" w:rsidR="00256885" w:rsidRPr="00527373" w:rsidRDefault="00256885" w:rsidP="00FC329D">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3A313C6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6ECF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1CDC3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396E8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51A8E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C87AEE" w14:textId="77777777" w:rsidR="00256885" w:rsidRPr="00527373" w:rsidRDefault="00256885" w:rsidP="00FC329D">
            <w:pPr>
              <w:pStyle w:val="TAC"/>
            </w:pPr>
            <w:r w:rsidRPr="00527373">
              <w:t>5</w:t>
            </w:r>
          </w:p>
        </w:tc>
      </w:tr>
      <w:tr w:rsidR="00256885" w:rsidRPr="00527373" w14:paraId="04F523C1"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45A438D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8269881" w14:textId="77777777" w:rsidR="00256885" w:rsidRPr="00527373" w:rsidRDefault="00256885" w:rsidP="00FC329D">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0BB5705F"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AA4A86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DC701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C5474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4C1A4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97F093" w14:textId="77777777" w:rsidR="00256885" w:rsidRPr="00527373" w:rsidRDefault="00256885" w:rsidP="00FC329D">
            <w:pPr>
              <w:pStyle w:val="TAC"/>
            </w:pPr>
            <w:r w:rsidRPr="00527373">
              <w:t>2</w:t>
            </w:r>
          </w:p>
        </w:tc>
      </w:tr>
      <w:tr w:rsidR="00256885" w:rsidRPr="00527373" w14:paraId="2F40D961"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B694940" w14:textId="77777777" w:rsidR="00256885" w:rsidRPr="00527373" w:rsidRDefault="00256885" w:rsidP="00FC329D">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212C078D" w14:textId="77777777" w:rsidR="00256885" w:rsidRPr="00527373" w:rsidRDefault="00256885" w:rsidP="00FC329D">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12A63E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7207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B5014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FF7D7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7C917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E6A47B" w14:textId="77777777" w:rsidR="00256885" w:rsidRPr="00527373" w:rsidRDefault="00256885" w:rsidP="00FC329D">
            <w:pPr>
              <w:pStyle w:val="TAC"/>
            </w:pPr>
          </w:p>
        </w:tc>
      </w:tr>
      <w:tr w:rsidR="00256885" w:rsidRPr="00527373" w14:paraId="1C8CDD82" w14:textId="77777777" w:rsidTr="00FC329D">
        <w:trPr>
          <w:trHeight w:val="188"/>
          <w:jc w:val="center"/>
        </w:trPr>
        <w:tc>
          <w:tcPr>
            <w:tcW w:w="1632" w:type="dxa"/>
            <w:vMerge/>
            <w:tcBorders>
              <w:left w:val="single" w:sz="4" w:space="0" w:color="auto"/>
              <w:right w:val="single" w:sz="4" w:space="0" w:color="auto"/>
            </w:tcBorders>
            <w:vAlign w:val="center"/>
          </w:tcPr>
          <w:p w14:paraId="65E017C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0FD40A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A711B3"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A5EEC9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A78B10"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48ECAB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03A98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8B2164" w14:textId="77777777" w:rsidR="00256885" w:rsidRPr="00527373" w:rsidRDefault="00256885" w:rsidP="00FC329D">
            <w:pPr>
              <w:pStyle w:val="TAC"/>
            </w:pPr>
          </w:p>
        </w:tc>
      </w:tr>
      <w:tr w:rsidR="00256885" w:rsidRPr="00527373" w14:paraId="16D83248" w14:textId="77777777" w:rsidTr="00FC329D">
        <w:trPr>
          <w:trHeight w:val="188"/>
          <w:jc w:val="center"/>
        </w:trPr>
        <w:tc>
          <w:tcPr>
            <w:tcW w:w="1632" w:type="dxa"/>
            <w:vMerge/>
            <w:tcBorders>
              <w:left w:val="single" w:sz="4" w:space="0" w:color="auto"/>
              <w:right w:val="single" w:sz="4" w:space="0" w:color="auto"/>
            </w:tcBorders>
            <w:vAlign w:val="center"/>
          </w:tcPr>
          <w:p w14:paraId="631A987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E572D8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17B2F6C"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DD71ABA"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02918E7"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3AD2CC3"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59AFC53"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5CEBA91" w14:textId="77777777" w:rsidR="00256885" w:rsidRPr="00527373" w:rsidRDefault="00256885" w:rsidP="00FC329D">
            <w:pPr>
              <w:pStyle w:val="TAC"/>
            </w:pPr>
            <w:r w:rsidRPr="00527373">
              <w:t>3</w:t>
            </w:r>
          </w:p>
        </w:tc>
      </w:tr>
      <w:tr w:rsidR="00256885" w:rsidRPr="00527373" w14:paraId="0F296A15" w14:textId="77777777" w:rsidTr="00FC329D">
        <w:trPr>
          <w:trHeight w:val="188"/>
          <w:jc w:val="center"/>
        </w:trPr>
        <w:tc>
          <w:tcPr>
            <w:tcW w:w="1632" w:type="dxa"/>
            <w:vMerge/>
            <w:tcBorders>
              <w:left w:val="single" w:sz="4" w:space="0" w:color="auto"/>
              <w:right w:val="single" w:sz="4" w:space="0" w:color="auto"/>
            </w:tcBorders>
            <w:vAlign w:val="center"/>
          </w:tcPr>
          <w:p w14:paraId="7F0DB35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BA52F5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B164C2A"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174B12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BC694D"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B2083C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6CCDE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23D184" w14:textId="77777777" w:rsidR="00256885" w:rsidRPr="00527373" w:rsidRDefault="00256885" w:rsidP="00FC329D">
            <w:pPr>
              <w:pStyle w:val="TAC"/>
            </w:pPr>
          </w:p>
        </w:tc>
      </w:tr>
      <w:tr w:rsidR="00256885" w:rsidRPr="00527373" w14:paraId="14160C38" w14:textId="77777777" w:rsidTr="00FC329D">
        <w:trPr>
          <w:trHeight w:val="188"/>
          <w:jc w:val="center"/>
        </w:trPr>
        <w:tc>
          <w:tcPr>
            <w:tcW w:w="1632" w:type="dxa"/>
            <w:vMerge/>
            <w:tcBorders>
              <w:left w:val="single" w:sz="4" w:space="0" w:color="auto"/>
              <w:right w:val="single" w:sz="4" w:space="0" w:color="auto"/>
            </w:tcBorders>
            <w:vAlign w:val="center"/>
          </w:tcPr>
          <w:p w14:paraId="42D752C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98FDAD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CB1A35"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B9549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02ADB"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8A8FE4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2EF6A2"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B8515C" w14:textId="77777777" w:rsidR="00256885" w:rsidRPr="00527373" w:rsidRDefault="00256885" w:rsidP="00FC329D">
            <w:pPr>
              <w:pStyle w:val="TAC"/>
            </w:pPr>
          </w:p>
        </w:tc>
      </w:tr>
      <w:tr w:rsidR="00256885" w:rsidRPr="00527373" w14:paraId="4499357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2CDF72FF" w14:textId="77777777" w:rsidR="00256885" w:rsidRPr="00527373" w:rsidRDefault="00256885" w:rsidP="00FC329D">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34B7263" w14:textId="77777777" w:rsidR="00256885" w:rsidRPr="00527373" w:rsidRDefault="00256885" w:rsidP="00FC329D">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06FF9F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51C7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B21A1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867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F5B62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58ED6C" w14:textId="77777777" w:rsidR="00256885" w:rsidRPr="00527373" w:rsidRDefault="00256885" w:rsidP="00FC329D">
            <w:pPr>
              <w:pStyle w:val="TAC"/>
            </w:pPr>
          </w:p>
        </w:tc>
      </w:tr>
      <w:tr w:rsidR="00256885" w:rsidRPr="00527373" w14:paraId="20901F16" w14:textId="77777777" w:rsidTr="00FC329D">
        <w:trPr>
          <w:trHeight w:val="188"/>
          <w:jc w:val="center"/>
        </w:trPr>
        <w:tc>
          <w:tcPr>
            <w:tcW w:w="1632" w:type="dxa"/>
            <w:vMerge/>
            <w:tcBorders>
              <w:left w:val="single" w:sz="4" w:space="0" w:color="auto"/>
              <w:right w:val="single" w:sz="4" w:space="0" w:color="auto"/>
            </w:tcBorders>
            <w:vAlign w:val="center"/>
          </w:tcPr>
          <w:p w14:paraId="44A58314"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CA2767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A7E27D"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6A8A9C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86255E"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854341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5FC90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B0B804" w14:textId="77777777" w:rsidR="00256885" w:rsidRPr="00527373" w:rsidRDefault="00256885" w:rsidP="00FC329D">
            <w:pPr>
              <w:pStyle w:val="TAC"/>
            </w:pPr>
          </w:p>
        </w:tc>
      </w:tr>
      <w:tr w:rsidR="00256885" w:rsidRPr="00527373" w14:paraId="14FBE59F" w14:textId="77777777" w:rsidTr="00FC329D">
        <w:trPr>
          <w:trHeight w:val="188"/>
          <w:jc w:val="center"/>
        </w:trPr>
        <w:tc>
          <w:tcPr>
            <w:tcW w:w="1632" w:type="dxa"/>
            <w:vMerge/>
            <w:tcBorders>
              <w:left w:val="single" w:sz="4" w:space="0" w:color="auto"/>
              <w:right w:val="single" w:sz="4" w:space="0" w:color="auto"/>
            </w:tcBorders>
            <w:vAlign w:val="center"/>
          </w:tcPr>
          <w:p w14:paraId="54055A3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C62FE4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C1746F"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49C9860"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68E4A61"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BC84B39"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FA9755"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18C789C" w14:textId="77777777" w:rsidR="00256885" w:rsidRPr="00527373" w:rsidRDefault="00256885" w:rsidP="00FC329D">
            <w:pPr>
              <w:pStyle w:val="TAC"/>
            </w:pPr>
            <w:r w:rsidRPr="00527373">
              <w:t>3</w:t>
            </w:r>
          </w:p>
        </w:tc>
      </w:tr>
      <w:tr w:rsidR="00256885" w:rsidRPr="00527373" w14:paraId="42E393DF" w14:textId="77777777" w:rsidTr="00FC329D">
        <w:trPr>
          <w:trHeight w:val="188"/>
          <w:jc w:val="center"/>
        </w:trPr>
        <w:tc>
          <w:tcPr>
            <w:tcW w:w="1632" w:type="dxa"/>
            <w:vMerge/>
            <w:tcBorders>
              <w:left w:val="single" w:sz="4" w:space="0" w:color="auto"/>
              <w:right w:val="single" w:sz="4" w:space="0" w:color="auto"/>
            </w:tcBorders>
            <w:vAlign w:val="center"/>
          </w:tcPr>
          <w:p w14:paraId="1EA4BC4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0D806D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8B93DD"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7B467B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FCB16D"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F2F6E6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AC1E8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1C9741" w14:textId="77777777" w:rsidR="00256885" w:rsidRPr="00527373" w:rsidRDefault="00256885" w:rsidP="00FC329D">
            <w:pPr>
              <w:pStyle w:val="TAC"/>
            </w:pPr>
          </w:p>
        </w:tc>
      </w:tr>
      <w:tr w:rsidR="00256885" w:rsidRPr="00527373" w14:paraId="0A693927" w14:textId="77777777" w:rsidTr="00FC329D">
        <w:trPr>
          <w:trHeight w:val="188"/>
          <w:jc w:val="center"/>
        </w:trPr>
        <w:tc>
          <w:tcPr>
            <w:tcW w:w="1632" w:type="dxa"/>
            <w:vMerge/>
            <w:tcBorders>
              <w:left w:val="single" w:sz="4" w:space="0" w:color="auto"/>
              <w:right w:val="single" w:sz="4" w:space="0" w:color="auto"/>
            </w:tcBorders>
            <w:vAlign w:val="center"/>
          </w:tcPr>
          <w:p w14:paraId="2FACA43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D24691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DF3C31"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714F22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9B820A"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DD87D5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4E60C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E3A621" w14:textId="77777777" w:rsidR="00256885" w:rsidRPr="00527373" w:rsidRDefault="00256885" w:rsidP="00FC329D">
            <w:pPr>
              <w:pStyle w:val="TAC"/>
            </w:pPr>
          </w:p>
        </w:tc>
      </w:tr>
      <w:tr w:rsidR="00256885" w:rsidRPr="00527373" w14:paraId="51CA91B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1C235B5" w14:textId="77777777" w:rsidR="00256885" w:rsidRPr="00527373" w:rsidRDefault="00256885" w:rsidP="00FC329D">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2931E7F" w14:textId="77777777" w:rsidR="00256885" w:rsidRPr="00527373" w:rsidRDefault="00256885" w:rsidP="00FC329D">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3105BB6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F2C03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C51CD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EFCDD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B9001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440D99" w14:textId="77777777" w:rsidR="00256885" w:rsidRPr="00527373" w:rsidRDefault="00256885" w:rsidP="00FC329D">
            <w:pPr>
              <w:pStyle w:val="TAC"/>
            </w:pPr>
          </w:p>
        </w:tc>
      </w:tr>
      <w:tr w:rsidR="00256885" w:rsidRPr="00527373" w14:paraId="2D5ED9AB" w14:textId="77777777" w:rsidTr="00FC329D">
        <w:trPr>
          <w:trHeight w:val="188"/>
          <w:jc w:val="center"/>
        </w:trPr>
        <w:tc>
          <w:tcPr>
            <w:tcW w:w="1632" w:type="dxa"/>
            <w:vMerge/>
            <w:tcBorders>
              <w:left w:val="single" w:sz="4" w:space="0" w:color="auto"/>
              <w:right w:val="single" w:sz="4" w:space="0" w:color="auto"/>
            </w:tcBorders>
            <w:vAlign w:val="center"/>
          </w:tcPr>
          <w:p w14:paraId="63458E7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E7876A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6BC5D1"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790E02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F33FE8"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DE7930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00550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CAAD15" w14:textId="77777777" w:rsidR="00256885" w:rsidRPr="00527373" w:rsidRDefault="00256885" w:rsidP="00FC329D">
            <w:pPr>
              <w:pStyle w:val="TAC"/>
            </w:pPr>
          </w:p>
        </w:tc>
      </w:tr>
      <w:tr w:rsidR="00256885" w:rsidRPr="00527373" w14:paraId="42DA0EF4" w14:textId="77777777" w:rsidTr="00FC329D">
        <w:trPr>
          <w:trHeight w:val="188"/>
          <w:jc w:val="center"/>
        </w:trPr>
        <w:tc>
          <w:tcPr>
            <w:tcW w:w="1632" w:type="dxa"/>
            <w:vMerge/>
            <w:tcBorders>
              <w:left w:val="single" w:sz="4" w:space="0" w:color="auto"/>
              <w:right w:val="single" w:sz="4" w:space="0" w:color="auto"/>
            </w:tcBorders>
            <w:vAlign w:val="center"/>
          </w:tcPr>
          <w:p w14:paraId="2AD1433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90BB95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1D23931"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8E8C692"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516AA9A"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19BAE6F"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C7FC604"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CDC84A8" w14:textId="77777777" w:rsidR="00256885" w:rsidRPr="00527373" w:rsidRDefault="00256885" w:rsidP="00FC329D">
            <w:pPr>
              <w:pStyle w:val="TAC"/>
            </w:pPr>
            <w:r w:rsidRPr="00527373">
              <w:t>3</w:t>
            </w:r>
          </w:p>
        </w:tc>
      </w:tr>
      <w:tr w:rsidR="00256885" w:rsidRPr="00527373" w14:paraId="5F714AF9" w14:textId="77777777" w:rsidTr="00FC329D">
        <w:trPr>
          <w:trHeight w:val="188"/>
          <w:jc w:val="center"/>
        </w:trPr>
        <w:tc>
          <w:tcPr>
            <w:tcW w:w="1632" w:type="dxa"/>
            <w:vMerge/>
            <w:tcBorders>
              <w:left w:val="single" w:sz="4" w:space="0" w:color="auto"/>
              <w:right w:val="single" w:sz="4" w:space="0" w:color="auto"/>
            </w:tcBorders>
            <w:vAlign w:val="center"/>
          </w:tcPr>
          <w:p w14:paraId="427C6C0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A4903A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1E504D"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BFB4EA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050461"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285E16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259A1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95447E" w14:textId="77777777" w:rsidR="00256885" w:rsidRPr="00527373" w:rsidRDefault="00256885" w:rsidP="00FC329D">
            <w:pPr>
              <w:pStyle w:val="TAC"/>
            </w:pPr>
          </w:p>
        </w:tc>
      </w:tr>
      <w:tr w:rsidR="00256885" w:rsidRPr="00527373" w14:paraId="70C82B05" w14:textId="77777777" w:rsidTr="00FC329D">
        <w:trPr>
          <w:trHeight w:val="188"/>
          <w:jc w:val="center"/>
        </w:trPr>
        <w:tc>
          <w:tcPr>
            <w:tcW w:w="1632" w:type="dxa"/>
            <w:vMerge/>
            <w:tcBorders>
              <w:left w:val="single" w:sz="4" w:space="0" w:color="auto"/>
              <w:right w:val="single" w:sz="4" w:space="0" w:color="auto"/>
            </w:tcBorders>
            <w:vAlign w:val="center"/>
          </w:tcPr>
          <w:p w14:paraId="18560AF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7EED39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38DE83"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0BD357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B7C81A"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84730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3E846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6B271B" w14:textId="77777777" w:rsidR="00256885" w:rsidRPr="00527373" w:rsidRDefault="00256885" w:rsidP="00FC329D">
            <w:pPr>
              <w:pStyle w:val="TAC"/>
            </w:pPr>
          </w:p>
        </w:tc>
      </w:tr>
      <w:tr w:rsidR="00256885" w:rsidRPr="00527373" w14:paraId="64F8BFCB"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A275487" w14:textId="77777777" w:rsidR="00256885" w:rsidRPr="00527373" w:rsidRDefault="00256885" w:rsidP="00FC329D">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61E2A6AB" w14:textId="77777777" w:rsidR="00256885" w:rsidRPr="00527373" w:rsidRDefault="00256885" w:rsidP="00FC329D">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4F20CFF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D78C3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2A6D5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B0D91A"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9858D04"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7FB2BC" w14:textId="77777777" w:rsidR="00256885" w:rsidRPr="00527373" w:rsidRDefault="00256885" w:rsidP="00FC329D">
            <w:pPr>
              <w:pStyle w:val="TAC"/>
            </w:pPr>
          </w:p>
        </w:tc>
      </w:tr>
      <w:tr w:rsidR="00256885" w:rsidRPr="00527373" w14:paraId="5ECED65D" w14:textId="77777777" w:rsidTr="00FC329D">
        <w:trPr>
          <w:trHeight w:val="188"/>
          <w:jc w:val="center"/>
        </w:trPr>
        <w:tc>
          <w:tcPr>
            <w:tcW w:w="1632" w:type="dxa"/>
            <w:vMerge/>
            <w:tcBorders>
              <w:left w:val="single" w:sz="4" w:space="0" w:color="auto"/>
              <w:right w:val="single" w:sz="4" w:space="0" w:color="auto"/>
            </w:tcBorders>
            <w:vAlign w:val="center"/>
          </w:tcPr>
          <w:p w14:paraId="35E2C55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7BA2280" w14:textId="77777777" w:rsidR="00256885" w:rsidRPr="00527373" w:rsidRDefault="00256885" w:rsidP="00FC329D">
            <w:pPr>
              <w:pStyle w:val="TAL"/>
              <w:rPr>
                <w:szCs w:val="18"/>
              </w:rPr>
            </w:pPr>
            <w:r w:rsidRPr="00527373">
              <w:t>E-UTRA Band 2, 25</w:t>
            </w:r>
            <w:r w:rsidRPr="00527373">
              <w:rPr>
                <w:szCs w:val="18"/>
              </w:rPr>
              <w:t>,</w:t>
            </w:r>
          </w:p>
          <w:p w14:paraId="1ACA7EAA" w14:textId="77777777" w:rsidR="00256885" w:rsidRPr="00527373" w:rsidRDefault="00256885" w:rsidP="00FC329D">
            <w:pPr>
              <w:pStyle w:val="TAL"/>
            </w:pPr>
          </w:p>
        </w:tc>
        <w:tc>
          <w:tcPr>
            <w:tcW w:w="934" w:type="dxa"/>
            <w:tcBorders>
              <w:top w:val="single" w:sz="4" w:space="0" w:color="auto"/>
              <w:left w:val="nil"/>
              <w:bottom w:val="single" w:sz="4" w:space="0" w:color="auto"/>
              <w:right w:val="single" w:sz="4" w:space="0" w:color="auto"/>
            </w:tcBorders>
            <w:vAlign w:val="center"/>
          </w:tcPr>
          <w:p w14:paraId="656A046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3758D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588BF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D9A34"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11AE42"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156ECFF" w14:textId="77777777" w:rsidR="00256885" w:rsidRPr="00527373" w:rsidRDefault="00256885" w:rsidP="00FC329D">
            <w:pPr>
              <w:pStyle w:val="TAC"/>
            </w:pPr>
            <w:r w:rsidRPr="00527373">
              <w:t>5</w:t>
            </w:r>
          </w:p>
        </w:tc>
      </w:tr>
      <w:tr w:rsidR="00256885" w:rsidRPr="00527373" w14:paraId="0E940B14"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4002A4E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407DC43B" w14:textId="77777777" w:rsidR="00256885" w:rsidRPr="00527373" w:rsidRDefault="00256885" w:rsidP="00FC329D">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3DDE4C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9D610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9F599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D348C"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15C343"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6F0CA76" w14:textId="77777777" w:rsidR="00256885" w:rsidRPr="00527373" w:rsidRDefault="00256885" w:rsidP="00FC329D">
            <w:pPr>
              <w:pStyle w:val="TAC"/>
            </w:pPr>
            <w:r w:rsidRPr="00527373">
              <w:t>2</w:t>
            </w:r>
          </w:p>
        </w:tc>
      </w:tr>
      <w:tr w:rsidR="00256885" w:rsidRPr="00527373" w14:paraId="25833A1A"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79BBA1" w14:textId="77777777" w:rsidR="00256885" w:rsidRPr="00527373" w:rsidRDefault="00256885" w:rsidP="00FC329D">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392006A0" w14:textId="77777777" w:rsidR="00256885" w:rsidRPr="00527373" w:rsidRDefault="00256885" w:rsidP="00FC329D">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CAAFAA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5D7F1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E0E986"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B898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88D83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2DA8DEA" w14:textId="77777777" w:rsidR="00256885" w:rsidRPr="00527373" w:rsidRDefault="00256885" w:rsidP="00FC329D">
            <w:pPr>
              <w:pStyle w:val="TAC"/>
            </w:pPr>
          </w:p>
        </w:tc>
      </w:tr>
      <w:tr w:rsidR="00256885" w:rsidRPr="00527373" w14:paraId="37CF3709"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3658C71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6DAC0C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1228310"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40ABE72"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5B39201C" w14:textId="77777777" w:rsidR="00256885" w:rsidRPr="00527373" w:rsidRDefault="00256885" w:rsidP="00FC329D">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3991C663" w14:textId="77777777" w:rsidR="00256885" w:rsidRPr="00527373" w:rsidRDefault="00256885" w:rsidP="00FC329D">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874933E" w14:textId="77777777" w:rsidR="00256885" w:rsidRPr="00527373" w:rsidRDefault="00256885" w:rsidP="00FC329D">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B416BBF" w14:textId="77777777" w:rsidR="00256885" w:rsidRPr="00527373" w:rsidRDefault="00256885" w:rsidP="00FC329D">
            <w:pPr>
              <w:pStyle w:val="TAC"/>
            </w:pPr>
            <w:r w:rsidRPr="00527373">
              <w:t>3</w:t>
            </w:r>
          </w:p>
        </w:tc>
      </w:tr>
      <w:tr w:rsidR="00256885" w:rsidRPr="00527373" w14:paraId="5D620263"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237F140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D3066D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4E67AE9"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3905FB9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917326" w14:textId="77777777" w:rsidR="00256885" w:rsidRPr="00527373" w:rsidRDefault="00256885" w:rsidP="00FC329D">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7FB417D"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0C133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4A8877" w14:textId="77777777" w:rsidR="00256885" w:rsidRPr="00527373" w:rsidRDefault="00256885" w:rsidP="00FC329D">
            <w:pPr>
              <w:pStyle w:val="TAC"/>
            </w:pPr>
          </w:p>
        </w:tc>
      </w:tr>
      <w:tr w:rsidR="00256885" w:rsidRPr="00527373" w14:paraId="2E8970CB"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140282E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F64E13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C1FBF4A"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8FA2CF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C94BF"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20304A8"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D66D6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52F3176" w14:textId="77777777" w:rsidR="00256885" w:rsidRPr="00527373" w:rsidRDefault="00256885" w:rsidP="00FC329D">
            <w:pPr>
              <w:pStyle w:val="TAC"/>
            </w:pPr>
            <w:r w:rsidRPr="00527373">
              <w:t>5</w:t>
            </w:r>
          </w:p>
        </w:tc>
      </w:tr>
      <w:tr w:rsidR="00256885" w:rsidRPr="00527373" w14:paraId="056A7F86"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69B8F3C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76D504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AD3046"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A21B2B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D2D72C"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8959D0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B5306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0E3DEC" w14:textId="77777777" w:rsidR="00256885" w:rsidRPr="00527373" w:rsidRDefault="00256885" w:rsidP="00FC329D">
            <w:pPr>
              <w:pStyle w:val="TAC"/>
            </w:pPr>
          </w:p>
        </w:tc>
      </w:tr>
      <w:tr w:rsidR="00256885" w:rsidRPr="00527373" w14:paraId="6DFCA771"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61AAE3A9" w14:textId="77777777" w:rsidR="00256885" w:rsidRPr="00527373" w:rsidRDefault="00256885" w:rsidP="00FC329D">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73ECBC22" w14:textId="77777777" w:rsidR="00256885" w:rsidRPr="00527373" w:rsidRDefault="00256885" w:rsidP="00FC329D">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BFA5A3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63BF2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AA215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5048"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8DBFEA"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C081AE5" w14:textId="77777777" w:rsidR="00256885" w:rsidRPr="00527373" w:rsidRDefault="00256885" w:rsidP="00FC329D">
            <w:pPr>
              <w:pStyle w:val="TAC"/>
            </w:pPr>
          </w:p>
        </w:tc>
      </w:tr>
      <w:tr w:rsidR="00256885" w:rsidRPr="00527373" w14:paraId="7A665BE6" w14:textId="77777777" w:rsidTr="00FC329D">
        <w:trPr>
          <w:trHeight w:val="188"/>
          <w:jc w:val="center"/>
        </w:trPr>
        <w:tc>
          <w:tcPr>
            <w:tcW w:w="1632" w:type="dxa"/>
            <w:vMerge/>
            <w:tcBorders>
              <w:left w:val="single" w:sz="4" w:space="0" w:color="auto"/>
              <w:right w:val="single" w:sz="4" w:space="0" w:color="auto"/>
            </w:tcBorders>
          </w:tcPr>
          <w:p w14:paraId="10B09B9B" w14:textId="77777777" w:rsidR="00256885" w:rsidRPr="00527373" w:rsidRDefault="00256885" w:rsidP="00FC329D">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24E3F08" w14:textId="77777777" w:rsidR="00256885" w:rsidRPr="00527373" w:rsidRDefault="00256885" w:rsidP="00FC329D">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6ED4F8C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5A146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CDD9A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24EACF" w14:textId="77777777" w:rsidR="00256885" w:rsidRPr="00527373" w:rsidRDefault="00256885" w:rsidP="00FC329D">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50F80B" w14:textId="77777777" w:rsidR="00256885" w:rsidRPr="00527373" w:rsidRDefault="00256885" w:rsidP="00FC329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4886C0" w14:textId="77777777" w:rsidR="00256885" w:rsidRPr="00527373" w:rsidRDefault="00256885" w:rsidP="00FC329D">
            <w:pPr>
              <w:pStyle w:val="TAC"/>
            </w:pPr>
            <w:r w:rsidRPr="00527373">
              <w:rPr>
                <w:rFonts w:cs="Arial"/>
                <w:color w:val="000000"/>
                <w:szCs w:val="18"/>
              </w:rPr>
              <w:t>2</w:t>
            </w:r>
          </w:p>
        </w:tc>
      </w:tr>
      <w:tr w:rsidR="00256885" w:rsidRPr="00527373" w14:paraId="0B43D5C1" w14:textId="77777777" w:rsidTr="00FC329D">
        <w:trPr>
          <w:trHeight w:val="188"/>
          <w:jc w:val="center"/>
        </w:trPr>
        <w:tc>
          <w:tcPr>
            <w:tcW w:w="1632" w:type="dxa"/>
            <w:vMerge/>
            <w:tcBorders>
              <w:left w:val="single" w:sz="4" w:space="0" w:color="auto"/>
              <w:right w:val="single" w:sz="4" w:space="0" w:color="auto"/>
            </w:tcBorders>
          </w:tcPr>
          <w:p w14:paraId="43E072FA" w14:textId="77777777" w:rsidR="00256885" w:rsidRPr="00527373" w:rsidRDefault="00256885" w:rsidP="00FC329D">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14A7B45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BF41EF"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45121C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8897DE" w14:textId="77777777" w:rsidR="00256885" w:rsidRPr="00527373" w:rsidRDefault="00256885" w:rsidP="00FC329D">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E371223" w14:textId="77777777" w:rsidR="00256885" w:rsidRPr="00527373" w:rsidRDefault="00256885" w:rsidP="00FC329D">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BFB789" w14:textId="77777777" w:rsidR="00256885" w:rsidRPr="00527373" w:rsidRDefault="00256885" w:rsidP="00FC329D">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F0CF0C" w14:textId="77777777" w:rsidR="00256885" w:rsidRPr="00527373" w:rsidRDefault="00256885" w:rsidP="00FC329D">
            <w:pPr>
              <w:pStyle w:val="TAC"/>
            </w:pPr>
          </w:p>
        </w:tc>
      </w:tr>
      <w:tr w:rsidR="00256885" w:rsidRPr="00527373" w14:paraId="1594F45F" w14:textId="77777777" w:rsidTr="00FC329D">
        <w:trPr>
          <w:trHeight w:val="188"/>
          <w:jc w:val="center"/>
        </w:trPr>
        <w:tc>
          <w:tcPr>
            <w:tcW w:w="1632" w:type="dxa"/>
            <w:vMerge/>
            <w:tcBorders>
              <w:left w:val="single" w:sz="4" w:space="0" w:color="auto"/>
              <w:right w:val="single" w:sz="4" w:space="0" w:color="auto"/>
            </w:tcBorders>
          </w:tcPr>
          <w:p w14:paraId="446C1126" w14:textId="77777777" w:rsidR="00256885" w:rsidRPr="00527373" w:rsidRDefault="00256885" w:rsidP="00FC329D">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0DAB5F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82E844"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615735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F782FD"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568F369" w14:textId="77777777" w:rsidR="00256885" w:rsidRPr="00527373" w:rsidRDefault="00256885" w:rsidP="00FC329D">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64ED244" w14:textId="77777777" w:rsidR="00256885" w:rsidRPr="00527373" w:rsidRDefault="00256885" w:rsidP="00FC329D">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E573B6" w14:textId="77777777" w:rsidR="00256885" w:rsidRPr="00527373" w:rsidRDefault="00256885" w:rsidP="00FC329D">
            <w:pPr>
              <w:pStyle w:val="TAC"/>
            </w:pPr>
            <w:r w:rsidRPr="00527373">
              <w:t>5</w:t>
            </w:r>
          </w:p>
        </w:tc>
      </w:tr>
      <w:tr w:rsidR="00256885" w:rsidRPr="00527373" w14:paraId="5E0B99E7" w14:textId="77777777" w:rsidTr="00FC329D">
        <w:trPr>
          <w:trHeight w:val="188"/>
          <w:jc w:val="center"/>
        </w:trPr>
        <w:tc>
          <w:tcPr>
            <w:tcW w:w="1632" w:type="dxa"/>
            <w:vMerge/>
            <w:tcBorders>
              <w:left w:val="single" w:sz="4" w:space="0" w:color="auto"/>
              <w:right w:val="single" w:sz="4" w:space="0" w:color="auto"/>
            </w:tcBorders>
            <w:vAlign w:val="center"/>
          </w:tcPr>
          <w:p w14:paraId="0E6F9FA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B4D8E68"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95D0E77" w14:textId="77777777" w:rsidR="00256885" w:rsidRPr="00527373" w:rsidRDefault="00256885" w:rsidP="00FC329D">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2200A740" w14:textId="77777777" w:rsidR="00256885" w:rsidRPr="00527373" w:rsidRDefault="00256885" w:rsidP="00FC329D">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E1D08B0" w14:textId="77777777" w:rsidR="00256885" w:rsidRPr="00527373" w:rsidRDefault="00256885" w:rsidP="00FC329D">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AE2F187"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587440"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709B89" w14:textId="77777777" w:rsidR="00256885" w:rsidRPr="00527373" w:rsidRDefault="00256885" w:rsidP="00FC329D">
            <w:pPr>
              <w:pStyle w:val="TAC"/>
            </w:pPr>
          </w:p>
        </w:tc>
      </w:tr>
      <w:tr w:rsidR="00256885" w:rsidRPr="00527373" w14:paraId="5766AD1B" w14:textId="77777777" w:rsidTr="00FC329D">
        <w:trPr>
          <w:trHeight w:val="188"/>
          <w:jc w:val="center"/>
        </w:trPr>
        <w:tc>
          <w:tcPr>
            <w:tcW w:w="1632" w:type="dxa"/>
            <w:vMerge/>
            <w:tcBorders>
              <w:left w:val="single" w:sz="4" w:space="0" w:color="auto"/>
              <w:right w:val="single" w:sz="4" w:space="0" w:color="auto"/>
            </w:tcBorders>
            <w:vAlign w:val="center"/>
          </w:tcPr>
          <w:p w14:paraId="7E1C298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9720E7D"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47A2A15C" w14:textId="77777777" w:rsidR="00256885" w:rsidRPr="00527373" w:rsidRDefault="00256885" w:rsidP="00FC329D">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51518FE" w14:textId="77777777" w:rsidR="00256885" w:rsidRPr="00527373" w:rsidRDefault="00256885" w:rsidP="00FC329D">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556CA88E"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48B3916" w14:textId="77777777" w:rsidR="00256885" w:rsidRPr="00527373" w:rsidRDefault="00256885" w:rsidP="00FC329D">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C19D13E" w14:textId="77777777" w:rsidR="00256885" w:rsidRPr="00527373" w:rsidRDefault="00256885" w:rsidP="00FC329D">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57CFF9A" w14:textId="77777777" w:rsidR="00256885" w:rsidRPr="00527373" w:rsidRDefault="00256885" w:rsidP="00FC329D">
            <w:pPr>
              <w:pStyle w:val="TAC"/>
            </w:pPr>
            <w:r w:rsidRPr="00527373">
              <w:rPr>
                <w:rFonts w:eastAsia="MS Mincho"/>
              </w:rPr>
              <w:t>3</w:t>
            </w:r>
          </w:p>
        </w:tc>
      </w:tr>
      <w:tr w:rsidR="00256885" w:rsidRPr="00527373" w14:paraId="1322DD20" w14:textId="77777777" w:rsidTr="00FC329D">
        <w:trPr>
          <w:trHeight w:val="188"/>
          <w:jc w:val="center"/>
        </w:trPr>
        <w:tc>
          <w:tcPr>
            <w:tcW w:w="1632" w:type="dxa"/>
            <w:vMerge/>
            <w:tcBorders>
              <w:left w:val="single" w:sz="4" w:space="0" w:color="auto"/>
              <w:right w:val="single" w:sz="4" w:space="0" w:color="auto"/>
            </w:tcBorders>
            <w:vAlign w:val="center"/>
          </w:tcPr>
          <w:p w14:paraId="190BCFE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532DA3B"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EAEE10" w14:textId="77777777" w:rsidR="00256885" w:rsidRPr="00527373" w:rsidRDefault="00256885" w:rsidP="00FC329D">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61BBB38D" w14:textId="77777777" w:rsidR="00256885" w:rsidRPr="00527373" w:rsidRDefault="00256885" w:rsidP="00FC329D">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E41CF5" w14:textId="77777777" w:rsidR="00256885" w:rsidRPr="00527373" w:rsidRDefault="00256885" w:rsidP="00FC329D">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6237E30E"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50E7A43"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751E93" w14:textId="77777777" w:rsidR="00256885" w:rsidRPr="00527373" w:rsidRDefault="00256885" w:rsidP="00FC329D">
            <w:pPr>
              <w:pStyle w:val="TAC"/>
            </w:pPr>
            <w:r w:rsidRPr="00527373">
              <w:t>2</w:t>
            </w:r>
          </w:p>
        </w:tc>
      </w:tr>
      <w:tr w:rsidR="00256885" w:rsidRPr="00527373" w14:paraId="5F45A8C4" w14:textId="77777777" w:rsidTr="00FC329D">
        <w:trPr>
          <w:trHeight w:val="188"/>
          <w:jc w:val="center"/>
        </w:trPr>
        <w:tc>
          <w:tcPr>
            <w:tcW w:w="1632" w:type="dxa"/>
            <w:vMerge/>
            <w:tcBorders>
              <w:left w:val="single" w:sz="4" w:space="0" w:color="auto"/>
              <w:right w:val="single" w:sz="4" w:space="0" w:color="auto"/>
            </w:tcBorders>
            <w:vAlign w:val="center"/>
          </w:tcPr>
          <w:p w14:paraId="3B89C16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ECE8AA1" w14:textId="77777777" w:rsidR="00256885" w:rsidRPr="00527373" w:rsidRDefault="00256885" w:rsidP="00FC329D">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4A90B05" w14:textId="77777777" w:rsidR="00256885" w:rsidRPr="00527373" w:rsidRDefault="00256885" w:rsidP="00FC329D">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24189210" w14:textId="77777777" w:rsidR="00256885" w:rsidRPr="00527373" w:rsidRDefault="00256885" w:rsidP="00FC329D">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DA84215" w14:textId="77777777" w:rsidR="00256885" w:rsidRPr="00527373" w:rsidRDefault="00256885" w:rsidP="00FC329D">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1AFC0A68" w14:textId="77777777" w:rsidR="00256885" w:rsidRPr="00527373" w:rsidRDefault="00256885" w:rsidP="00FC329D">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227E50A" w14:textId="77777777" w:rsidR="00256885" w:rsidRPr="00527373" w:rsidRDefault="00256885" w:rsidP="00FC329D">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F8A7F61" w14:textId="77777777" w:rsidR="00256885" w:rsidRPr="00527373" w:rsidRDefault="00256885" w:rsidP="00FC329D">
            <w:pPr>
              <w:pStyle w:val="TAC"/>
            </w:pPr>
          </w:p>
        </w:tc>
      </w:tr>
      <w:tr w:rsidR="00256885" w:rsidRPr="00527373" w14:paraId="28512B4C"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E686310" w14:textId="77777777" w:rsidR="00256885" w:rsidRPr="00527373" w:rsidRDefault="00256885" w:rsidP="00FC329D">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55AD19F4" w14:textId="77777777" w:rsidR="00256885" w:rsidRPr="00527373" w:rsidRDefault="00256885" w:rsidP="00FC329D">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CC987D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E54E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BAC75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EA77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EAEC3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7533CE" w14:textId="77777777" w:rsidR="00256885" w:rsidRPr="00527373" w:rsidRDefault="00256885" w:rsidP="00FC329D">
            <w:pPr>
              <w:pStyle w:val="TAC"/>
            </w:pPr>
          </w:p>
        </w:tc>
      </w:tr>
      <w:tr w:rsidR="00256885" w:rsidRPr="00527373" w14:paraId="053EE2D7" w14:textId="77777777" w:rsidTr="00FC329D">
        <w:trPr>
          <w:trHeight w:val="188"/>
          <w:jc w:val="center"/>
        </w:trPr>
        <w:tc>
          <w:tcPr>
            <w:tcW w:w="1632" w:type="dxa"/>
            <w:vMerge/>
            <w:tcBorders>
              <w:left w:val="single" w:sz="4" w:space="0" w:color="auto"/>
              <w:right w:val="single" w:sz="4" w:space="0" w:color="auto"/>
            </w:tcBorders>
          </w:tcPr>
          <w:p w14:paraId="4CF6C4B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1E4C272" w14:textId="77777777" w:rsidR="00256885" w:rsidRPr="00527373" w:rsidRDefault="00256885" w:rsidP="00FC329D">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30046AD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3119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45DD9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53A62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190E8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4E9F38" w14:textId="77777777" w:rsidR="00256885" w:rsidRPr="00527373" w:rsidRDefault="00256885" w:rsidP="00FC329D">
            <w:pPr>
              <w:pStyle w:val="TAC"/>
            </w:pPr>
            <w:r w:rsidRPr="00527373">
              <w:t>2</w:t>
            </w:r>
          </w:p>
        </w:tc>
      </w:tr>
      <w:tr w:rsidR="00256885" w:rsidRPr="00527373" w14:paraId="566CA449" w14:textId="77777777" w:rsidTr="00FC329D">
        <w:trPr>
          <w:trHeight w:val="188"/>
          <w:jc w:val="center"/>
        </w:trPr>
        <w:tc>
          <w:tcPr>
            <w:tcW w:w="1632" w:type="dxa"/>
            <w:vMerge/>
            <w:tcBorders>
              <w:left w:val="single" w:sz="4" w:space="0" w:color="auto"/>
              <w:right w:val="single" w:sz="4" w:space="0" w:color="auto"/>
            </w:tcBorders>
          </w:tcPr>
          <w:p w14:paraId="58910E1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4FD7A80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571766"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B2976A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B8B869" w14:textId="77777777" w:rsidR="00256885" w:rsidRPr="00527373" w:rsidRDefault="00256885" w:rsidP="00FC329D">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987575B"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2F154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5008C0" w14:textId="77777777" w:rsidR="00256885" w:rsidRPr="00527373" w:rsidRDefault="00256885" w:rsidP="00FC329D">
            <w:pPr>
              <w:pStyle w:val="TAC"/>
            </w:pPr>
          </w:p>
        </w:tc>
      </w:tr>
      <w:tr w:rsidR="00256885" w:rsidRPr="00527373" w14:paraId="1B321B7E" w14:textId="77777777" w:rsidTr="00FC329D">
        <w:trPr>
          <w:trHeight w:val="188"/>
          <w:jc w:val="center"/>
        </w:trPr>
        <w:tc>
          <w:tcPr>
            <w:tcW w:w="1632" w:type="dxa"/>
            <w:vMerge/>
            <w:tcBorders>
              <w:left w:val="single" w:sz="4" w:space="0" w:color="auto"/>
              <w:right w:val="single" w:sz="4" w:space="0" w:color="auto"/>
            </w:tcBorders>
          </w:tcPr>
          <w:p w14:paraId="20E76BF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926E98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DAD736"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A7EF84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0878F6"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4157126"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5A29B5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2E3EF5" w14:textId="77777777" w:rsidR="00256885" w:rsidRPr="00527373" w:rsidRDefault="00256885" w:rsidP="00FC329D">
            <w:pPr>
              <w:pStyle w:val="TAC"/>
            </w:pPr>
            <w:r w:rsidRPr="00527373">
              <w:t>5</w:t>
            </w:r>
          </w:p>
        </w:tc>
      </w:tr>
      <w:tr w:rsidR="00256885" w:rsidRPr="00527373" w14:paraId="12BC01C7" w14:textId="77777777" w:rsidTr="00FC329D">
        <w:trPr>
          <w:trHeight w:val="188"/>
          <w:jc w:val="center"/>
        </w:trPr>
        <w:tc>
          <w:tcPr>
            <w:tcW w:w="1632" w:type="dxa"/>
            <w:vMerge/>
            <w:tcBorders>
              <w:left w:val="single" w:sz="4" w:space="0" w:color="auto"/>
              <w:right w:val="single" w:sz="4" w:space="0" w:color="auto"/>
            </w:tcBorders>
            <w:vAlign w:val="center"/>
          </w:tcPr>
          <w:p w14:paraId="6C55661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33B99B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83DA77"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D60E5C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5C5911"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6D19D1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856DB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CF4CA5" w14:textId="77777777" w:rsidR="00256885" w:rsidRPr="00527373" w:rsidRDefault="00256885" w:rsidP="00FC329D">
            <w:pPr>
              <w:pStyle w:val="TAC"/>
            </w:pPr>
          </w:p>
        </w:tc>
      </w:tr>
      <w:tr w:rsidR="00256885" w:rsidRPr="00527373" w14:paraId="7ACBFD6D" w14:textId="77777777" w:rsidTr="00FC329D">
        <w:trPr>
          <w:trHeight w:val="188"/>
          <w:jc w:val="center"/>
        </w:trPr>
        <w:tc>
          <w:tcPr>
            <w:tcW w:w="1632" w:type="dxa"/>
            <w:vMerge/>
            <w:tcBorders>
              <w:left w:val="single" w:sz="4" w:space="0" w:color="auto"/>
              <w:right w:val="single" w:sz="4" w:space="0" w:color="auto"/>
            </w:tcBorders>
            <w:vAlign w:val="center"/>
          </w:tcPr>
          <w:p w14:paraId="519CECB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C32C00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1FE0E03"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6C3C6A"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56989C"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62953F0"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A861206"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46E6956" w14:textId="77777777" w:rsidR="00256885" w:rsidRPr="00527373" w:rsidRDefault="00256885" w:rsidP="00FC329D">
            <w:pPr>
              <w:pStyle w:val="TAC"/>
            </w:pPr>
            <w:r w:rsidRPr="00527373">
              <w:t>3</w:t>
            </w:r>
          </w:p>
        </w:tc>
      </w:tr>
      <w:tr w:rsidR="00256885" w:rsidRPr="00527373" w14:paraId="0C162789" w14:textId="77777777" w:rsidTr="00FC329D">
        <w:trPr>
          <w:trHeight w:val="188"/>
          <w:jc w:val="center"/>
        </w:trPr>
        <w:tc>
          <w:tcPr>
            <w:tcW w:w="1632" w:type="dxa"/>
            <w:vMerge/>
            <w:tcBorders>
              <w:left w:val="single" w:sz="4" w:space="0" w:color="auto"/>
              <w:right w:val="single" w:sz="4" w:space="0" w:color="auto"/>
            </w:tcBorders>
            <w:vAlign w:val="center"/>
          </w:tcPr>
          <w:p w14:paraId="7EC6421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6E28A8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E947F8"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F7AB04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C9CD63"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8D94C4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4EDB5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4152E6" w14:textId="77777777" w:rsidR="00256885" w:rsidRPr="00527373" w:rsidRDefault="00256885" w:rsidP="00FC329D">
            <w:pPr>
              <w:pStyle w:val="TAC"/>
            </w:pPr>
            <w:r w:rsidRPr="00527373">
              <w:t>2</w:t>
            </w:r>
          </w:p>
        </w:tc>
      </w:tr>
      <w:tr w:rsidR="00256885" w:rsidRPr="00527373" w14:paraId="1C61D1C1" w14:textId="77777777" w:rsidTr="00FC329D">
        <w:trPr>
          <w:trHeight w:val="188"/>
          <w:jc w:val="center"/>
        </w:trPr>
        <w:tc>
          <w:tcPr>
            <w:tcW w:w="1632" w:type="dxa"/>
            <w:vMerge/>
            <w:tcBorders>
              <w:left w:val="single" w:sz="4" w:space="0" w:color="auto"/>
              <w:right w:val="single" w:sz="4" w:space="0" w:color="auto"/>
            </w:tcBorders>
            <w:vAlign w:val="center"/>
          </w:tcPr>
          <w:p w14:paraId="48F76E6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753A27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8C6D6C"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4E98E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4DD45A"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AD85E2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A0053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F5A257" w14:textId="77777777" w:rsidR="00256885" w:rsidRPr="00527373" w:rsidRDefault="00256885" w:rsidP="00FC329D">
            <w:pPr>
              <w:pStyle w:val="TAC"/>
            </w:pPr>
          </w:p>
        </w:tc>
      </w:tr>
      <w:tr w:rsidR="00256885" w:rsidRPr="00527373" w14:paraId="2366FA2E"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6FB88D09" w14:textId="77777777" w:rsidR="00256885" w:rsidRPr="00527373" w:rsidRDefault="00256885" w:rsidP="00FC329D">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6078DC1" w14:textId="77777777" w:rsidR="00256885" w:rsidRPr="00527373" w:rsidRDefault="00256885" w:rsidP="00FC329D">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AD5E5C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CD3C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B4E330"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C923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02F3E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545C55" w14:textId="77777777" w:rsidR="00256885" w:rsidRPr="00527373" w:rsidRDefault="00256885" w:rsidP="00FC329D">
            <w:pPr>
              <w:pStyle w:val="TAC"/>
            </w:pPr>
          </w:p>
        </w:tc>
      </w:tr>
      <w:tr w:rsidR="00256885" w:rsidRPr="00527373" w14:paraId="490EDA66"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40986D4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2A45FCF" w14:textId="77777777" w:rsidR="00256885" w:rsidRPr="00527373" w:rsidRDefault="00256885" w:rsidP="00FC329D">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66FC521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E5A6D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3ECE0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23A9C" w14:textId="77777777" w:rsidR="00256885" w:rsidRPr="00527373" w:rsidRDefault="00256885" w:rsidP="00FC329D">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3F2D43" w14:textId="77777777" w:rsidR="00256885" w:rsidRPr="00527373" w:rsidRDefault="00256885" w:rsidP="00FC329D">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B86530" w14:textId="77777777" w:rsidR="00256885" w:rsidRPr="00527373" w:rsidRDefault="00256885" w:rsidP="00FC329D">
            <w:pPr>
              <w:pStyle w:val="TAC"/>
            </w:pPr>
            <w:r w:rsidRPr="00527373">
              <w:rPr>
                <w:lang w:eastAsia="ja-JP"/>
              </w:rPr>
              <w:t>2</w:t>
            </w:r>
          </w:p>
        </w:tc>
      </w:tr>
      <w:tr w:rsidR="00256885" w:rsidRPr="00527373" w14:paraId="2037B876"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59DD4D8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9F4F38A"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2FBC63" w14:textId="77777777" w:rsidR="00256885" w:rsidRPr="00527373" w:rsidRDefault="00256885" w:rsidP="00FC329D">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35B183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BC4E7F" w14:textId="77777777" w:rsidR="00256885" w:rsidRPr="00527373" w:rsidRDefault="00256885" w:rsidP="00FC329D">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B1C1C4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4B35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11069E" w14:textId="77777777" w:rsidR="00256885" w:rsidRPr="00527373" w:rsidRDefault="00256885" w:rsidP="00FC329D">
            <w:pPr>
              <w:pStyle w:val="TAC"/>
            </w:pPr>
          </w:p>
        </w:tc>
      </w:tr>
      <w:tr w:rsidR="00256885" w:rsidRPr="00527373" w14:paraId="40CB1DFF"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14AC514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1B6AC1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F3E683" w14:textId="77777777" w:rsidR="00256885" w:rsidRPr="00527373" w:rsidRDefault="00256885" w:rsidP="00FC329D">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2DEFD5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AAC774"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5B291EC"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E94CA0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181ADC" w14:textId="77777777" w:rsidR="00256885" w:rsidRPr="00527373" w:rsidRDefault="00256885" w:rsidP="00FC329D">
            <w:pPr>
              <w:pStyle w:val="TAC"/>
            </w:pPr>
            <w:r w:rsidRPr="00527373">
              <w:t>5</w:t>
            </w:r>
          </w:p>
        </w:tc>
      </w:tr>
      <w:tr w:rsidR="00256885" w:rsidRPr="00527373" w14:paraId="0F80A349" w14:textId="77777777" w:rsidTr="00FC329D">
        <w:trPr>
          <w:trHeight w:val="188"/>
          <w:jc w:val="center"/>
        </w:trPr>
        <w:tc>
          <w:tcPr>
            <w:tcW w:w="1632" w:type="dxa"/>
            <w:vMerge/>
            <w:tcBorders>
              <w:left w:val="single" w:sz="4" w:space="0" w:color="auto"/>
              <w:right w:val="single" w:sz="4" w:space="0" w:color="auto"/>
            </w:tcBorders>
            <w:vAlign w:val="center"/>
          </w:tcPr>
          <w:p w14:paraId="4B4AA2B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9503F17"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910036" w14:textId="77777777" w:rsidR="00256885" w:rsidRPr="00527373" w:rsidRDefault="00256885" w:rsidP="00FC329D">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3C213E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832BB0" w14:textId="77777777" w:rsidR="00256885" w:rsidRPr="00527373" w:rsidRDefault="00256885" w:rsidP="00FC329D">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E2FC87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29782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F37FF4" w14:textId="77777777" w:rsidR="00256885" w:rsidRPr="00527373" w:rsidRDefault="00256885" w:rsidP="00FC329D">
            <w:pPr>
              <w:pStyle w:val="TAC"/>
            </w:pPr>
          </w:p>
        </w:tc>
      </w:tr>
      <w:tr w:rsidR="00256885" w:rsidRPr="00527373" w14:paraId="6D933047" w14:textId="77777777" w:rsidTr="00FC329D">
        <w:trPr>
          <w:trHeight w:val="188"/>
          <w:jc w:val="center"/>
        </w:trPr>
        <w:tc>
          <w:tcPr>
            <w:tcW w:w="1632" w:type="dxa"/>
            <w:vMerge/>
            <w:tcBorders>
              <w:left w:val="single" w:sz="4" w:space="0" w:color="auto"/>
              <w:right w:val="single" w:sz="4" w:space="0" w:color="auto"/>
            </w:tcBorders>
            <w:vAlign w:val="center"/>
          </w:tcPr>
          <w:p w14:paraId="5504F3B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A06CFA2"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2584202"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EE91D7D"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01D51A6"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FD23648"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E792DFE"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9E627D6" w14:textId="77777777" w:rsidR="00256885" w:rsidRPr="00527373" w:rsidRDefault="00256885" w:rsidP="00FC329D">
            <w:pPr>
              <w:pStyle w:val="TAC"/>
            </w:pPr>
            <w:r w:rsidRPr="00527373">
              <w:t>3</w:t>
            </w:r>
          </w:p>
        </w:tc>
      </w:tr>
      <w:tr w:rsidR="00256885" w:rsidRPr="00527373" w14:paraId="700E776A" w14:textId="77777777" w:rsidTr="00FC329D">
        <w:trPr>
          <w:trHeight w:val="188"/>
          <w:jc w:val="center"/>
        </w:trPr>
        <w:tc>
          <w:tcPr>
            <w:tcW w:w="1632" w:type="dxa"/>
            <w:vMerge/>
            <w:tcBorders>
              <w:left w:val="single" w:sz="4" w:space="0" w:color="auto"/>
              <w:right w:val="single" w:sz="4" w:space="0" w:color="auto"/>
            </w:tcBorders>
            <w:vAlign w:val="center"/>
          </w:tcPr>
          <w:p w14:paraId="42B0177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880296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C269EE" w14:textId="77777777" w:rsidR="00256885" w:rsidRPr="00527373" w:rsidRDefault="00256885" w:rsidP="00FC329D">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866AAC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B33E10" w14:textId="77777777" w:rsidR="00256885" w:rsidRPr="00527373" w:rsidRDefault="00256885" w:rsidP="00FC329D">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8609925"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DFF62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F354F0" w14:textId="77777777" w:rsidR="00256885" w:rsidRPr="00527373" w:rsidRDefault="00256885" w:rsidP="00FC329D">
            <w:pPr>
              <w:pStyle w:val="TAC"/>
            </w:pPr>
          </w:p>
        </w:tc>
      </w:tr>
      <w:tr w:rsidR="00256885" w:rsidRPr="00527373" w14:paraId="26D4A445"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7608240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315A160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0ADD88" w14:textId="77777777" w:rsidR="00256885" w:rsidRPr="00527373" w:rsidRDefault="00256885" w:rsidP="00FC329D">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3E19AF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022F61" w14:textId="77777777" w:rsidR="00256885" w:rsidRPr="00527373" w:rsidRDefault="00256885" w:rsidP="00FC329D">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BE03A3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25F64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659366" w14:textId="77777777" w:rsidR="00256885" w:rsidRPr="00527373" w:rsidRDefault="00256885" w:rsidP="00FC329D">
            <w:pPr>
              <w:pStyle w:val="TAC"/>
            </w:pPr>
          </w:p>
        </w:tc>
      </w:tr>
      <w:tr w:rsidR="00256885" w:rsidRPr="00527373" w14:paraId="26226767"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AEBA6A" w14:textId="77777777" w:rsidR="00256885" w:rsidRPr="00527373" w:rsidRDefault="00256885" w:rsidP="00FC329D">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38325C0F" w14:textId="77777777" w:rsidR="00256885" w:rsidRPr="00527373" w:rsidRDefault="00256885" w:rsidP="00FC329D">
            <w:pPr>
              <w:pStyle w:val="TAL"/>
            </w:pPr>
            <w:r w:rsidRPr="00527373">
              <w:t>E-UTRA Band 1, 22, 42, 43, 50, 51, 65, 74, 75, 76,</w:t>
            </w:r>
          </w:p>
          <w:p w14:paraId="7F028655" w14:textId="77777777" w:rsidR="00256885" w:rsidRPr="00527373" w:rsidRDefault="00256885" w:rsidP="00FC329D">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EE877B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A07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8608E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00FAD4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4775B3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1F2AEA3" w14:textId="77777777" w:rsidR="00256885" w:rsidRPr="00527373" w:rsidRDefault="00256885" w:rsidP="00FC329D">
            <w:pPr>
              <w:pStyle w:val="TAC"/>
            </w:pPr>
            <w:r w:rsidRPr="00527373">
              <w:t>2</w:t>
            </w:r>
          </w:p>
        </w:tc>
      </w:tr>
      <w:tr w:rsidR="00256885" w:rsidRPr="00527373" w14:paraId="142DDF1F"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0E5992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53308877"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7F0124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9E77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327B0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8A5B1F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7A98AC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E3DCEA8" w14:textId="77777777" w:rsidR="00256885" w:rsidRPr="00527373" w:rsidRDefault="00256885" w:rsidP="00FC329D">
            <w:pPr>
              <w:pStyle w:val="TAC"/>
            </w:pPr>
            <w:r w:rsidRPr="00527373">
              <w:t>9, 11</w:t>
            </w:r>
          </w:p>
        </w:tc>
      </w:tr>
      <w:tr w:rsidR="00256885" w:rsidRPr="00527373" w14:paraId="19ED4078"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3ED564C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1B8903B0" w14:textId="77777777" w:rsidR="00256885" w:rsidRPr="00527373" w:rsidRDefault="00256885" w:rsidP="00FC329D">
            <w:pPr>
              <w:pStyle w:val="TAL"/>
            </w:pPr>
            <w:r w:rsidRPr="00527373">
              <w:t>E-UTRA Band 3, 5, 7, 8, 18, 19, 20, 26, 27, 31, 34, 38, 40, 41, 72, 73</w:t>
            </w:r>
          </w:p>
          <w:p w14:paraId="725F2A09" w14:textId="77777777" w:rsidR="00256885" w:rsidRPr="00527373" w:rsidRDefault="00256885" w:rsidP="00FC329D">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7DC96D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930AB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0F2E8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978CA4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9F512C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9DF6332" w14:textId="77777777" w:rsidR="00256885" w:rsidRPr="00527373" w:rsidRDefault="00256885" w:rsidP="00FC329D">
            <w:pPr>
              <w:pStyle w:val="TAC"/>
            </w:pPr>
          </w:p>
        </w:tc>
      </w:tr>
      <w:tr w:rsidR="00256885" w:rsidRPr="00527373" w14:paraId="70208C02"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3DCF0420"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9DE12DF"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786C74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97FFE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42211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5FBF16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67EC6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6E52747" w14:textId="77777777" w:rsidR="00256885" w:rsidRPr="00527373" w:rsidRDefault="00256885" w:rsidP="00FC329D">
            <w:pPr>
              <w:pStyle w:val="TAC"/>
            </w:pPr>
            <w:r w:rsidRPr="00527373">
              <w:t>9, 10</w:t>
            </w:r>
          </w:p>
        </w:tc>
      </w:tr>
      <w:tr w:rsidR="00256885" w:rsidRPr="00527373" w14:paraId="00BB0647"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BA811E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69C48BD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435694F" w14:textId="77777777" w:rsidR="00256885" w:rsidRPr="00527373" w:rsidRDefault="00256885" w:rsidP="00FC329D">
            <w:pPr>
              <w:pStyle w:val="TAC"/>
            </w:pPr>
            <w:r w:rsidRPr="00527373">
              <w:t>470</w:t>
            </w:r>
          </w:p>
        </w:tc>
        <w:tc>
          <w:tcPr>
            <w:tcW w:w="310" w:type="dxa"/>
            <w:tcBorders>
              <w:top w:val="single" w:sz="4" w:space="0" w:color="auto"/>
              <w:left w:val="nil"/>
              <w:bottom w:val="single" w:sz="4" w:space="0" w:color="auto"/>
              <w:right w:val="single" w:sz="4" w:space="0" w:color="auto"/>
            </w:tcBorders>
          </w:tcPr>
          <w:p w14:paraId="0015CA0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5EF334B8" w14:textId="77777777" w:rsidR="00256885" w:rsidRPr="00527373" w:rsidRDefault="00256885" w:rsidP="00FC329D">
            <w:pPr>
              <w:pStyle w:val="TAC"/>
            </w:pPr>
            <w:r w:rsidRPr="00527373">
              <w:t>710</w:t>
            </w:r>
          </w:p>
        </w:tc>
        <w:tc>
          <w:tcPr>
            <w:tcW w:w="1172" w:type="dxa"/>
            <w:tcBorders>
              <w:top w:val="single" w:sz="4" w:space="0" w:color="auto"/>
              <w:left w:val="nil"/>
              <w:bottom w:val="single" w:sz="4" w:space="0" w:color="auto"/>
              <w:right w:val="single" w:sz="4" w:space="0" w:color="auto"/>
            </w:tcBorders>
          </w:tcPr>
          <w:p w14:paraId="333A6511" w14:textId="77777777" w:rsidR="00256885" w:rsidRPr="00527373" w:rsidRDefault="00256885" w:rsidP="00FC329D">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624405B4" w14:textId="77777777" w:rsidR="00256885" w:rsidRPr="00527373" w:rsidRDefault="00256885" w:rsidP="00FC329D">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669BC3FF" w14:textId="77777777" w:rsidR="00256885" w:rsidRPr="00527373" w:rsidRDefault="00256885" w:rsidP="00FC329D">
            <w:pPr>
              <w:pStyle w:val="TAC"/>
            </w:pPr>
            <w:r w:rsidRPr="00527373">
              <w:t>14</w:t>
            </w:r>
          </w:p>
        </w:tc>
      </w:tr>
      <w:tr w:rsidR="00256885" w:rsidRPr="00527373" w14:paraId="50857F4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1EC6FD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068B5EB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BDDFD3"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tcPr>
          <w:p w14:paraId="2E40601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76B3C1B6"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tcPr>
          <w:p w14:paraId="691B59C4"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594F92F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CC6C522" w14:textId="77777777" w:rsidR="00256885" w:rsidRPr="00527373" w:rsidRDefault="00256885" w:rsidP="00FC329D">
            <w:pPr>
              <w:pStyle w:val="TAC"/>
            </w:pPr>
            <w:r w:rsidRPr="00527373">
              <w:t>5</w:t>
            </w:r>
          </w:p>
        </w:tc>
      </w:tr>
      <w:tr w:rsidR="00256885" w:rsidRPr="00527373" w14:paraId="740ACA3F"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2C71473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10C53909"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29C903"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tcPr>
          <w:p w14:paraId="5311618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5CD6CE4E"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tcPr>
          <w:p w14:paraId="37B57FD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8F75950"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42A40F5" w14:textId="77777777" w:rsidR="00256885" w:rsidRPr="00527373" w:rsidRDefault="00256885" w:rsidP="00FC329D">
            <w:pPr>
              <w:pStyle w:val="TAC"/>
            </w:pPr>
          </w:p>
        </w:tc>
      </w:tr>
      <w:tr w:rsidR="00256885" w:rsidRPr="00527373" w14:paraId="393F9E3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5CFDCB8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0F75983E"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D5E3DB8"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tcPr>
          <w:p w14:paraId="1372825B"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tcPr>
          <w:p w14:paraId="2AFF8D9D"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tcPr>
          <w:p w14:paraId="28E88E7D"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7CAF0BB3"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6260DE5E" w14:textId="77777777" w:rsidR="00256885" w:rsidRPr="00527373" w:rsidRDefault="00256885" w:rsidP="00FC329D">
            <w:pPr>
              <w:pStyle w:val="TAC"/>
            </w:pPr>
            <w:r w:rsidRPr="00527373">
              <w:t>3, 9</w:t>
            </w:r>
          </w:p>
        </w:tc>
      </w:tr>
      <w:tr w:rsidR="00256885" w:rsidRPr="00527373" w14:paraId="21162B65" w14:textId="77777777" w:rsidTr="00FC329D">
        <w:trPr>
          <w:trHeight w:val="188"/>
          <w:jc w:val="center"/>
        </w:trPr>
        <w:tc>
          <w:tcPr>
            <w:tcW w:w="1632" w:type="dxa"/>
            <w:vMerge w:val="restart"/>
            <w:tcBorders>
              <w:left w:val="single" w:sz="4" w:space="0" w:color="auto"/>
              <w:right w:val="single" w:sz="4" w:space="0" w:color="auto"/>
            </w:tcBorders>
          </w:tcPr>
          <w:p w14:paraId="58A60E5B"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581997D" w14:textId="77777777" w:rsidR="00256885" w:rsidRPr="00527373" w:rsidRDefault="00256885" w:rsidP="00FC329D">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07EA47DA" w14:textId="77777777" w:rsidR="00256885" w:rsidRPr="00527373" w:rsidRDefault="00256885" w:rsidP="00FC329D">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41D317FD" w14:textId="77777777" w:rsidR="00256885" w:rsidRPr="00527373" w:rsidRDefault="00256885" w:rsidP="00FC329D">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5A4C1BAD" w14:textId="77777777" w:rsidR="00256885" w:rsidRPr="00527373" w:rsidRDefault="00256885" w:rsidP="00FC329D">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34CEA2BA" w14:textId="77777777" w:rsidR="00256885" w:rsidRPr="00527373" w:rsidRDefault="00256885" w:rsidP="00FC329D">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76457C1B" w14:textId="77777777" w:rsidR="00256885" w:rsidRPr="00527373" w:rsidRDefault="00256885" w:rsidP="00FC32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62B6FD09" w14:textId="77777777" w:rsidR="00256885" w:rsidRPr="00527373" w:rsidRDefault="00256885" w:rsidP="00FC329D">
            <w:pPr>
              <w:pStyle w:val="TAC"/>
              <w:rPr>
                <w:lang w:eastAsia="ja-JP"/>
              </w:rPr>
            </w:pPr>
          </w:p>
        </w:tc>
      </w:tr>
      <w:tr w:rsidR="00256885" w:rsidRPr="00527373" w14:paraId="4E669BC4"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A8B9575" w14:textId="77777777" w:rsidR="00256885" w:rsidRPr="00527373" w:rsidRDefault="00256885" w:rsidP="00FC329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7F1AC8F" w14:textId="77777777" w:rsidR="00256885" w:rsidRPr="00527373" w:rsidRDefault="00256885" w:rsidP="00FC329D">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5D759183" w14:textId="77777777" w:rsidR="00256885" w:rsidRPr="00527373" w:rsidRDefault="00256885" w:rsidP="00FC329D">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025C24D6" w14:textId="77777777" w:rsidR="00256885" w:rsidRPr="00527373" w:rsidRDefault="00256885" w:rsidP="00FC329D">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23FDDBD8" w14:textId="77777777" w:rsidR="00256885" w:rsidRPr="00527373" w:rsidRDefault="00256885" w:rsidP="00FC329D">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5CE7A67D" w14:textId="77777777" w:rsidR="00256885" w:rsidRPr="00527373" w:rsidRDefault="00256885" w:rsidP="00FC329D">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3DEB0305" w14:textId="77777777" w:rsidR="00256885" w:rsidRPr="00527373" w:rsidRDefault="00256885" w:rsidP="00FC32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7BDFA916" w14:textId="77777777" w:rsidR="00256885" w:rsidRPr="00527373" w:rsidRDefault="00256885" w:rsidP="00FC329D">
            <w:pPr>
              <w:pStyle w:val="TAC"/>
              <w:rPr>
                <w:lang w:eastAsia="ja-JP"/>
              </w:rPr>
            </w:pPr>
          </w:p>
        </w:tc>
      </w:tr>
      <w:tr w:rsidR="00256885" w:rsidRPr="00527373" w14:paraId="20395020"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17281E6" w14:textId="77777777" w:rsidR="00256885" w:rsidRPr="00527373" w:rsidRDefault="00256885" w:rsidP="00FC329D">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30EE2A46" w14:textId="77777777" w:rsidR="00256885" w:rsidRPr="00527373" w:rsidRDefault="00256885" w:rsidP="00FC329D">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BD8917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51CB2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ECD06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48CE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9F948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11C182" w14:textId="77777777" w:rsidR="00256885" w:rsidRPr="00527373" w:rsidRDefault="00256885" w:rsidP="00FC329D">
            <w:pPr>
              <w:pStyle w:val="TAC"/>
            </w:pPr>
          </w:p>
        </w:tc>
      </w:tr>
      <w:tr w:rsidR="00256885" w:rsidRPr="00527373" w14:paraId="4E6F571E" w14:textId="77777777" w:rsidTr="00FC329D">
        <w:trPr>
          <w:trHeight w:val="188"/>
          <w:jc w:val="center"/>
        </w:trPr>
        <w:tc>
          <w:tcPr>
            <w:tcW w:w="1632" w:type="dxa"/>
            <w:vMerge/>
            <w:tcBorders>
              <w:left w:val="single" w:sz="4" w:space="0" w:color="auto"/>
              <w:right w:val="single" w:sz="4" w:space="0" w:color="auto"/>
            </w:tcBorders>
            <w:vAlign w:val="center"/>
          </w:tcPr>
          <w:p w14:paraId="51C3A26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93B48C0" w14:textId="77777777" w:rsidR="00256885" w:rsidRPr="00527373" w:rsidRDefault="00256885" w:rsidP="00FC329D">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262D214"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22B6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E8A62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9F5F1"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9CC9A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F036B3" w14:textId="77777777" w:rsidR="00256885" w:rsidRPr="00527373" w:rsidRDefault="00256885" w:rsidP="00FC329D">
            <w:pPr>
              <w:pStyle w:val="TAC"/>
            </w:pPr>
            <w:r w:rsidRPr="00527373">
              <w:t>2</w:t>
            </w:r>
          </w:p>
        </w:tc>
      </w:tr>
      <w:tr w:rsidR="00256885" w:rsidRPr="00527373" w14:paraId="0D7B72E7" w14:textId="77777777" w:rsidTr="00FC329D">
        <w:trPr>
          <w:trHeight w:val="188"/>
          <w:jc w:val="center"/>
        </w:trPr>
        <w:tc>
          <w:tcPr>
            <w:tcW w:w="1632" w:type="dxa"/>
            <w:vMerge/>
            <w:tcBorders>
              <w:left w:val="single" w:sz="4" w:space="0" w:color="auto"/>
              <w:right w:val="single" w:sz="4" w:space="0" w:color="auto"/>
            </w:tcBorders>
            <w:vAlign w:val="center"/>
          </w:tcPr>
          <w:p w14:paraId="206DF33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5184C3D"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031900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6F74E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E3736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FA10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60AFC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444E45" w14:textId="77777777" w:rsidR="00256885" w:rsidRPr="00527373" w:rsidRDefault="00256885" w:rsidP="00FC329D">
            <w:pPr>
              <w:pStyle w:val="TAC"/>
            </w:pPr>
            <w:r w:rsidRPr="00527373">
              <w:t>9, 11</w:t>
            </w:r>
          </w:p>
        </w:tc>
      </w:tr>
      <w:tr w:rsidR="00256885" w:rsidRPr="00527373" w14:paraId="5A94C0F7" w14:textId="77777777" w:rsidTr="00FC329D">
        <w:trPr>
          <w:trHeight w:val="188"/>
          <w:jc w:val="center"/>
        </w:trPr>
        <w:tc>
          <w:tcPr>
            <w:tcW w:w="1632" w:type="dxa"/>
            <w:vMerge/>
            <w:tcBorders>
              <w:left w:val="single" w:sz="4" w:space="0" w:color="auto"/>
              <w:right w:val="single" w:sz="4" w:space="0" w:color="auto"/>
            </w:tcBorders>
            <w:vAlign w:val="center"/>
          </w:tcPr>
          <w:p w14:paraId="53F3C67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A125039"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B9C77F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42A9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271C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34BB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5D5BD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991A5A" w14:textId="77777777" w:rsidR="00256885" w:rsidRPr="00527373" w:rsidRDefault="00256885" w:rsidP="00FC329D">
            <w:pPr>
              <w:pStyle w:val="TAC"/>
            </w:pPr>
            <w:r w:rsidRPr="00527373">
              <w:t>9, 10</w:t>
            </w:r>
          </w:p>
        </w:tc>
      </w:tr>
      <w:tr w:rsidR="00256885" w:rsidRPr="00527373" w14:paraId="3B86F183" w14:textId="77777777" w:rsidTr="00FC329D">
        <w:trPr>
          <w:trHeight w:val="188"/>
          <w:jc w:val="center"/>
        </w:trPr>
        <w:tc>
          <w:tcPr>
            <w:tcW w:w="1632" w:type="dxa"/>
            <w:vMerge/>
            <w:tcBorders>
              <w:left w:val="single" w:sz="4" w:space="0" w:color="auto"/>
              <w:right w:val="single" w:sz="4" w:space="0" w:color="auto"/>
            </w:tcBorders>
            <w:vAlign w:val="center"/>
          </w:tcPr>
          <w:p w14:paraId="17BBAE8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6225E7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8F89CC"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0A62D4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23D24A"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33471E07"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A57B9E9"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83F627" w14:textId="77777777" w:rsidR="00256885" w:rsidRPr="00527373" w:rsidRDefault="00256885" w:rsidP="00FC329D">
            <w:pPr>
              <w:pStyle w:val="TAC"/>
            </w:pPr>
          </w:p>
        </w:tc>
      </w:tr>
      <w:tr w:rsidR="00256885" w:rsidRPr="00527373" w14:paraId="4862ECF5" w14:textId="77777777" w:rsidTr="00FC329D">
        <w:trPr>
          <w:trHeight w:val="188"/>
          <w:jc w:val="center"/>
        </w:trPr>
        <w:tc>
          <w:tcPr>
            <w:tcW w:w="1632" w:type="dxa"/>
            <w:vMerge/>
            <w:tcBorders>
              <w:left w:val="single" w:sz="4" w:space="0" w:color="auto"/>
              <w:right w:val="single" w:sz="4" w:space="0" w:color="auto"/>
            </w:tcBorders>
            <w:vAlign w:val="center"/>
          </w:tcPr>
          <w:p w14:paraId="42EC030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733D3EF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A4991E"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892C73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F1BFCE"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258237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55802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21E534" w14:textId="77777777" w:rsidR="00256885" w:rsidRPr="00527373" w:rsidRDefault="00256885" w:rsidP="00FC329D">
            <w:pPr>
              <w:pStyle w:val="TAC"/>
            </w:pPr>
          </w:p>
        </w:tc>
      </w:tr>
      <w:tr w:rsidR="00256885" w:rsidRPr="00527373" w14:paraId="581A1A1B" w14:textId="77777777" w:rsidTr="00FC329D">
        <w:trPr>
          <w:trHeight w:val="188"/>
          <w:jc w:val="center"/>
        </w:trPr>
        <w:tc>
          <w:tcPr>
            <w:tcW w:w="1632" w:type="dxa"/>
            <w:vMerge/>
            <w:tcBorders>
              <w:left w:val="single" w:sz="4" w:space="0" w:color="auto"/>
              <w:right w:val="single" w:sz="4" w:space="0" w:color="auto"/>
            </w:tcBorders>
            <w:vAlign w:val="center"/>
          </w:tcPr>
          <w:p w14:paraId="1629509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A0585A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E60900"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3F425F6"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861037D"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CCFCA4B"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A90910F"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719E95C" w14:textId="77777777" w:rsidR="00256885" w:rsidRPr="00527373" w:rsidRDefault="00256885" w:rsidP="00FC329D">
            <w:pPr>
              <w:pStyle w:val="TAC"/>
            </w:pPr>
            <w:r w:rsidRPr="00527373">
              <w:t>3, 9</w:t>
            </w:r>
          </w:p>
        </w:tc>
      </w:tr>
      <w:tr w:rsidR="00256885" w:rsidRPr="00527373" w14:paraId="364C0875"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C6853AC" w14:textId="77777777" w:rsidR="00256885" w:rsidRPr="00527373" w:rsidRDefault="00256885" w:rsidP="00FC329D">
            <w:pPr>
              <w:pStyle w:val="TAC"/>
            </w:pPr>
            <w:r w:rsidRPr="00527373">
              <w:t>DC_28_n78</w:t>
            </w:r>
          </w:p>
          <w:p w14:paraId="495EF3D5" w14:textId="77777777" w:rsidR="00256885" w:rsidRPr="00527373" w:rsidRDefault="00256885" w:rsidP="00FC329D">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5ABD0014" w14:textId="77777777" w:rsidR="00256885" w:rsidRPr="00527373" w:rsidRDefault="00256885" w:rsidP="00FC329D">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FB8E6F8"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817A8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4777D8"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CD86A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B30E0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2D20B1" w14:textId="77777777" w:rsidR="00256885" w:rsidRPr="00527373" w:rsidRDefault="00256885" w:rsidP="00FC329D">
            <w:pPr>
              <w:pStyle w:val="TAC"/>
            </w:pPr>
          </w:p>
        </w:tc>
      </w:tr>
      <w:tr w:rsidR="00256885" w:rsidRPr="00527373" w14:paraId="76C55E0B" w14:textId="77777777" w:rsidTr="00FC329D">
        <w:trPr>
          <w:trHeight w:val="188"/>
          <w:jc w:val="center"/>
        </w:trPr>
        <w:tc>
          <w:tcPr>
            <w:tcW w:w="1632" w:type="dxa"/>
            <w:vMerge/>
            <w:tcBorders>
              <w:left w:val="single" w:sz="4" w:space="0" w:color="auto"/>
              <w:right w:val="single" w:sz="4" w:space="0" w:color="auto"/>
            </w:tcBorders>
            <w:vAlign w:val="center"/>
          </w:tcPr>
          <w:p w14:paraId="1DED486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2FF2701" w14:textId="77777777" w:rsidR="00256885" w:rsidRPr="00527373" w:rsidRDefault="00256885" w:rsidP="00FC329D">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18822D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AC4A0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A188F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FA85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BB130A"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D627E6" w14:textId="77777777" w:rsidR="00256885" w:rsidRPr="00527373" w:rsidRDefault="00256885" w:rsidP="00FC329D">
            <w:pPr>
              <w:pStyle w:val="TAC"/>
            </w:pPr>
            <w:r w:rsidRPr="00527373">
              <w:t>2</w:t>
            </w:r>
          </w:p>
        </w:tc>
      </w:tr>
      <w:tr w:rsidR="00256885" w:rsidRPr="00527373" w14:paraId="267511BF" w14:textId="77777777" w:rsidTr="00FC329D">
        <w:trPr>
          <w:trHeight w:val="188"/>
          <w:jc w:val="center"/>
        </w:trPr>
        <w:tc>
          <w:tcPr>
            <w:tcW w:w="1632" w:type="dxa"/>
            <w:vMerge/>
            <w:tcBorders>
              <w:left w:val="single" w:sz="4" w:space="0" w:color="auto"/>
              <w:right w:val="single" w:sz="4" w:space="0" w:color="auto"/>
            </w:tcBorders>
            <w:vAlign w:val="center"/>
          </w:tcPr>
          <w:p w14:paraId="0CB5D4B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6AF4388"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CBE8F52"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D319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B4C1AF"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6F6C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E6A7A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B9BC2F" w14:textId="77777777" w:rsidR="00256885" w:rsidRPr="00527373" w:rsidRDefault="00256885" w:rsidP="00FC329D">
            <w:pPr>
              <w:pStyle w:val="TAC"/>
            </w:pPr>
            <w:r w:rsidRPr="00527373">
              <w:t>9, 11</w:t>
            </w:r>
          </w:p>
        </w:tc>
      </w:tr>
      <w:tr w:rsidR="00256885" w:rsidRPr="00527373" w14:paraId="5A882DFC" w14:textId="77777777" w:rsidTr="00FC329D">
        <w:trPr>
          <w:trHeight w:val="188"/>
          <w:jc w:val="center"/>
        </w:trPr>
        <w:tc>
          <w:tcPr>
            <w:tcW w:w="1632" w:type="dxa"/>
            <w:vMerge/>
            <w:tcBorders>
              <w:left w:val="single" w:sz="4" w:space="0" w:color="auto"/>
              <w:right w:val="single" w:sz="4" w:space="0" w:color="auto"/>
            </w:tcBorders>
            <w:vAlign w:val="center"/>
          </w:tcPr>
          <w:p w14:paraId="7436887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B1EA415"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189ABE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944A2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EEA65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F68E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198E3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7285EA" w14:textId="77777777" w:rsidR="00256885" w:rsidRPr="00527373" w:rsidRDefault="00256885" w:rsidP="00FC329D">
            <w:pPr>
              <w:pStyle w:val="TAC"/>
            </w:pPr>
            <w:r w:rsidRPr="00527373">
              <w:t>9, 10</w:t>
            </w:r>
          </w:p>
        </w:tc>
      </w:tr>
      <w:tr w:rsidR="00256885" w:rsidRPr="00527373" w14:paraId="2268A1AF" w14:textId="77777777" w:rsidTr="00FC329D">
        <w:trPr>
          <w:trHeight w:val="188"/>
          <w:jc w:val="center"/>
        </w:trPr>
        <w:tc>
          <w:tcPr>
            <w:tcW w:w="1632" w:type="dxa"/>
            <w:vMerge/>
            <w:tcBorders>
              <w:left w:val="single" w:sz="4" w:space="0" w:color="auto"/>
              <w:right w:val="single" w:sz="4" w:space="0" w:color="auto"/>
            </w:tcBorders>
            <w:vAlign w:val="center"/>
          </w:tcPr>
          <w:p w14:paraId="3558FD6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31FF397B"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4CF954"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F05D69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065F36"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57F53DD"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0C1166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866F4C" w14:textId="77777777" w:rsidR="00256885" w:rsidRPr="00527373" w:rsidRDefault="00256885" w:rsidP="00FC329D">
            <w:pPr>
              <w:pStyle w:val="TAC"/>
            </w:pPr>
          </w:p>
        </w:tc>
      </w:tr>
      <w:tr w:rsidR="00256885" w:rsidRPr="00527373" w14:paraId="5CE24410" w14:textId="77777777" w:rsidTr="00FC329D">
        <w:trPr>
          <w:trHeight w:val="188"/>
          <w:jc w:val="center"/>
        </w:trPr>
        <w:tc>
          <w:tcPr>
            <w:tcW w:w="1632" w:type="dxa"/>
            <w:vMerge/>
            <w:tcBorders>
              <w:left w:val="single" w:sz="4" w:space="0" w:color="auto"/>
              <w:right w:val="single" w:sz="4" w:space="0" w:color="auto"/>
            </w:tcBorders>
            <w:vAlign w:val="center"/>
          </w:tcPr>
          <w:p w14:paraId="230F7FB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4A3010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C6AF47C"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E32007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483FF3"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1CA370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ACE03B"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22FA1E" w14:textId="77777777" w:rsidR="00256885" w:rsidRPr="00527373" w:rsidRDefault="00256885" w:rsidP="00FC329D">
            <w:pPr>
              <w:pStyle w:val="TAC"/>
            </w:pPr>
          </w:p>
        </w:tc>
      </w:tr>
      <w:tr w:rsidR="00256885" w:rsidRPr="00527373" w14:paraId="1FCCF005" w14:textId="77777777" w:rsidTr="00FC329D">
        <w:trPr>
          <w:trHeight w:val="188"/>
          <w:jc w:val="center"/>
        </w:trPr>
        <w:tc>
          <w:tcPr>
            <w:tcW w:w="1632" w:type="dxa"/>
            <w:vMerge/>
            <w:tcBorders>
              <w:left w:val="single" w:sz="4" w:space="0" w:color="auto"/>
              <w:right w:val="single" w:sz="4" w:space="0" w:color="auto"/>
            </w:tcBorders>
            <w:vAlign w:val="center"/>
          </w:tcPr>
          <w:p w14:paraId="6F59FA9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9F0734F"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849DE7"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2AA7898"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0E11240"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85C91C"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881294B"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E19D353" w14:textId="77777777" w:rsidR="00256885" w:rsidRPr="00527373" w:rsidRDefault="00256885" w:rsidP="00FC329D">
            <w:pPr>
              <w:pStyle w:val="TAC"/>
            </w:pPr>
            <w:r w:rsidRPr="00527373">
              <w:t>3</w:t>
            </w:r>
          </w:p>
        </w:tc>
      </w:tr>
      <w:tr w:rsidR="00256885" w:rsidRPr="00527373" w14:paraId="2355F131"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420B3A1" w14:textId="77777777" w:rsidR="00256885" w:rsidRPr="00527373" w:rsidRDefault="00256885" w:rsidP="00FC329D">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4597E9BA" w14:textId="77777777" w:rsidR="00256885" w:rsidRPr="00527373" w:rsidRDefault="00256885" w:rsidP="00FC329D">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FEE4DEC"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0504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84328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92EEC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DF602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7958F1" w14:textId="77777777" w:rsidR="00256885" w:rsidRPr="00527373" w:rsidRDefault="00256885" w:rsidP="00FC329D">
            <w:pPr>
              <w:pStyle w:val="TAC"/>
            </w:pPr>
          </w:p>
        </w:tc>
      </w:tr>
      <w:tr w:rsidR="00256885" w:rsidRPr="00527373" w14:paraId="70BF9B48" w14:textId="77777777" w:rsidTr="00FC329D">
        <w:trPr>
          <w:trHeight w:val="188"/>
          <w:jc w:val="center"/>
        </w:trPr>
        <w:tc>
          <w:tcPr>
            <w:tcW w:w="1632" w:type="dxa"/>
            <w:vMerge/>
            <w:tcBorders>
              <w:left w:val="single" w:sz="4" w:space="0" w:color="auto"/>
              <w:right w:val="single" w:sz="4" w:space="0" w:color="auto"/>
            </w:tcBorders>
            <w:vAlign w:val="center"/>
          </w:tcPr>
          <w:p w14:paraId="33129DE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C4043C3" w14:textId="77777777" w:rsidR="00256885" w:rsidRPr="00527373" w:rsidRDefault="00256885" w:rsidP="00FC329D">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8748D6B"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622C3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464A6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A18C9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9B4CA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D88DAA" w14:textId="77777777" w:rsidR="00256885" w:rsidRPr="00527373" w:rsidRDefault="00256885" w:rsidP="00FC329D">
            <w:pPr>
              <w:pStyle w:val="TAC"/>
            </w:pPr>
            <w:r w:rsidRPr="00527373">
              <w:t>2</w:t>
            </w:r>
          </w:p>
        </w:tc>
      </w:tr>
      <w:tr w:rsidR="00256885" w:rsidRPr="00527373" w14:paraId="627DF6B0" w14:textId="77777777" w:rsidTr="00FC329D">
        <w:trPr>
          <w:trHeight w:val="188"/>
          <w:jc w:val="center"/>
        </w:trPr>
        <w:tc>
          <w:tcPr>
            <w:tcW w:w="1632" w:type="dxa"/>
            <w:vMerge/>
            <w:tcBorders>
              <w:left w:val="single" w:sz="4" w:space="0" w:color="auto"/>
              <w:right w:val="single" w:sz="4" w:space="0" w:color="auto"/>
            </w:tcBorders>
            <w:vAlign w:val="center"/>
          </w:tcPr>
          <w:p w14:paraId="01B501E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816F8BA" w14:textId="77777777" w:rsidR="00256885" w:rsidRPr="00527373" w:rsidRDefault="00256885" w:rsidP="00FC329D">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450AA1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975B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45CD0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6DCA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DB05F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7FFF9C" w14:textId="77777777" w:rsidR="00256885" w:rsidRPr="00527373" w:rsidRDefault="00256885" w:rsidP="00FC329D">
            <w:pPr>
              <w:pStyle w:val="TAC"/>
            </w:pPr>
            <w:r w:rsidRPr="00527373">
              <w:t>9, 11</w:t>
            </w:r>
          </w:p>
        </w:tc>
      </w:tr>
      <w:tr w:rsidR="00256885" w:rsidRPr="00527373" w14:paraId="23B5C80B" w14:textId="77777777" w:rsidTr="00FC329D">
        <w:trPr>
          <w:trHeight w:val="188"/>
          <w:jc w:val="center"/>
        </w:trPr>
        <w:tc>
          <w:tcPr>
            <w:tcW w:w="1632" w:type="dxa"/>
            <w:vMerge/>
            <w:tcBorders>
              <w:left w:val="single" w:sz="4" w:space="0" w:color="auto"/>
              <w:right w:val="single" w:sz="4" w:space="0" w:color="auto"/>
            </w:tcBorders>
            <w:vAlign w:val="center"/>
          </w:tcPr>
          <w:p w14:paraId="156D9C6D"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916B6F3" w14:textId="77777777" w:rsidR="00256885" w:rsidRPr="00527373" w:rsidRDefault="00256885" w:rsidP="00FC329D">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7754857"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65171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32720A"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DD06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421442"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0FEAF6" w14:textId="77777777" w:rsidR="00256885" w:rsidRPr="00527373" w:rsidRDefault="00256885" w:rsidP="00FC329D">
            <w:pPr>
              <w:pStyle w:val="TAC"/>
            </w:pPr>
            <w:r w:rsidRPr="00527373">
              <w:t>9, 10</w:t>
            </w:r>
          </w:p>
        </w:tc>
      </w:tr>
      <w:tr w:rsidR="00256885" w:rsidRPr="00527373" w14:paraId="69DE216D" w14:textId="77777777" w:rsidTr="00FC329D">
        <w:trPr>
          <w:trHeight w:val="188"/>
          <w:jc w:val="center"/>
        </w:trPr>
        <w:tc>
          <w:tcPr>
            <w:tcW w:w="1632" w:type="dxa"/>
            <w:vMerge/>
            <w:tcBorders>
              <w:left w:val="single" w:sz="4" w:space="0" w:color="auto"/>
              <w:right w:val="single" w:sz="4" w:space="0" w:color="auto"/>
            </w:tcBorders>
            <w:vAlign w:val="center"/>
          </w:tcPr>
          <w:p w14:paraId="0FC81E53"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B3FFED8"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2049C9" w14:textId="77777777" w:rsidR="00256885" w:rsidRPr="00527373" w:rsidRDefault="00256885" w:rsidP="00FC329D">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EBB6907"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B9168C" w14:textId="77777777" w:rsidR="00256885" w:rsidRPr="00527373" w:rsidRDefault="00256885" w:rsidP="00FC329D">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5A2CD00" w14:textId="77777777" w:rsidR="00256885" w:rsidRPr="00527373" w:rsidRDefault="00256885" w:rsidP="00FC329D">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19F788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DFB2E0" w14:textId="77777777" w:rsidR="00256885" w:rsidRPr="00527373" w:rsidRDefault="00256885" w:rsidP="00FC329D">
            <w:pPr>
              <w:pStyle w:val="TAC"/>
            </w:pPr>
          </w:p>
        </w:tc>
      </w:tr>
      <w:tr w:rsidR="00256885" w:rsidRPr="00527373" w14:paraId="38E09855" w14:textId="77777777" w:rsidTr="00FC329D">
        <w:trPr>
          <w:trHeight w:val="188"/>
          <w:jc w:val="center"/>
        </w:trPr>
        <w:tc>
          <w:tcPr>
            <w:tcW w:w="1632" w:type="dxa"/>
            <w:vMerge/>
            <w:tcBorders>
              <w:left w:val="single" w:sz="4" w:space="0" w:color="auto"/>
              <w:right w:val="single" w:sz="4" w:space="0" w:color="auto"/>
            </w:tcBorders>
            <w:vAlign w:val="center"/>
          </w:tcPr>
          <w:p w14:paraId="09B5470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0A730874"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17F7FE" w14:textId="77777777" w:rsidR="00256885" w:rsidRPr="00527373" w:rsidRDefault="00256885" w:rsidP="00FC329D">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491D1C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294E34" w14:textId="77777777" w:rsidR="00256885" w:rsidRPr="00527373" w:rsidRDefault="00256885" w:rsidP="00FC329D">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0AA0059"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DC3FE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8C7E92" w14:textId="77777777" w:rsidR="00256885" w:rsidRPr="00527373" w:rsidRDefault="00256885" w:rsidP="00FC329D">
            <w:pPr>
              <w:pStyle w:val="TAC"/>
            </w:pPr>
          </w:p>
        </w:tc>
      </w:tr>
      <w:tr w:rsidR="00256885" w:rsidRPr="00527373" w14:paraId="636ADB57" w14:textId="77777777" w:rsidTr="00FC329D">
        <w:trPr>
          <w:trHeight w:val="188"/>
          <w:jc w:val="center"/>
        </w:trPr>
        <w:tc>
          <w:tcPr>
            <w:tcW w:w="1632" w:type="dxa"/>
            <w:vMerge/>
            <w:tcBorders>
              <w:left w:val="single" w:sz="4" w:space="0" w:color="auto"/>
              <w:right w:val="single" w:sz="4" w:space="0" w:color="auto"/>
            </w:tcBorders>
            <w:vAlign w:val="center"/>
          </w:tcPr>
          <w:p w14:paraId="1B40C0EF"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1E36525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009776" w14:textId="77777777" w:rsidR="00256885" w:rsidRPr="00527373" w:rsidRDefault="00256885" w:rsidP="00FC329D">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2BF5FE3" w14:textId="77777777" w:rsidR="00256885" w:rsidRPr="00527373" w:rsidRDefault="00256885" w:rsidP="00FC329D">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CE4F06" w14:textId="77777777" w:rsidR="00256885" w:rsidRPr="00527373" w:rsidRDefault="00256885" w:rsidP="00FC329D">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BA5E90"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CA9BCC"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6C7A0A5" w14:textId="77777777" w:rsidR="00256885" w:rsidRPr="00527373" w:rsidRDefault="00256885" w:rsidP="00FC329D">
            <w:pPr>
              <w:pStyle w:val="TAC"/>
            </w:pPr>
            <w:r w:rsidRPr="00527373">
              <w:t>3, 9</w:t>
            </w:r>
          </w:p>
        </w:tc>
      </w:tr>
      <w:tr w:rsidR="00256885" w:rsidRPr="00527373" w14:paraId="39445E05" w14:textId="77777777" w:rsidTr="00FC329D">
        <w:trPr>
          <w:trHeight w:val="188"/>
          <w:jc w:val="center"/>
        </w:trPr>
        <w:tc>
          <w:tcPr>
            <w:tcW w:w="1632" w:type="dxa"/>
            <w:tcBorders>
              <w:top w:val="single" w:sz="4" w:space="0" w:color="auto"/>
              <w:left w:val="single" w:sz="4" w:space="0" w:color="auto"/>
              <w:right w:val="single" w:sz="4" w:space="0" w:color="auto"/>
            </w:tcBorders>
          </w:tcPr>
          <w:p w14:paraId="156D8D1F" w14:textId="77777777" w:rsidR="00256885" w:rsidRPr="00527373" w:rsidRDefault="00256885" w:rsidP="00FC329D">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26CBA30C" w14:textId="77777777" w:rsidR="00256885" w:rsidRPr="00527373" w:rsidRDefault="00256885" w:rsidP="00FC329D">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6D3AD37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CF100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A61B22"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BAB3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950C5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083775" w14:textId="77777777" w:rsidR="00256885" w:rsidRPr="00527373" w:rsidRDefault="00256885" w:rsidP="00FC329D">
            <w:pPr>
              <w:pStyle w:val="TAC"/>
            </w:pPr>
          </w:p>
        </w:tc>
      </w:tr>
      <w:tr w:rsidR="00256885" w:rsidRPr="00527373" w14:paraId="3F65F3EC" w14:textId="77777777" w:rsidTr="00FC329D">
        <w:trPr>
          <w:trHeight w:val="188"/>
          <w:jc w:val="center"/>
        </w:trPr>
        <w:tc>
          <w:tcPr>
            <w:tcW w:w="1632" w:type="dxa"/>
            <w:tcBorders>
              <w:left w:val="single" w:sz="4" w:space="0" w:color="auto"/>
              <w:right w:val="single" w:sz="4" w:space="0" w:color="auto"/>
            </w:tcBorders>
          </w:tcPr>
          <w:p w14:paraId="0ED7A97B"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28D87FD" w14:textId="77777777" w:rsidR="00256885" w:rsidRPr="00527373" w:rsidRDefault="00256885" w:rsidP="00FC329D">
            <w:pPr>
              <w:pStyle w:val="TAL"/>
            </w:pPr>
            <w:r w:rsidRPr="00527373">
              <w:t>E-UTRA Band 41, 53</w:t>
            </w:r>
          </w:p>
          <w:p w14:paraId="0AA6A026" w14:textId="77777777" w:rsidR="00256885" w:rsidRPr="00527373" w:rsidRDefault="00256885" w:rsidP="00FC329D">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55A7DD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B709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3C838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8F9D2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8CAE5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094341" w14:textId="77777777" w:rsidR="00256885" w:rsidRPr="00527373" w:rsidRDefault="00256885" w:rsidP="00FC329D">
            <w:pPr>
              <w:pStyle w:val="TAC"/>
            </w:pPr>
            <w:r w:rsidRPr="00527373">
              <w:t>2</w:t>
            </w:r>
          </w:p>
        </w:tc>
      </w:tr>
      <w:tr w:rsidR="00256885" w:rsidRPr="00527373" w14:paraId="1FD462AC" w14:textId="77777777" w:rsidTr="00FC329D">
        <w:trPr>
          <w:trHeight w:val="188"/>
          <w:jc w:val="center"/>
        </w:trPr>
        <w:tc>
          <w:tcPr>
            <w:tcW w:w="1632" w:type="dxa"/>
            <w:tcBorders>
              <w:top w:val="single" w:sz="4" w:space="0" w:color="auto"/>
              <w:left w:val="single" w:sz="4" w:space="0" w:color="auto"/>
              <w:right w:val="single" w:sz="4" w:space="0" w:color="auto"/>
            </w:tcBorders>
          </w:tcPr>
          <w:p w14:paraId="454B805F" w14:textId="77777777" w:rsidR="00256885" w:rsidRPr="00527373" w:rsidRDefault="00256885" w:rsidP="00FC329D">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7C889BF8" w14:textId="77777777" w:rsidR="00256885" w:rsidRPr="00527373" w:rsidRDefault="00256885" w:rsidP="00FC329D">
            <w:pPr>
              <w:pStyle w:val="TAC"/>
            </w:pPr>
            <w:r w:rsidRPr="00527373">
              <w:t>N/A</w:t>
            </w:r>
          </w:p>
        </w:tc>
      </w:tr>
      <w:tr w:rsidR="00256885" w:rsidRPr="00527373" w14:paraId="47385D02"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31DA116A" w14:textId="77777777" w:rsidR="00256885" w:rsidRPr="00527373" w:rsidRDefault="00256885" w:rsidP="00FC329D">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5DADA70" w14:textId="77777777" w:rsidR="00256885" w:rsidRPr="00527373" w:rsidRDefault="00256885" w:rsidP="00FC329D">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07FAC6B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A7288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C9F9F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8834E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63560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E7C334" w14:textId="77777777" w:rsidR="00256885" w:rsidRPr="00527373" w:rsidRDefault="00256885" w:rsidP="00FC329D">
            <w:pPr>
              <w:pStyle w:val="TAC"/>
            </w:pPr>
          </w:p>
        </w:tc>
      </w:tr>
      <w:tr w:rsidR="00256885" w:rsidRPr="00527373" w14:paraId="506D4C11" w14:textId="77777777" w:rsidTr="00FC329D">
        <w:trPr>
          <w:trHeight w:val="188"/>
          <w:jc w:val="center"/>
        </w:trPr>
        <w:tc>
          <w:tcPr>
            <w:tcW w:w="1632" w:type="dxa"/>
            <w:vMerge/>
            <w:tcBorders>
              <w:left w:val="single" w:sz="4" w:space="0" w:color="auto"/>
              <w:right w:val="single" w:sz="4" w:space="0" w:color="auto"/>
            </w:tcBorders>
          </w:tcPr>
          <w:p w14:paraId="5854FBA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F462A87" w14:textId="77777777" w:rsidR="00256885" w:rsidRPr="00527373" w:rsidRDefault="00256885" w:rsidP="00FC329D">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51DA4B1E"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0A21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D6AD7C" w14:textId="77777777" w:rsidR="00256885" w:rsidRPr="00527373" w:rsidRDefault="00256885" w:rsidP="00FC329D">
            <w:pPr>
              <w:pStyle w:val="TAC"/>
            </w:pPr>
            <w:r w:rsidRPr="00527373">
              <w:rPr>
                <w:rFonts w:eastAsia="맑은 고딕" w:cs="Arial"/>
                <w:sz w:val="16"/>
                <w:szCs w:val="16"/>
              </w:rPr>
              <w:t>F</w:t>
            </w:r>
            <w:r w:rsidRPr="00527373">
              <w:rPr>
                <w:rFonts w:eastAsia="맑은 고딕"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1CA4E2E"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926164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53153ED" w14:textId="77777777" w:rsidR="00256885" w:rsidRPr="00527373" w:rsidRDefault="00256885" w:rsidP="00FC329D">
            <w:pPr>
              <w:pStyle w:val="TAC"/>
            </w:pPr>
            <w:r w:rsidRPr="00527373">
              <w:t>2</w:t>
            </w:r>
          </w:p>
        </w:tc>
      </w:tr>
      <w:tr w:rsidR="00256885" w:rsidRPr="00527373" w14:paraId="78AFAF46" w14:textId="77777777" w:rsidTr="00FC329D">
        <w:trPr>
          <w:trHeight w:val="188"/>
          <w:jc w:val="center"/>
        </w:trPr>
        <w:tc>
          <w:tcPr>
            <w:tcW w:w="1632" w:type="dxa"/>
            <w:vMerge/>
            <w:tcBorders>
              <w:left w:val="single" w:sz="4" w:space="0" w:color="auto"/>
              <w:right w:val="single" w:sz="4" w:space="0" w:color="auto"/>
            </w:tcBorders>
          </w:tcPr>
          <w:p w14:paraId="0C0BFF0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43432A4C"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2BA8A64" w14:textId="77777777" w:rsidR="00256885" w:rsidRPr="00527373" w:rsidRDefault="00256885" w:rsidP="00FC329D">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495BDD91"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4FE934" w14:textId="77777777" w:rsidR="00256885" w:rsidRPr="00527373" w:rsidRDefault="00256885" w:rsidP="00FC329D">
            <w:pPr>
              <w:pStyle w:val="TAC"/>
            </w:pPr>
            <w:r w:rsidRPr="00527373">
              <w:t>1855</w:t>
            </w:r>
          </w:p>
        </w:tc>
        <w:tc>
          <w:tcPr>
            <w:tcW w:w="1172" w:type="dxa"/>
            <w:tcBorders>
              <w:top w:val="single" w:sz="4" w:space="0" w:color="auto"/>
              <w:left w:val="nil"/>
              <w:bottom w:val="single" w:sz="4" w:space="0" w:color="auto"/>
              <w:right w:val="single" w:sz="4" w:space="0" w:color="auto"/>
            </w:tcBorders>
          </w:tcPr>
          <w:p w14:paraId="68B26573"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1EEAECC2"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5898B3F" w14:textId="77777777" w:rsidR="00256885" w:rsidRPr="00527373" w:rsidRDefault="00256885" w:rsidP="00FC329D">
            <w:pPr>
              <w:pStyle w:val="TAC"/>
            </w:pPr>
            <w:r w:rsidRPr="00527373">
              <w:t>5</w:t>
            </w:r>
          </w:p>
        </w:tc>
      </w:tr>
      <w:tr w:rsidR="00256885" w:rsidRPr="00527373" w14:paraId="3BD3D4F8" w14:textId="77777777" w:rsidTr="00FC329D">
        <w:trPr>
          <w:trHeight w:val="188"/>
          <w:jc w:val="center"/>
        </w:trPr>
        <w:tc>
          <w:tcPr>
            <w:tcW w:w="1632" w:type="dxa"/>
            <w:vMerge/>
            <w:tcBorders>
              <w:left w:val="single" w:sz="4" w:space="0" w:color="auto"/>
              <w:right w:val="single" w:sz="4" w:space="0" w:color="auto"/>
            </w:tcBorders>
          </w:tcPr>
          <w:p w14:paraId="06E403E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tcPr>
          <w:p w14:paraId="74763E95"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4BC486" w14:textId="77777777" w:rsidR="00256885" w:rsidRPr="00527373" w:rsidRDefault="00256885" w:rsidP="00FC329D">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30BF4630"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F45C81" w14:textId="77777777" w:rsidR="00256885" w:rsidRPr="00527373" w:rsidRDefault="00256885" w:rsidP="00FC329D">
            <w:pPr>
              <w:pStyle w:val="TAC"/>
            </w:pPr>
            <w:r w:rsidRPr="00527373">
              <w:t>1880</w:t>
            </w:r>
          </w:p>
        </w:tc>
        <w:tc>
          <w:tcPr>
            <w:tcW w:w="1172" w:type="dxa"/>
            <w:tcBorders>
              <w:top w:val="single" w:sz="4" w:space="0" w:color="auto"/>
              <w:left w:val="nil"/>
              <w:bottom w:val="single" w:sz="4" w:space="0" w:color="auto"/>
              <w:right w:val="single" w:sz="4" w:space="0" w:color="auto"/>
            </w:tcBorders>
          </w:tcPr>
          <w:p w14:paraId="1D8D9C21"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5CAB5A9B"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34BFC420" w14:textId="77777777" w:rsidR="00256885" w:rsidRPr="00527373" w:rsidRDefault="00256885" w:rsidP="00FC329D">
            <w:pPr>
              <w:pStyle w:val="TAC"/>
            </w:pPr>
            <w:r w:rsidRPr="00527373">
              <w:t>5, 7, 19</w:t>
            </w:r>
          </w:p>
        </w:tc>
      </w:tr>
      <w:tr w:rsidR="00256885" w:rsidRPr="00527373" w14:paraId="36873F42"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89E03A9" w14:textId="77777777" w:rsidR="00256885" w:rsidRPr="00527373" w:rsidRDefault="00256885" w:rsidP="00FC329D">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70FF54DD" w14:textId="77777777" w:rsidR="00256885" w:rsidRPr="00527373" w:rsidRDefault="00256885" w:rsidP="00FC329D">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0E67A6C3"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753FB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19FDC9"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9EB9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4035C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5C1466" w14:textId="77777777" w:rsidR="00256885" w:rsidRPr="00527373" w:rsidRDefault="00256885" w:rsidP="00FC329D">
            <w:pPr>
              <w:pStyle w:val="TAC"/>
            </w:pPr>
          </w:p>
        </w:tc>
      </w:tr>
      <w:tr w:rsidR="00256885" w:rsidRPr="00527373" w14:paraId="771F45E7" w14:textId="77777777" w:rsidTr="00FC329D">
        <w:trPr>
          <w:trHeight w:val="188"/>
          <w:jc w:val="center"/>
        </w:trPr>
        <w:tc>
          <w:tcPr>
            <w:tcW w:w="1632" w:type="dxa"/>
            <w:vMerge/>
            <w:tcBorders>
              <w:left w:val="single" w:sz="4" w:space="0" w:color="auto"/>
              <w:right w:val="single" w:sz="4" w:space="0" w:color="auto"/>
            </w:tcBorders>
          </w:tcPr>
          <w:p w14:paraId="7D929546"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7B759783"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9426ACF" w14:textId="77777777" w:rsidR="00256885" w:rsidRPr="00527373" w:rsidRDefault="00256885" w:rsidP="00FC329D">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34086888"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9F015F" w14:textId="77777777" w:rsidR="00256885" w:rsidRPr="00527373" w:rsidRDefault="00256885" w:rsidP="00FC329D">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0C047CCC" w14:textId="77777777" w:rsidR="00256885" w:rsidRPr="00527373" w:rsidRDefault="00256885" w:rsidP="00FC329D">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334451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4AAEC3" w14:textId="77777777" w:rsidR="00256885" w:rsidRPr="00527373" w:rsidRDefault="00256885" w:rsidP="00FC329D">
            <w:pPr>
              <w:pStyle w:val="TAC"/>
            </w:pPr>
            <w:r w:rsidRPr="00527373">
              <w:t>18</w:t>
            </w:r>
          </w:p>
        </w:tc>
      </w:tr>
      <w:tr w:rsidR="00256885" w:rsidRPr="00527373" w14:paraId="67D1410B"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05C9B1AC"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25B1C59D"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F6DF5E" w14:textId="77777777" w:rsidR="00256885" w:rsidRPr="00527373" w:rsidRDefault="00256885" w:rsidP="00FC329D">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CE3EFF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AAAC1" w14:textId="77777777" w:rsidR="00256885" w:rsidRPr="00527373" w:rsidRDefault="00256885" w:rsidP="00FC329D">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5FF592E4" w14:textId="77777777" w:rsidR="00256885" w:rsidRPr="00527373" w:rsidRDefault="00256885" w:rsidP="00FC329D">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B111A6E" w14:textId="77777777" w:rsidR="00256885" w:rsidRPr="00527373" w:rsidRDefault="00256885" w:rsidP="00FC329D">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A2FD37E" w14:textId="77777777" w:rsidR="00256885" w:rsidRPr="00527373" w:rsidRDefault="00256885" w:rsidP="00FC329D">
            <w:pPr>
              <w:pStyle w:val="TAC"/>
            </w:pPr>
            <w:r w:rsidRPr="00527373">
              <w:t>18</w:t>
            </w:r>
          </w:p>
        </w:tc>
      </w:tr>
      <w:tr w:rsidR="00256885" w:rsidRPr="00527373" w14:paraId="63C851AE"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B92CA5" w14:textId="77777777" w:rsidR="00256885" w:rsidRPr="00527373" w:rsidRDefault="00256885" w:rsidP="00FC329D">
            <w:pPr>
              <w:pStyle w:val="TAC"/>
            </w:pPr>
            <w:r w:rsidRPr="00527373">
              <w:lastRenderedPageBreak/>
              <w:t>DC_40_n1</w:t>
            </w:r>
          </w:p>
        </w:tc>
        <w:tc>
          <w:tcPr>
            <w:tcW w:w="2864" w:type="dxa"/>
            <w:tcBorders>
              <w:top w:val="single" w:sz="4" w:space="0" w:color="auto"/>
              <w:left w:val="nil"/>
              <w:bottom w:val="single" w:sz="4" w:space="0" w:color="auto"/>
              <w:right w:val="single" w:sz="4" w:space="0" w:color="auto"/>
            </w:tcBorders>
            <w:vAlign w:val="bottom"/>
          </w:tcPr>
          <w:p w14:paraId="17F29421" w14:textId="77777777" w:rsidR="00256885" w:rsidRPr="00527373" w:rsidRDefault="00256885" w:rsidP="00FC329D">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502975D4" w14:textId="77777777" w:rsidR="00256885" w:rsidRPr="00527373" w:rsidRDefault="00256885" w:rsidP="00FC329D">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19A1690" w14:textId="77777777" w:rsidR="00256885" w:rsidRPr="00527373" w:rsidRDefault="00256885" w:rsidP="00FC329D">
            <w:pPr>
              <w:pStyle w:val="TAC"/>
            </w:pPr>
            <w:r w:rsidRPr="00527373">
              <w:t>F</w:t>
            </w:r>
            <w:r w:rsidRPr="00527373">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F60764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A5F461" w14:textId="77777777" w:rsidR="00256885" w:rsidRPr="00527373" w:rsidRDefault="00256885" w:rsidP="00FC329D">
            <w:pPr>
              <w:pStyle w:val="TAC"/>
            </w:pPr>
            <w:r w:rsidRPr="00527373">
              <w:t>F</w:t>
            </w:r>
            <w:r w:rsidRPr="00527373">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39D19D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F3FB9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08483F" w14:textId="77777777" w:rsidR="00256885" w:rsidRPr="00527373" w:rsidRDefault="00256885" w:rsidP="00FC329D">
            <w:pPr>
              <w:pStyle w:val="TAC"/>
            </w:pPr>
            <w:r w:rsidRPr="00527373">
              <w:t> </w:t>
            </w:r>
          </w:p>
        </w:tc>
      </w:tr>
      <w:tr w:rsidR="00256885" w:rsidRPr="00527373" w14:paraId="49917736"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16F27447"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6E638921" w14:textId="77777777" w:rsidR="00256885" w:rsidRPr="00527373" w:rsidRDefault="00256885" w:rsidP="00FC329D">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B909FCF"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64FCCE5"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74616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C9A22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5DB39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C06FE5" w14:textId="77777777" w:rsidR="00256885" w:rsidRPr="00527373" w:rsidRDefault="00256885" w:rsidP="00FC329D">
            <w:pPr>
              <w:pStyle w:val="TAC"/>
            </w:pPr>
            <w:r w:rsidRPr="00527373">
              <w:t>5</w:t>
            </w:r>
          </w:p>
        </w:tc>
      </w:tr>
      <w:tr w:rsidR="00256885" w:rsidRPr="00527373" w14:paraId="438BAEA7"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6C973658"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000CC51C" w14:textId="77777777" w:rsidR="00256885" w:rsidRPr="00527373" w:rsidRDefault="00256885" w:rsidP="00FC329D">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04F26F75"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3AA9C64"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3E9B5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B09C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135D6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2F31C27" w14:textId="77777777" w:rsidR="00256885" w:rsidRPr="00527373" w:rsidRDefault="00256885" w:rsidP="00FC329D">
            <w:pPr>
              <w:pStyle w:val="TAC"/>
            </w:pPr>
            <w:r w:rsidRPr="00527373">
              <w:t>2</w:t>
            </w:r>
          </w:p>
        </w:tc>
      </w:tr>
      <w:tr w:rsidR="00256885" w:rsidRPr="00527373" w14:paraId="2FFF5E75" w14:textId="77777777" w:rsidTr="00FC32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81622" w14:textId="77777777" w:rsidR="00256885" w:rsidRPr="00527373" w:rsidRDefault="00256885" w:rsidP="00FC329D">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1136028D" w14:textId="77777777" w:rsidR="00256885" w:rsidRPr="00527373" w:rsidRDefault="00256885" w:rsidP="00FC329D">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600C99C9"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4A78F"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4CF63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8F3B1A"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DB5672" w14:textId="77777777" w:rsidR="00256885" w:rsidRPr="00527373" w:rsidRDefault="00256885" w:rsidP="00FC329D">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9032F2" w14:textId="77777777" w:rsidR="00256885" w:rsidRPr="00527373" w:rsidRDefault="00256885" w:rsidP="00FC329D">
            <w:pPr>
              <w:pStyle w:val="TAC"/>
            </w:pPr>
          </w:p>
        </w:tc>
      </w:tr>
      <w:tr w:rsidR="00256885" w:rsidRPr="00527373" w14:paraId="0090F9F8"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2D78199"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093B547" w14:textId="77777777" w:rsidR="00256885" w:rsidRPr="00527373" w:rsidRDefault="00256885" w:rsidP="00FC329D">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D9E57C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9B731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9A4F5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E248E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134AF0" w14:textId="77777777" w:rsidR="00256885" w:rsidRPr="00527373" w:rsidRDefault="00256885" w:rsidP="00FC329D">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2EB98C" w14:textId="77777777" w:rsidR="00256885" w:rsidRPr="00527373" w:rsidRDefault="00256885" w:rsidP="00FC329D">
            <w:pPr>
              <w:pStyle w:val="TAC"/>
            </w:pPr>
            <w:r w:rsidRPr="00527373">
              <w:t>2</w:t>
            </w:r>
          </w:p>
        </w:tc>
      </w:tr>
      <w:tr w:rsidR="00256885" w:rsidRPr="00527373" w14:paraId="568584FA" w14:textId="77777777" w:rsidTr="00FC329D">
        <w:trPr>
          <w:trHeight w:val="188"/>
          <w:jc w:val="center"/>
        </w:trPr>
        <w:tc>
          <w:tcPr>
            <w:tcW w:w="1632" w:type="dxa"/>
            <w:tcBorders>
              <w:top w:val="single" w:sz="4" w:space="0" w:color="auto"/>
              <w:left w:val="single" w:sz="4" w:space="0" w:color="auto"/>
              <w:right w:val="single" w:sz="4" w:space="0" w:color="auto"/>
            </w:tcBorders>
          </w:tcPr>
          <w:p w14:paraId="54D244DB" w14:textId="77777777" w:rsidR="00256885" w:rsidRPr="00527373" w:rsidRDefault="00256885" w:rsidP="00FC329D">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21A87462" w14:textId="77777777" w:rsidR="00256885" w:rsidRPr="00527373" w:rsidRDefault="00256885" w:rsidP="00FC329D">
            <w:pPr>
              <w:pStyle w:val="TAC"/>
            </w:pPr>
            <w:r w:rsidRPr="00527373">
              <w:t>N/A</w:t>
            </w:r>
          </w:p>
        </w:tc>
      </w:tr>
      <w:tr w:rsidR="00256885" w:rsidRPr="00527373" w14:paraId="489D3605"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5B4B5F8F" w14:textId="77777777" w:rsidR="00256885" w:rsidRPr="00527373" w:rsidRDefault="00256885" w:rsidP="00FC329D">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759DCAA3" w14:textId="77777777" w:rsidR="00256885" w:rsidRPr="00527373" w:rsidRDefault="00256885" w:rsidP="00FC329D">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173B95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9913B3"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5612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C74E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DC844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CB5589" w14:textId="77777777" w:rsidR="00256885" w:rsidRPr="00527373" w:rsidRDefault="00256885" w:rsidP="00FC329D">
            <w:pPr>
              <w:pStyle w:val="TAC"/>
            </w:pPr>
          </w:p>
        </w:tc>
      </w:tr>
      <w:tr w:rsidR="00256885" w:rsidRPr="00527373" w14:paraId="7630B4DE" w14:textId="77777777" w:rsidTr="00FC329D">
        <w:trPr>
          <w:trHeight w:val="188"/>
          <w:jc w:val="center"/>
        </w:trPr>
        <w:tc>
          <w:tcPr>
            <w:tcW w:w="1632" w:type="dxa"/>
            <w:vMerge/>
            <w:tcBorders>
              <w:left w:val="single" w:sz="4" w:space="0" w:color="auto"/>
              <w:right w:val="single" w:sz="4" w:space="0" w:color="auto"/>
            </w:tcBorders>
          </w:tcPr>
          <w:p w14:paraId="522E4212"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53A987BA" w14:textId="77777777" w:rsidR="00256885" w:rsidRPr="00527373" w:rsidRDefault="00256885" w:rsidP="00FC329D">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29C8C69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771E12"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9472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BB2F8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1B4D32"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6D5A5E" w14:textId="77777777" w:rsidR="00256885" w:rsidRPr="00527373" w:rsidRDefault="00256885" w:rsidP="00FC329D">
            <w:pPr>
              <w:pStyle w:val="TAC"/>
            </w:pPr>
            <w:r w:rsidRPr="00527373">
              <w:t>2</w:t>
            </w:r>
          </w:p>
        </w:tc>
      </w:tr>
      <w:tr w:rsidR="00256885" w:rsidRPr="00527373" w14:paraId="6F2746DC"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459797F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63AEC21D" w14:textId="77777777" w:rsidR="00256885" w:rsidRPr="00527373" w:rsidRDefault="00256885" w:rsidP="00FC329D">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4259C061" w14:textId="77777777" w:rsidR="00256885" w:rsidRPr="00527373" w:rsidRDefault="00256885" w:rsidP="00FC329D">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08362E05" w14:textId="77777777" w:rsidR="00256885" w:rsidRPr="00527373" w:rsidRDefault="00256885" w:rsidP="00FC329D">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0350F" w14:textId="77777777" w:rsidR="00256885" w:rsidRPr="00527373" w:rsidRDefault="00256885" w:rsidP="00FC329D">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4503F9D" w14:textId="77777777" w:rsidR="00256885" w:rsidRPr="00527373" w:rsidRDefault="00256885" w:rsidP="00FC329D">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5A54899" w14:textId="77777777" w:rsidR="00256885" w:rsidRPr="00527373" w:rsidRDefault="00256885" w:rsidP="00FC329D">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0DED1E7" w14:textId="77777777" w:rsidR="00256885" w:rsidRPr="00527373" w:rsidRDefault="00256885" w:rsidP="00FC329D">
            <w:pPr>
              <w:pStyle w:val="TAC"/>
            </w:pPr>
            <w:r w:rsidRPr="00527373">
              <w:rPr>
                <w:rFonts w:cs="Arial"/>
                <w:color w:val="000000"/>
                <w:szCs w:val="18"/>
              </w:rPr>
              <w:t>3</w:t>
            </w:r>
          </w:p>
        </w:tc>
      </w:tr>
      <w:tr w:rsidR="00256885" w:rsidRPr="00527373" w14:paraId="577FB2A3" w14:textId="77777777" w:rsidTr="00FC329D">
        <w:trPr>
          <w:trHeight w:val="188"/>
          <w:jc w:val="center"/>
        </w:trPr>
        <w:tc>
          <w:tcPr>
            <w:tcW w:w="1632" w:type="dxa"/>
            <w:tcBorders>
              <w:top w:val="single" w:sz="4" w:space="0" w:color="auto"/>
              <w:left w:val="single" w:sz="4" w:space="0" w:color="auto"/>
              <w:right w:val="single" w:sz="4" w:space="0" w:color="auto"/>
            </w:tcBorders>
          </w:tcPr>
          <w:p w14:paraId="50D64BC0" w14:textId="77777777" w:rsidR="00256885" w:rsidRPr="00527373" w:rsidRDefault="00256885" w:rsidP="00FC329D">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4824D8E5" w14:textId="77777777" w:rsidR="00256885" w:rsidRPr="00527373" w:rsidRDefault="00256885" w:rsidP="00FC329D">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8A1A25B"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DE5CBD"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98BD24"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CD8E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3B0DE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916941" w14:textId="77777777" w:rsidR="00256885" w:rsidRPr="00527373" w:rsidRDefault="00256885" w:rsidP="00FC329D">
            <w:pPr>
              <w:pStyle w:val="TAC"/>
            </w:pPr>
          </w:p>
        </w:tc>
      </w:tr>
      <w:tr w:rsidR="00256885" w:rsidRPr="00527373" w14:paraId="29E4970A" w14:textId="77777777" w:rsidTr="00FC329D">
        <w:trPr>
          <w:trHeight w:val="188"/>
          <w:jc w:val="center"/>
        </w:trPr>
        <w:tc>
          <w:tcPr>
            <w:tcW w:w="1632" w:type="dxa"/>
            <w:tcBorders>
              <w:left w:val="single" w:sz="4" w:space="0" w:color="auto"/>
              <w:bottom w:val="single" w:sz="4" w:space="0" w:color="auto"/>
              <w:right w:val="single" w:sz="4" w:space="0" w:color="auto"/>
            </w:tcBorders>
          </w:tcPr>
          <w:p w14:paraId="58F4F0C1"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7C4F846"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757F4D"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8A1A010"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2B865FA7"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105B57"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78CF1FE"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52C91DC" w14:textId="77777777" w:rsidR="00256885" w:rsidRPr="00527373" w:rsidRDefault="00256885" w:rsidP="00FC329D">
            <w:pPr>
              <w:pStyle w:val="TAC"/>
            </w:pPr>
            <w:r w:rsidRPr="00527373">
              <w:t>3</w:t>
            </w:r>
          </w:p>
        </w:tc>
      </w:tr>
      <w:tr w:rsidR="00256885" w:rsidRPr="00527373" w14:paraId="2667832A"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4183269C" w14:textId="77777777" w:rsidR="00256885" w:rsidRPr="00527373" w:rsidRDefault="00256885" w:rsidP="00FC329D">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5F6D0F8D" w14:textId="77777777" w:rsidR="00256885" w:rsidRPr="00527373" w:rsidRDefault="00256885" w:rsidP="00FC329D">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5FA8F1A" w14:textId="77777777" w:rsidR="00256885" w:rsidRPr="00527373" w:rsidRDefault="00256885" w:rsidP="00FC329D">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0D474" w14:textId="77777777" w:rsidR="00256885" w:rsidRPr="00527373" w:rsidRDefault="00256885" w:rsidP="00FC329D">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FF3314B" w14:textId="77777777" w:rsidR="00256885" w:rsidRPr="00527373" w:rsidRDefault="00256885" w:rsidP="00FC329D">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6EB33"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6A056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5D2BD6" w14:textId="77777777" w:rsidR="00256885" w:rsidRPr="00527373" w:rsidRDefault="00256885" w:rsidP="00FC329D">
            <w:pPr>
              <w:pStyle w:val="TAC"/>
            </w:pPr>
          </w:p>
        </w:tc>
      </w:tr>
      <w:tr w:rsidR="00256885" w:rsidRPr="00527373" w14:paraId="1245E4AD" w14:textId="77777777" w:rsidTr="00FC329D">
        <w:trPr>
          <w:trHeight w:val="188"/>
          <w:jc w:val="center"/>
        </w:trPr>
        <w:tc>
          <w:tcPr>
            <w:tcW w:w="1632" w:type="dxa"/>
            <w:vMerge/>
            <w:tcBorders>
              <w:left w:val="single" w:sz="4" w:space="0" w:color="auto"/>
              <w:right w:val="single" w:sz="4" w:space="0" w:color="auto"/>
            </w:tcBorders>
          </w:tcPr>
          <w:p w14:paraId="6C1FB49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176069B0"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C35496"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890DB8E" w14:textId="77777777" w:rsidR="00256885" w:rsidRPr="00527373" w:rsidRDefault="00256885" w:rsidP="00FC329D">
            <w:pPr>
              <w:pStyle w:val="TAC"/>
            </w:pPr>
          </w:p>
        </w:tc>
        <w:tc>
          <w:tcPr>
            <w:tcW w:w="937" w:type="dxa"/>
            <w:tcBorders>
              <w:top w:val="single" w:sz="4" w:space="0" w:color="auto"/>
              <w:left w:val="nil"/>
              <w:bottom w:val="single" w:sz="4" w:space="0" w:color="auto"/>
              <w:right w:val="single" w:sz="4" w:space="0" w:color="auto"/>
            </w:tcBorders>
            <w:vAlign w:val="center"/>
          </w:tcPr>
          <w:p w14:paraId="5843A0FD"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583F1E9"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1E455FB"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FC34BF5" w14:textId="77777777" w:rsidR="00256885" w:rsidRPr="00527373" w:rsidRDefault="00256885" w:rsidP="00FC329D">
            <w:pPr>
              <w:pStyle w:val="TAC"/>
            </w:pPr>
            <w:r w:rsidRPr="00527373">
              <w:t>3</w:t>
            </w:r>
          </w:p>
        </w:tc>
      </w:tr>
      <w:tr w:rsidR="00256885" w:rsidRPr="00527373" w14:paraId="669ADD1F"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E627F31" w14:textId="77777777" w:rsidR="00256885" w:rsidRPr="00527373" w:rsidRDefault="00256885" w:rsidP="00FC329D">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43B63312" w14:textId="77777777" w:rsidR="00256885" w:rsidRPr="00527373" w:rsidRDefault="00256885" w:rsidP="00FC329D">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FD2233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CC69E"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CA7F7"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447F47"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D3AABF"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4A4737" w14:textId="77777777" w:rsidR="00256885" w:rsidRPr="00527373" w:rsidRDefault="00256885" w:rsidP="00FC329D">
            <w:pPr>
              <w:pStyle w:val="TAC"/>
            </w:pPr>
          </w:p>
        </w:tc>
      </w:tr>
      <w:tr w:rsidR="00256885" w:rsidRPr="00527373" w14:paraId="37B11116" w14:textId="77777777" w:rsidTr="00FC329D">
        <w:trPr>
          <w:trHeight w:val="188"/>
          <w:jc w:val="center"/>
        </w:trPr>
        <w:tc>
          <w:tcPr>
            <w:tcW w:w="1632" w:type="dxa"/>
            <w:vMerge/>
            <w:tcBorders>
              <w:left w:val="single" w:sz="4" w:space="0" w:color="auto"/>
              <w:right w:val="single" w:sz="4" w:space="0" w:color="auto"/>
            </w:tcBorders>
          </w:tcPr>
          <w:p w14:paraId="5E21EDCA"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bottom"/>
          </w:tcPr>
          <w:p w14:paraId="56AC3E11" w14:textId="77777777" w:rsidR="00256885" w:rsidRPr="00527373" w:rsidRDefault="00256885" w:rsidP="00FC329D">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D5EA4B" w14:textId="77777777" w:rsidR="00256885" w:rsidRPr="00527373" w:rsidRDefault="00256885" w:rsidP="00FC329D">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18A0A1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B24C88" w14:textId="77777777" w:rsidR="00256885" w:rsidRPr="00527373" w:rsidRDefault="00256885" w:rsidP="00FC329D">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E2EC304" w14:textId="77777777" w:rsidR="00256885" w:rsidRPr="00527373" w:rsidRDefault="00256885" w:rsidP="00FC329D">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2FC407A" w14:textId="77777777" w:rsidR="00256885" w:rsidRPr="00527373" w:rsidRDefault="00256885" w:rsidP="00FC329D">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24261DC" w14:textId="77777777" w:rsidR="00256885" w:rsidRPr="00527373" w:rsidRDefault="00256885" w:rsidP="00FC329D">
            <w:pPr>
              <w:pStyle w:val="TAC"/>
            </w:pPr>
            <w:r w:rsidRPr="00527373">
              <w:t>3</w:t>
            </w:r>
          </w:p>
        </w:tc>
      </w:tr>
      <w:tr w:rsidR="00256885" w:rsidRPr="00527373" w14:paraId="752193B1" w14:textId="77777777" w:rsidTr="00FC329D">
        <w:trPr>
          <w:trHeight w:val="188"/>
          <w:jc w:val="center"/>
        </w:trPr>
        <w:tc>
          <w:tcPr>
            <w:tcW w:w="1632" w:type="dxa"/>
            <w:tcBorders>
              <w:top w:val="single" w:sz="4" w:space="0" w:color="auto"/>
              <w:left w:val="single" w:sz="4" w:space="0" w:color="auto"/>
              <w:right w:val="single" w:sz="4" w:space="0" w:color="auto"/>
            </w:tcBorders>
          </w:tcPr>
          <w:p w14:paraId="1EE93C81" w14:textId="77777777" w:rsidR="00256885" w:rsidRPr="00527373" w:rsidRDefault="00256885" w:rsidP="00FC329D">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74C2ED96" w14:textId="77777777" w:rsidR="00256885" w:rsidRPr="00527373" w:rsidRDefault="00256885" w:rsidP="00FC329D">
            <w:pPr>
              <w:pStyle w:val="TAC"/>
            </w:pPr>
            <w:r w:rsidRPr="00527373">
              <w:t>N/A</w:t>
            </w:r>
          </w:p>
        </w:tc>
      </w:tr>
      <w:tr w:rsidR="00256885" w:rsidRPr="00527373" w14:paraId="5D3777D6" w14:textId="77777777" w:rsidTr="00FC329D">
        <w:trPr>
          <w:trHeight w:val="188"/>
          <w:jc w:val="center"/>
        </w:trPr>
        <w:tc>
          <w:tcPr>
            <w:tcW w:w="1632" w:type="dxa"/>
            <w:tcBorders>
              <w:top w:val="single" w:sz="4" w:space="0" w:color="auto"/>
              <w:left w:val="single" w:sz="4" w:space="0" w:color="auto"/>
              <w:right w:val="single" w:sz="4" w:space="0" w:color="auto"/>
            </w:tcBorders>
          </w:tcPr>
          <w:p w14:paraId="242BE56A" w14:textId="77777777" w:rsidR="00256885" w:rsidRPr="00527373" w:rsidRDefault="00256885" w:rsidP="00FC329D">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430CCD94" w14:textId="77777777" w:rsidR="00256885" w:rsidRPr="00527373" w:rsidRDefault="00256885" w:rsidP="00FC329D">
            <w:pPr>
              <w:pStyle w:val="TAC"/>
            </w:pPr>
            <w:r w:rsidRPr="00527373">
              <w:t>N/A</w:t>
            </w:r>
          </w:p>
        </w:tc>
      </w:tr>
      <w:tr w:rsidR="00256885" w:rsidRPr="00527373" w14:paraId="469C2EE7" w14:textId="77777777" w:rsidTr="00FC32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3FD3B1D" w14:textId="77777777" w:rsidR="00256885" w:rsidRPr="00527373" w:rsidRDefault="00256885" w:rsidP="00FC329D">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14D1905E" w14:textId="77777777" w:rsidR="00256885" w:rsidRPr="00527373" w:rsidRDefault="00256885" w:rsidP="00FC329D">
            <w:pPr>
              <w:pStyle w:val="TAC"/>
            </w:pPr>
            <w:r w:rsidRPr="00527373">
              <w:t>N/A</w:t>
            </w:r>
          </w:p>
        </w:tc>
      </w:tr>
      <w:tr w:rsidR="00256885" w:rsidRPr="00527373" w14:paraId="0FA5BF2E"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70C03C11" w14:textId="77777777" w:rsidR="00256885" w:rsidRPr="00527373" w:rsidRDefault="00256885" w:rsidP="00FC329D">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19CD4473" w14:textId="77777777" w:rsidR="00256885" w:rsidRPr="00527373" w:rsidRDefault="00256885" w:rsidP="00FC329D">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72C7B562" w14:textId="77777777" w:rsidR="00256885" w:rsidRPr="00527373" w:rsidRDefault="00256885" w:rsidP="00FC329D">
            <w:pPr>
              <w:pStyle w:val="TAC"/>
              <w:rPr>
                <w:lang w:eastAsia="ja-JP"/>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28666FC" w14:textId="77777777" w:rsidR="00256885" w:rsidRPr="00527373" w:rsidRDefault="00256885" w:rsidP="00FC329D">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2929D174" w14:textId="77777777" w:rsidR="00256885" w:rsidRPr="00527373" w:rsidRDefault="00256885" w:rsidP="00FC329D">
            <w:pPr>
              <w:pStyle w:val="TAC"/>
              <w:rPr>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550504" w14:textId="77777777" w:rsidR="00256885" w:rsidRPr="00527373" w:rsidRDefault="00256885" w:rsidP="00FC329D">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AE34EF" w14:textId="77777777" w:rsidR="00256885" w:rsidRPr="00527373" w:rsidRDefault="00256885" w:rsidP="00FC329D">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317D6F" w14:textId="77777777" w:rsidR="00256885" w:rsidRPr="00527373" w:rsidRDefault="00256885" w:rsidP="00FC329D">
            <w:pPr>
              <w:pStyle w:val="TAC"/>
              <w:rPr>
                <w:lang w:eastAsia="ja-JP"/>
              </w:rPr>
            </w:pPr>
          </w:p>
        </w:tc>
      </w:tr>
      <w:tr w:rsidR="00256885" w:rsidRPr="00527373" w14:paraId="37FC9A35" w14:textId="77777777" w:rsidTr="00FC329D">
        <w:trPr>
          <w:trHeight w:val="188"/>
          <w:jc w:val="center"/>
        </w:trPr>
        <w:tc>
          <w:tcPr>
            <w:tcW w:w="1632" w:type="dxa"/>
            <w:vMerge/>
            <w:tcBorders>
              <w:top w:val="single" w:sz="4" w:space="0" w:color="auto"/>
              <w:left w:val="single" w:sz="4" w:space="0" w:color="auto"/>
              <w:right w:val="single" w:sz="4" w:space="0" w:color="auto"/>
            </w:tcBorders>
          </w:tcPr>
          <w:p w14:paraId="64A3EF7F"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27C64A" w14:textId="77777777" w:rsidR="00256885" w:rsidRPr="00527373" w:rsidRDefault="00256885" w:rsidP="00FC329D">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0EEAE9F"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ADC3E9"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4181B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192A4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77005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54E5B2" w14:textId="77777777" w:rsidR="00256885" w:rsidRPr="00527373" w:rsidRDefault="00256885" w:rsidP="00FC329D">
            <w:pPr>
              <w:pStyle w:val="TAC"/>
              <w:rPr>
                <w:lang w:eastAsia="ja-JP"/>
              </w:rPr>
            </w:pPr>
            <w:r w:rsidRPr="00527373">
              <w:rPr>
                <w:lang w:eastAsia="zh-CN"/>
              </w:rPr>
              <w:t>2</w:t>
            </w:r>
          </w:p>
        </w:tc>
      </w:tr>
      <w:tr w:rsidR="00256885" w:rsidRPr="00527373" w14:paraId="7F37B915" w14:textId="77777777" w:rsidTr="00FC329D">
        <w:trPr>
          <w:trHeight w:val="188"/>
          <w:jc w:val="center"/>
        </w:trPr>
        <w:tc>
          <w:tcPr>
            <w:tcW w:w="1632" w:type="dxa"/>
            <w:vMerge/>
            <w:tcBorders>
              <w:left w:val="single" w:sz="4" w:space="0" w:color="auto"/>
              <w:bottom w:val="single" w:sz="4" w:space="0" w:color="auto"/>
              <w:right w:val="single" w:sz="4" w:space="0" w:color="auto"/>
            </w:tcBorders>
          </w:tcPr>
          <w:p w14:paraId="70B4B419" w14:textId="77777777" w:rsidR="00256885" w:rsidRPr="00527373" w:rsidRDefault="00256885" w:rsidP="00FC329D">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6E22E8" w14:textId="77777777" w:rsidR="00256885" w:rsidRPr="00527373" w:rsidRDefault="00256885" w:rsidP="00FC329D">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E19FD" w14:textId="77777777" w:rsidR="00256885" w:rsidRPr="00527373" w:rsidRDefault="00256885" w:rsidP="00FC329D">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C77D47B" w14:textId="77777777" w:rsidR="00256885" w:rsidRPr="00527373" w:rsidRDefault="00256885" w:rsidP="00FC329D">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0C1F36CC" w14:textId="77777777" w:rsidR="00256885" w:rsidRPr="00527373" w:rsidRDefault="00256885" w:rsidP="00FC329D">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2485E7DC" w14:textId="77777777" w:rsidR="00256885" w:rsidRPr="00527373" w:rsidRDefault="00256885" w:rsidP="00FC329D">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1C9BCB" w14:textId="77777777" w:rsidR="00256885" w:rsidRPr="00527373" w:rsidRDefault="00256885" w:rsidP="00FC329D">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918F6B" w14:textId="77777777" w:rsidR="00256885" w:rsidRPr="00527373" w:rsidRDefault="00256885" w:rsidP="00FC329D">
            <w:pPr>
              <w:pStyle w:val="TAC"/>
              <w:rPr>
                <w:lang w:eastAsia="ja-JP"/>
              </w:rPr>
            </w:pPr>
            <w:r w:rsidRPr="00527373">
              <w:rPr>
                <w:lang w:eastAsia="ja-JP"/>
              </w:rPr>
              <w:t>3</w:t>
            </w:r>
          </w:p>
        </w:tc>
      </w:tr>
      <w:tr w:rsidR="00256885" w:rsidRPr="00527373" w14:paraId="6E9CA0EF" w14:textId="77777777" w:rsidTr="00FC329D">
        <w:trPr>
          <w:trHeight w:val="188"/>
          <w:jc w:val="center"/>
        </w:trPr>
        <w:tc>
          <w:tcPr>
            <w:tcW w:w="1632" w:type="dxa"/>
            <w:tcBorders>
              <w:top w:val="single" w:sz="4" w:space="0" w:color="auto"/>
              <w:left w:val="single" w:sz="4" w:space="0" w:color="auto"/>
              <w:right w:val="single" w:sz="4" w:space="0" w:color="auto"/>
            </w:tcBorders>
          </w:tcPr>
          <w:p w14:paraId="17C46A32" w14:textId="77777777" w:rsidR="00256885" w:rsidRPr="00527373" w:rsidRDefault="00256885" w:rsidP="00FC329D">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652AB489" w14:textId="77777777" w:rsidR="00256885" w:rsidRPr="00527373" w:rsidRDefault="00256885" w:rsidP="00FC329D">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325CEAB3"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1A4A354" w14:textId="77777777" w:rsidR="00256885" w:rsidRPr="00527373" w:rsidRDefault="00256885" w:rsidP="00FC329D">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141AA03D"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820C04"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13D6B7"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20D51E" w14:textId="77777777" w:rsidR="00256885" w:rsidRPr="00527373" w:rsidRDefault="00256885" w:rsidP="00FC329D">
            <w:pPr>
              <w:pStyle w:val="TAC"/>
              <w:rPr>
                <w:lang w:eastAsia="ja-JP"/>
              </w:rPr>
            </w:pPr>
          </w:p>
        </w:tc>
      </w:tr>
      <w:tr w:rsidR="00256885" w:rsidRPr="00527373" w14:paraId="78F0F369"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09D6E424" w14:textId="77777777" w:rsidR="00256885" w:rsidRPr="00527373" w:rsidRDefault="00256885" w:rsidP="00FC329D">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3FB0189" w14:textId="77777777" w:rsidR="00256885" w:rsidRPr="00527373" w:rsidRDefault="00256885" w:rsidP="00FC329D">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1F76B10D"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772EFC1" w14:textId="77777777" w:rsidR="00256885" w:rsidRPr="00527373" w:rsidRDefault="00256885" w:rsidP="00FC329D">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64832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081FF2"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BE6A58"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028D3C" w14:textId="77777777" w:rsidR="00256885" w:rsidRPr="00527373" w:rsidRDefault="00256885" w:rsidP="00FC329D">
            <w:pPr>
              <w:pStyle w:val="TAC"/>
              <w:rPr>
                <w:szCs w:val="18"/>
                <w:lang w:eastAsia="ja-JP"/>
              </w:rPr>
            </w:pPr>
          </w:p>
        </w:tc>
      </w:tr>
      <w:tr w:rsidR="00256885" w:rsidRPr="00527373" w14:paraId="391BBADB" w14:textId="77777777" w:rsidTr="00FC329D">
        <w:trPr>
          <w:trHeight w:val="188"/>
          <w:jc w:val="center"/>
        </w:trPr>
        <w:tc>
          <w:tcPr>
            <w:tcW w:w="1632" w:type="dxa"/>
            <w:vMerge/>
            <w:tcBorders>
              <w:left w:val="single" w:sz="4" w:space="0" w:color="auto"/>
              <w:right w:val="single" w:sz="4" w:space="0" w:color="auto"/>
            </w:tcBorders>
          </w:tcPr>
          <w:p w14:paraId="4EB70153"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BAA27F" w14:textId="77777777" w:rsidR="00256885" w:rsidRPr="00527373" w:rsidRDefault="00256885" w:rsidP="00FC329D">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5BF8B7B4"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FAC5EDC" w14:textId="77777777" w:rsidR="00256885" w:rsidRPr="00527373" w:rsidRDefault="00256885" w:rsidP="00FC329D">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C0226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45BE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767C4"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4ADC8" w14:textId="77777777" w:rsidR="00256885" w:rsidRPr="00527373" w:rsidRDefault="00256885" w:rsidP="00FC329D">
            <w:pPr>
              <w:pStyle w:val="TAC"/>
              <w:rPr>
                <w:szCs w:val="18"/>
                <w:lang w:eastAsia="ja-JP"/>
              </w:rPr>
            </w:pPr>
            <w:r w:rsidRPr="00527373">
              <w:t>5</w:t>
            </w:r>
          </w:p>
        </w:tc>
      </w:tr>
      <w:tr w:rsidR="00256885" w:rsidRPr="00527373" w14:paraId="7055B774" w14:textId="77777777" w:rsidTr="00FC329D">
        <w:trPr>
          <w:trHeight w:val="188"/>
          <w:jc w:val="center"/>
        </w:trPr>
        <w:tc>
          <w:tcPr>
            <w:tcW w:w="1632" w:type="dxa"/>
            <w:vMerge/>
            <w:tcBorders>
              <w:left w:val="single" w:sz="4" w:space="0" w:color="auto"/>
              <w:right w:val="single" w:sz="4" w:space="0" w:color="auto"/>
            </w:tcBorders>
          </w:tcPr>
          <w:p w14:paraId="77DC3E4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4EC22C" w14:textId="77777777" w:rsidR="00256885" w:rsidRPr="00527373" w:rsidRDefault="00256885" w:rsidP="00FC329D">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037C06CD"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81DA0C4" w14:textId="77777777" w:rsidR="00256885" w:rsidRPr="00527373" w:rsidRDefault="00256885" w:rsidP="00FC329D">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AD652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F77B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7097C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7C51AA" w14:textId="77777777" w:rsidR="00256885" w:rsidRPr="00527373" w:rsidRDefault="00256885" w:rsidP="00FC329D">
            <w:pPr>
              <w:pStyle w:val="TAC"/>
              <w:rPr>
                <w:szCs w:val="18"/>
                <w:lang w:eastAsia="ja-JP"/>
              </w:rPr>
            </w:pPr>
            <w:r w:rsidRPr="00527373">
              <w:t>5</w:t>
            </w:r>
          </w:p>
        </w:tc>
      </w:tr>
      <w:tr w:rsidR="00256885" w:rsidRPr="00527373" w14:paraId="58E2D643" w14:textId="77777777" w:rsidTr="00FC329D">
        <w:trPr>
          <w:trHeight w:val="188"/>
          <w:jc w:val="center"/>
        </w:trPr>
        <w:tc>
          <w:tcPr>
            <w:tcW w:w="1632" w:type="dxa"/>
            <w:vMerge/>
            <w:tcBorders>
              <w:left w:val="single" w:sz="4" w:space="0" w:color="auto"/>
              <w:right w:val="single" w:sz="4" w:space="0" w:color="auto"/>
            </w:tcBorders>
          </w:tcPr>
          <w:p w14:paraId="236BCF09"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F24357" w14:textId="77777777" w:rsidR="00256885" w:rsidRPr="00527373" w:rsidRDefault="00256885" w:rsidP="00FC329D">
            <w:pPr>
              <w:pStyle w:val="TAL"/>
              <w:rPr>
                <w:szCs w:val="18"/>
              </w:rPr>
            </w:pPr>
            <w:r w:rsidRPr="00527373">
              <w:t>E-UTRA Band 22, 42, 43</w:t>
            </w:r>
            <w:r w:rsidRPr="00527373">
              <w:rPr>
                <w:szCs w:val="18"/>
              </w:rPr>
              <w:t>,</w:t>
            </w:r>
          </w:p>
          <w:p w14:paraId="5E0E4DD9" w14:textId="77777777" w:rsidR="00256885" w:rsidRPr="00527373" w:rsidRDefault="00256885" w:rsidP="00FC329D">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65CD77BD" w14:textId="77777777" w:rsidR="00256885" w:rsidRPr="00527373" w:rsidRDefault="00256885" w:rsidP="00FC329D">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777BCF" w14:textId="77777777" w:rsidR="00256885" w:rsidRPr="00527373" w:rsidRDefault="00256885" w:rsidP="00FC329D">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D56821"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0868BF"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7280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B856B3" w14:textId="77777777" w:rsidR="00256885" w:rsidRPr="00527373" w:rsidRDefault="00256885" w:rsidP="00FC329D">
            <w:pPr>
              <w:pStyle w:val="TAC"/>
              <w:rPr>
                <w:szCs w:val="18"/>
                <w:lang w:eastAsia="ja-JP"/>
              </w:rPr>
            </w:pPr>
            <w:r w:rsidRPr="00527373">
              <w:t>2</w:t>
            </w:r>
          </w:p>
        </w:tc>
      </w:tr>
      <w:tr w:rsidR="00256885" w:rsidRPr="00527373" w14:paraId="7A9E3C47" w14:textId="77777777" w:rsidTr="00FC329D">
        <w:trPr>
          <w:trHeight w:val="188"/>
          <w:jc w:val="center"/>
        </w:trPr>
        <w:tc>
          <w:tcPr>
            <w:tcW w:w="1632" w:type="dxa"/>
            <w:tcBorders>
              <w:left w:val="single" w:sz="4" w:space="0" w:color="auto"/>
              <w:right w:val="single" w:sz="4" w:space="0" w:color="auto"/>
            </w:tcBorders>
          </w:tcPr>
          <w:p w14:paraId="11429BE3" w14:textId="77777777" w:rsidR="00256885" w:rsidRPr="00527373" w:rsidRDefault="00256885" w:rsidP="00FC329D">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43631B3F" w14:textId="77777777" w:rsidR="00256885" w:rsidRPr="00527373" w:rsidRDefault="00256885" w:rsidP="00FC329D">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C191A2D"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0E0577" w14:textId="77777777" w:rsidR="00256885" w:rsidRPr="00527373" w:rsidRDefault="00256885" w:rsidP="00FC329D">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06F48D4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DBED8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3411A3"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9559AF" w14:textId="77777777" w:rsidR="00256885" w:rsidRPr="00527373" w:rsidRDefault="00256885" w:rsidP="00FC329D">
            <w:pPr>
              <w:pStyle w:val="TAC"/>
            </w:pPr>
          </w:p>
        </w:tc>
      </w:tr>
      <w:tr w:rsidR="00256885" w:rsidRPr="00527373" w14:paraId="79481C66" w14:textId="77777777" w:rsidTr="00FC329D">
        <w:trPr>
          <w:trHeight w:val="188"/>
          <w:jc w:val="center"/>
        </w:trPr>
        <w:tc>
          <w:tcPr>
            <w:tcW w:w="1632" w:type="dxa"/>
            <w:tcBorders>
              <w:left w:val="single" w:sz="4" w:space="0" w:color="auto"/>
              <w:right w:val="single" w:sz="4" w:space="0" w:color="auto"/>
            </w:tcBorders>
            <w:vAlign w:val="center"/>
          </w:tcPr>
          <w:p w14:paraId="237B685B"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5F2893" w14:textId="77777777" w:rsidR="00256885" w:rsidRPr="00527373" w:rsidRDefault="00256885" w:rsidP="00FC329D">
            <w:pPr>
              <w:pStyle w:val="TAL"/>
              <w:rPr>
                <w:szCs w:val="18"/>
              </w:rPr>
            </w:pPr>
            <w:r w:rsidRPr="00527373">
              <w:t>E-UTRA Band 41, 42, 48, 52</w:t>
            </w:r>
          </w:p>
          <w:p w14:paraId="6DA46E1C" w14:textId="77777777" w:rsidR="00256885" w:rsidRPr="00527373" w:rsidRDefault="00256885" w:rsidP="00FC329D">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82118CA"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C0D786" w14:textId="77777777" w:rsidR="00256885" w:rsidRPr="00527373" w:rsidRDefault="00256885" w:rsidP="00FC329D">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6918F6DC"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3453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423886"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27F50B5" w14:textId="77777777" w:rsidR="00256885" w:rsidRPr="00527373" w:rsidRDefault="00256885" w:rsidP="00FC329D">
            <w:pPr>
              <w:pStyle w:val="TAC"/>
            </w:pPr>
            <w:r w:rsidRPr="00527373">
              <w:t>2</w:t>
            </w:r>
          </w:p>
        </w:tc>
      </w:tr>
      <w:tr w:rsidR="00256885" w:rsidRPr="00527373" w14:paraId="13166C26" w14:textId="77777777" w:rsidTr="00FC329D">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E765D6E" w14:textId="77777777" w:rsidR="00256885" w:rsidRPr="00527373" w:rsidRDefault="00256885" w:rsidP="00FC329D">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7DEB1FD8" w14:textId="77777777" w:rsidR="00256885" w:rsidRPr="00527373" w:rsidRDefault="00256885" w:rsidP="00FC329D">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4031AE56" w14:textId="77777777" w:rsidR="00256885" w:rsidRPr="00527373" w:rsidRDefault="00256885" w:rsidP="00FC329D">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CF9DF4D" w14:textId="77777777" w:rsidR="00256885" w:rsidRPr="00527373" w:rsidRDefault="00256885" w:rsidP="00FC329D">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F86072"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98B63A"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93AD7C"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731C6E" w14:textId="77777777" w:rsidR="00256885" w:rsidRPr="00527373" w:rsidRDefault="00256885" w:rsidP="00FC329D">
            <w:pPr>
              <w:pStyle w:val="TAC"/>
              <w:rPr>
                <w:szCs w:val="18"/>
                <w:lang w:eastAsia="ja-JP"/>
              </w:rPr>
            </w:pPr>
          </w:p>
        </w:tc>
      </w:tr>
      <w:tr w:rsidR="00256885" w:rsidRPr="00527373" w14:paraId="69D4A424" w14:textId="77777777" w:rsidTr="00FC329D">
        <w:trPr>
          <w:trHeight w:val="188"/>
          <w:jc w:val="center"/>
        </w:trPr>
        <w:tc>
          <w:tcPr>
            <w:tcW w:w="1632" w:type="dxa"/>
            <w:vMerge/>
            <w:tcBorders>
              <w:left w:val="single" w:sz="4" w:space="0" w:color="auto"/>
              <w:right w:val="single" w:sz="4" w:space="0" w:color="auto"/>
            </w:tcBorders>
          </w:tcPr>
          <w:p w14:paraId="5E3FAC85" w14:textId="77777777" w:rsidR="00256885" w:rsidRPr="00527373" w:rsidRDefault="00256885" w:rsidP="00FC329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CA456E" w14:textId="77777777" w:rsidR="00256885" w:rsidRPr="00527373" w:rsidRDefault="00256885" w:rsidP="00FC329D">
            <w:pPr>
              <w:pStyle w:val="TAL"/>
              <w:rPr>
                <w:szCs w:val="18"/>
              </w:rPr>
            </w:pPr>
            <w:r w:rsidRPr="00527373">
              <w:t>E-UTRA Band 42</w:t>
            </w:r>
            <w:r w:rsidRPr="00527373">
              <w:rPr>
                <w:lang w:eastAsia="ja-JP"/>
              </w:rPr>
              <w:t>, 48</w:t>
            </w:r>
          </w:p>
          <w:p w14:paraId="29D66202" w14:textId="77777777" w:rsidR="00256885" w:rsidRPr="00527373" w:rsidRDefault="00256885" w:rsidP="00FC329D">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207AA06C" w14:textId="77777777" w:rsidR="00256885" w:rsidRPr="00527373" w:rsidRDefault="00256885" w:rsidP="00FC329D">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B6923D5" w14:textId="77777777" w:rsidR="00256885" w:rsidRPr="00527373" w:rsidRDefault="00256885" w:rsidP="00FC329D">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9058A1" w14:textId="77777777" w:rsidR="00256885" w:rsidRPr="00527373" w:rsidRDefault="00256885" w:rsidP="00FC329D">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4DF72" w14:textId="77777777" w:rsidR="00256885" w:rsidRPr="00527373" w:rsidRDefault="00256885" w:rsidP="00FC329D">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1CF2C7" w14:textId="77777777" w:rsidR="00256885" w:rsidRPr="00527373" w:rsidRDefault="00256885" w:rsidP="00FC329D">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9A9861" w14:textId="77777777" w:rsidR="00256885" w:rsidRPr="00527373" w:rsidRDefault="00256885" w:rsidP="00FC329D">
            <w:pPr>
              <w:pStyle w:val="TAC"/>
              <w:rPr>
                <w:szCs w:val="18"/>
                <w:lang w:eastAsia="ja-JP"/>
              </w:rPr>
            </w:pPr>
            <w:r w:rsidRPr="00527373">
              <w:t>2</w:t>
            </w:r>
          </w:p>
        </w:tc>
      </w:tr>
      <w:tr w:rsidR="00256885" w:rsidRPr="00527373" w14:paraId="7A13A2E8" w14:textId="77777777" w:rsidTr="00FC329D">
        <w:trPr>
          <w:trHeight w:val="188"/>
          <w:jc w:val="center"/>
        </w:trPr>
        <w:tc>
          <w:tcPr>
            <w:tcW w:w="1632" w:type="dxa"/>
            <w:vMerge w:val="restart"/>
            <w:tcBorders>
              <w:top w:val="single" w:sz="4" w:space="0" w:color="auto"/>
              <w:left w:val="single" w:sz="4" w:space="0" w:color="auto"/>
              <w:right w:val="single" w:sz="4" w:space="0" w:color="auto"/>
            </w:tcBorders>
          </w:tcPr>
          <w:p w14:paraId="1DA9F04B" w14:textId="77777777" w:rsidR="00256885" w:rsidRPr="00527373" w:rsidRDefault="00256885" w:rsidP="00FC329D">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B74205A" w14:textId="77777777" w:rsidR="00256885" w:rsidRPr="00527373" w:rsidRDefault="00256885" w:rsidP="00FC329D">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5109CB86"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1C1AC"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FFD633"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C93FF6"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A7AD9C"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BC3395" w14:textId="77777777" w:rsidR="00256885" w:rsidRPr="00527373" w:rsidRDefault="00256885" w:rsidP="00FC329D">
            <w:pPr>
              <w:pStyle w:val="TAC"/>
            </w:pPr>
          </w:p>
        </w:tc>
      </w:tr>
      <w:tr w:rsidR="00256885" w:rsidRPr="00527373" w14:paraId="0FC607E0" w14:textId="77777777" w:rsidTr="00FC329D">
        <w:trPr>
          <w:trHeight w:val="188"/>
          <w:jc w:val="center"/>
        </w:trPr>
        <w:tc>
          <w:tcPr>
            <w:tcW w:w="1632" w:type="dxa"/>
            <w:vMerge/>
            <w:tcBorders>
              <w:left w:val="single" w:sz="4" w:space="0" w:color="auto"/>
              <w:right w:val="single" w:sz="4" w:space="0" w:color="auto"/>
            </w:tcBorders>
            <w:vAlign w:val="center"/>
          </w:tcPr>
          <w:p w14:paraId="5E5D9EEE"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48A70C04" w14:textId="77777777" w:rsidR="00256885" w:rsidRPr="00527373" w:rsidRDefault="00256885" w:rsidP="00FC329D">
            <w:pPr>
              <w:pStyle w:val="TAL"/>
            </w:pPr>
            <w:r w:rsidRPr="00527373">
              <w:t>E-UTRA Band 2, 7, 22, 25, 41, 42, 48, 70</w:t>
            </w:r>
          </w:p>
          <w:p w14:paraId="4B84E373" w14:textId="77777777" w:rsidR="00256885" w:rsidRPr="00527373" w:rsidRDefault="00256885" w:rsidP="00FC329D">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4167F21"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7F25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B9269B"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B0630"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F93F45"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FD201E" w14:textId="77777777" w:rsidR="00256885" w:rsidRPr="00527373" w:rsidRDefault="00256885" w:rsidP="00FC329D">
            <w:pPr>
              <w:pStyle w:val="TAC"/>
            </w:pPr>
            <w:r w:rsidRPr="00527373">
              <w:t>2</w:t>
            </w:r>
          </w:p>
        </w:tc>
      </w:tr>
      <w:tr w:rsidR="00256885" w:rsidRPr="00527373" w14:paraId="0BC758FF" w14:textId="77777777" w:rsidTr="00FC329D">
        <w:trPr>
          <w:trHeight w:val="188"/>
          <w:jc w:val="center"/>
        </w:trPr>
        <w:tc>
          <w:tcPr>
            <w:tcW w:w="1632" w:type="dxa"/>
            <w:vMerge/>
            <w:tcBorders>
              <w:left w:val="single" w:sz="4" w:space="0" w:color="auto"/>
              <w:bottom w:val="single" w:sz="4" w:space="0" w:color="auto"/>
              <w:right w:val="single" w:sz="4" w:space="0" w:color="auto"/>
            </w:tcBorders>
            <w:vAlign w:val="center"/>
          </w:tcPr>
          <w:p w14:paraId="3B28E235" w14:textId="77777777" w:rsidR="00256885" w:rsidRPr="00527373" w:rsidRDefault="00256885" w:rsidP="00FC329D">
            <w:pPr>
              <w:pStyle w:val="TAC"/>
            </w:pPr>
          </w:p>
        </w:tc>
        <w:tc>
          <w:tcPr>
            <w:tcW w:w="2864" w:type="dxa"/>
            <w:tcBorders>
              <w:top w:val="single" w:sz="4" w:space="0" w:color="auto"/>
              <w:left w:val="nil"/>
              <w:bottom w:val="single" w:sz="4" w:space="0" w:color="auto"/>
              <w:right w:val="single" w:sz="4" w:space="0" w:color="auto"/>
            </w:tcBorders>
            <w:vAlign w:val="center"/>
          </w:tcPr>
          <w:p w14:paraId="2A7AF02F" w14:textId="77777777" w:rsidR="00256885" w:rsidRPr="00527373" w:rsidRDefault="00256885" w:rsidP="00FC329D">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495D0840"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125C8A"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74D315"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D281E8"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CE5A61"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6DFE72" w14:textId="77777777" w:rsidR="00256885" w:rsidRPr="00527373" w:rsidRDefault="00256885" w:rsidP="00FC329D">
            <w:pPr>
              <w:pStyle w:val="TAC"/>
            </w:pPr>
            <w:r w:rsidRPr="00527373">
              <w:t>5</w:t>
            </w:r>
          </w:p>
        </w:tc>
      </w:tr>
      <w:tr w:rsidR="00256885" w:rsidRPr="00527373" w14:paraId="0100D37D" w14:textId="77777777" w:rsidTr="00FC329D">
        <w:trPr>
          <w:trHeight w:val="188"/>
          <w:jc w:val="center"/>
        </w:trPr>
        <w:tc>
          <w:tcPr>
            <w:tcW w:w="1632" w:type="dxa"/>
            <w:tcBorders>
              <w:top w:val="single" w:sz="4" w:space="0" w:color="auto"/>
              <w:left w:val="single" w:sz="4" w:space="0" w:color="auto"/>
              <w:right w:val="single" w:sz="4" w:space="0" w:color="auto"/>
            </w:tcBorders>
            <w:vAlign w:val="center"/>
          </w:tcPr>
          <w:p w14:paraId="79ADF298" w14:textId="77777777" w:rsidR="00256885" w:rsidRPr="00527373" w:rsidRDefault="00256885" w:rsidP="00FC329D">
            <w:pPr>
              <w:pStyle w:val="TAC"/>
            </w:pPr>
            <w:r w:rsidRPr="00527373">
              <w:lastRenderedPageBreak/>
              <w:t>DC_66_n78,</w:t>
            </w:r>
          </w:p>
          <w:p w14:paraId="2140A7C2" w14:textId="77777777" w:rsidR="00256885" w:rsidRPr="00527373" w:rsidRDefault="00256885" w:rsidP="00FC329D">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48707EBD" w14:textId="77777777" w:rsidR="00256885" w:rsidRPr="00527373" w:rsidRDefault="00256885" w:rsidP="00FC329D">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EBAFA85" w14:textId="77777777" w:rsidR="00256885" w:rsidRPr="00527373" w:rsidRDefault="00256885" w:rsidP="00FC329D">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297C56" w14:textId="77777777" w:rsidR="00256885" w:rsidRPr="00527373" w:rsidRDefault="00256885" w:rsidP="00FC329D">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3B5AE" w14:textId="77777777" w:rsidR="00256885" w:rsidRPr="00527373" w:rsidRDefault="00256885" w:rsidP="00FC329D">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D7DCC" w14:textId="77777777" w:rsidR="00256885" w:rsidRPr="00527373" w:rsidRDefault="00256885" w:rsidP="00FC329D">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BFCDAE"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4277F6" w14:textId="77777777" w:rsidR="00256885" w:rsidRPr="00527373" w:rsidRDefault="00256885" w:rsidP="00FC329D">
            <w:pPr>
              <w:pStyle w:val="TAC"/>
            </w:pPr>
          </w:p>
        </w:tc>
      </w:tr>
      <w:tr w:rsidR="00256885" w:rsidRPr="00527373" w14:paraId="48843A45" w14:textId="77777777" w:rsidTr="00FC329D">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17BE21F4" w14:textId="77777777" w:rsidR="00256885" w:rsidRPr="00527373" w:rsidRDefault="00256885" w:rsidP="00FC329D">
            <w:pPr>
              <w:pStyle w:val="TAN"/>
            </w:pPr>
            <w:r w:rsidRPr="00527373">
              <w:lastRenderedPageBreak/>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74294250" w14:textId="77777777" w:rsidR="00256885" w:rsidRPr="00527373" w:rsidRDefault="00256885" w:rsidP="00FC329D">
            <w:pPr>
              <w:pStyle w:val="TAN"/>
              <w:rPr>
                <w:rFonts w:cs="Arial"/>
              </w:rPr>
            </w:pPr>
            <w:r w:rsidRPr="00527373">
              <w:rPr>
                <w:rFonts w:cs="Arial"/>
              </w:rPr>
              <w:t>NOTE</w:t>
            </w:r>
            <w:r w:rsidRPr="00527373">
              <w:rPr>
                <w:rFonts w:eastAsia="맑은 고딕"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6DE1F700" w14:textId="77777777" w:rsidR="00256885" w:rsidRPr="00527373" w:rsidRDefault="00256885" w:rsidP="00FC329D">
            <w:pPr>
              <w:pStyle w:val="TAN"/>
              <w:rPr>
                <w:rFonts w:eastAsia="맑은 고딕" w:cs="Arial"/>
              </w:rPr>
            </w:pPr>
            <w:r w:rsidRPr="00527373">
              <w:rPr>
                <w:rFonts w:cs="Arial"/>
                <w:kern w:val="2"/>
              </w:rPr>
              <w:t xml:space="preserve">NOTE </w:t>
            </w:r>
            <w:r w:rsidRPr="00527373">
              <w:rPr>
                <w:rFonts w:eastAsia="맑은 고딕" w:cs="Arial"/>
                <w:kern w:val="2"/>
              </w:rPr>
              <w:t>3</w:t>
            </w:r>
            <w:r w:rsidRPr="00527373">
              <w:rPr>
                <w:rFonts w:cs="Arial"/>
                <w:lang w:eastAsia="ja-JP"/>
              </w:rPr>
              <w:t>:</w:t>
            </w:r>
            <w:r w:rsidRPr="00527373">
              <w:rPr>
                <w:rFonts w:cs="Arial"/>
                <w:lang w:eastAsia="ja-JP"/>
              </w:rPr>
              <w:tab/>
              <w:t>Applicable when co-existence with PHS system operating in 1884.5 - 1915.7 MHz</w:t>
            </w:r>
          </w:p>
          <w:p w14:paraId="10CDADDE" w14:textId="77777777" w:rsidR="00256885" w:rsidRPr="00527373" w:rsidRDefault="00256885" w:rsidP="00FC329D">
            <w:pPr>
              <w:pStyle w:val="TAN"/>
              <w:rPr>
                <w:rFonts w:cs="Arial"/>
                <w:lang w:eastAsia="ja-JP"/>
              </w:rPr>
            </w:pPr>
            <w:r w:rsidRPr="00527373">
              <w:rPr>
                <w:rFonts w:cs="Arial"/>
                <w:lang w:eastAsia="ja-JP"/>
              </w:rPr>
              <w:t xml:space="preserve">NOTE </w:t>
            </w:r>
            <w:r w:rsidRPr="00527373">
              <w:rPr>
                <w:rFonts w:eastAsia="맑은 고딕" w:cs="Arial"/>
              </w:rPr>
              <w:t>4</w:t>
            </w:r>
            <w:r w:rsidRPr="00527373">
              <w:rPr>
                <w:rFonts w:cs="Arial"/>
                <w:lang w:eastAsia="ja-JP"/>
              </w:rPr>
              <w:t>:</w:t>
            </w:r>
            <w:r w:rsidRPr="00527373">
              <w:rPr>
                <w:rFonts w:cs="Arial"/>
                <w:lang w:eastAsia="ja-JP"/>
              </w:rPr>
              <w:tab/>
              <w:t>Void.</w:t>
            </w:r>
          </w:p>
          <w:p w14:paraId="3D93E2A8" w14:textId="77777777" w:rsidR="00256885" w:rsidRPr="00527373" w:rsidRDefault="00256885" w:rsidP="00FC329D">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6D6B2C08" w14:textId="77777777" w:rsidR="00256885" w:rsidRPr="00527373" w:rsidRDefault="00256885" w:rsidP="00FC329D">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385296A" w14:textId="77777777" w:rsidR="00256885" w:rsidRPr="00527373" w:rsidRDefault="00256885" w:rsidP="00FC329D">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6692A0BF" w14:textId="77777777" w:rsidR="00256885" w:rsidRPr="00527373" w:rsidRDefault="00256885" w:rsidP="00FC329D">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22DA60A" w14:textId="77777777" w:rsidR="00256885" w:rsidRPr="00527373" w:rsidRDefault="00256885" w:rsidP="00FC329D">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4C47A1A1" w14:textId="77777777" w:rsidR="00256885" w:rsidRPr="00527373" w:rsidRDefault="00256885" w:rsidP="00FC329D">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31068B7" w14:textId="77777777" w:rsidR="00256885" w:rsidRPr="00527373" w:rsidRDefault="00256885" w:rsidP="00FC329D">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8E1C68" w14:textId="77777777" w:rsidR="00256885" w:rsidRPr="00527373" w:rsidRDefault="00256885" w:rsidP="00FC329D">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01E4993A" w14:textId="77777777" w:rsidR="00256885" w:rsidRPr="00527373" w:rsidRDefault="00256885" w:rsidP="00FC329D">
            <w:pPr>
              <w:pStyle w:val="TAN"/>
              <w:rPr>
                <w:rFonts w:eastAsia="MS Mincho" w:cs="Arial"/>
                <w:lang w:eastAsia="ja-JP"/>
              </w:rPr>
            </w:pPr>
            <w:r w:rsidRPr="00527373">
              <w:rPr>
                <w:rFonts w:cs="Arial"/>
              </w:rPr>
              <w:t>NOTE 13:</w:t>
            </w:r>
            <w:r w:rsidRPr="00527373">
              <w:rPr>
                <w:rFonts w:cs="Arial"/>
              </w:rPr>
              <w:tab/>
              <w:t>Void.</w:t>
            </w:r>
          </w:p>
          <w:p w14:paraId="39D6F893" w14:textId="77777777" w:rsidR="00256885" w:rsidRPr="00527373" w:rsidRDefault="00256885" w:rsidP="00FC329D">
            <w:pPr>
              <w:pStyle w:val="TAN"/>
              <w:rPr>
                <w:rFonts w:cs="Arial"/>
              </w:rPr>
            </w:pPr>
            <w:r w:rsidRPr="00527373">
              <w:rPr>
                <w:rFonts w:cs="Arial"/>
              </w:rPr>
              <w:t>NOTE 14:</w:t>
            </w:r>
            <w:r w:rsidRPr="00527373">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070AE338" w14:textId="77777777" w:rsidR="00256885" w:rsidRPr="00527373" w:rsidRDefault="00256885" w:rsidP="00FC329D">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47BB8E38" w14:textId="77777777" w:rsidR="00256885" w:rsidRPr="00527373" w:rsidRDefault="00256885" w:rsidP="00FC329D">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4BE100" w14:textId="77777777" w:rsidR="00256885" w:rsidRPr="00527373" w:rsidRDefault="00256885" w:rsidP="00FC329D">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57036AA1" w14:textId="77777777" w:rsidR="00256885" w:rsidRPr="00527373" w:rsidRDefault="00256885" w:rsidP="00FC329D">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91E9415" w14:textId="77777777" w:rsidR="00256885" w:rsidRPr="00527373" w:rsidRDefault="00256885" w:rsidP="00FC329D">
            <w:pPr>
              <w:pStyle w:val="TAN"/>
              <w:rPr>
                <w:rFonts w:cs="Arial"/>
              </w:rPr>
            </w:pPr>
            <w:r w:rsidRPr="00527373">
              <w:rPr>
                <w:rFonts w:cs="Arial"/>
              </w:rPr>
              <w:t>NOTE 19:</w:t>
            </w:r>
            <w:r w:rsidRPr="00527373">
              <w:rPr>
                <w:rFonts w:cs="Arial"/>
              </w:rPr>
              <w:tab/>
              <w:t>Void.</w:t>
            </w:r>
          </w:p>
          <w:p w14:paraId="6523B6A7" w14:textId="77777777" w:rsidR="00256885" w:rsidRPr="00527373" w:rsidRDefault="00256885" w:rsidP="00FC329D">
            <w:pPr>
              <w:pStyle w:val="TAN"/>
            </w:pPr>
            <w:r w:rsidRPr="00527373">
              <w:t>NOTE 20:</w:t>
            </w:r>
            <w:r w:rsidRPr="00527373">
              <w:tab/>
              <w:t>Void.</w:t>
            </w:r>
          </w:p>
          <w:p w14:paraId="26231A62" w14:textId="77777777" w:rsidR="00256885" w:rsidRPr="00527373" w:rsidRDefault="00256885" w:rsidP="00FC329D">
            <w:pPr>
              <w:pStyle w:val="TAN"/>
              <w:rPr>
                <w:rFonts w:cs="Arial"/>
              </w:rPr>
            </w:pPr>
            <w:r w:rsidRPr="00527373">
              <w:t xml:space="preserve">NOTE 21: </w:t>
            </w:r>
            <w:r w:rsidRPr="00527373">
              <w:rPr>
                <w:rFonts w:cs="Arial"/>
              </w:rPr>
              <w:t>Void.</w:t>
            </w:r>
          </w:p>
          <w:p w14:paraId="2BB7E2CA" w14:textId="77777777" w:rsidR="00256885" w:rsidRPr="00527373" w:rsidRDefault="00256885" w:rsidP="00FC329D">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3BC4F92" w14:textId="77777777" w:rsidR="00256885" w:rsidRPr="00527373" w:rsidRDefault="00256885" w:rsidP="00256885"/>
    <w:p w14:paraId="3A455A19" w14:textId="77777777" w:rsidR="00256885" w:rsidRPr="00527373" w:rsidRDefault="00256885" w:rsidP="00256885">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119E448E" w14:textId="77777777" w:rsidR="00256885" w:rsidRPr="00527373" w:rsidRDefault="00256885" w:rsidP="00256885">
      <w:r w:rsidRPr="00527373">
        <w:t>The normative reference for this requirement is TS 38.101-3 [4] clause 6.5B.3.3.2.</w:t>
      </w:r>
    </w:p>
    <w:p w14:paraId="7FB8BC65" w14:textId="77777777" w:rsidR="00256885" w:rsidRPr="00527373" w:rsidRDefault="00256885" w:rsidP="00256885">
      <w:r w:rsidRPr="00527373">
        <w:t>Exception requirements for both NR and E-UTRA are defined for this test and therefore LTE anchor agnostic approach is not applied. E-UTRA test point analysis is included and E-UTRA measurements are performed.</w:t>
      </w:r>
    </w:p>
    <w:p w14:paraId="6D207376" w14:textId="77777777" w:rsidR="00256885" w:rsidRPr="00527373" w:rsidRDefault="00256885" w:rsidP="00256885">
      <w:pPr>
        <w:pStyle w:val="H6"/>
      </w:pPr>
      <w:r w:rsidRPr="00527373">
        <w:t>6.5B.3.3.2.4</w:t>
      </w:r>
      <w:r w:rsidRPr="00527373">
        <w:tab/>
        <w:t>Test description</w:t>
      </w:r>
    </w:p>
    <w:p w14:paraId="10FA70FA" w14:textId="77777777" w:rsidR="00256885" w:rsidRPr="00527373" w:rsidRDefault="00256885" w:rsidP="00256885">
      <w:pPr>
        <w:pStyle w:val="H6"/>
      </w:pPr>
      <w:r w:rsidRPr="00527373">
        <w:t>6.5B.3.3.2.4.1</w:t>
      </w:r>
      <w:r w:rsidRPr="00527373">
        <w:tab/>
        <w:t>Initial conditions</w:t>
      </w:r>
    </w:p>
    <w:p w14:paraId="72CCEB14" w14:textId="77777777" w:rsidR="00256885" w:rsidRPr="00527373" w:rsidRDefault="00256885" w:rsidP="00256885">
      <w:r w:rsidRPr="00527373">
        <w:t>Same initial conditions as described in clause 6.5B.3.1.2.4.1 with the following exceptions:</w:t>
      </w:r>
    </w:p>
    <w:p w14:paraId="3A634A50" w14:textId="77777777" w:rsidR="00256885" w:rsidRPr="00527373" w:rsidRDefault="00256885" w:rsidP="00256885">
      <w:pPr>
        <w:pStyle w:val="B10"/>
      </w:pPr>
      <w:r w:rsidRPr="00527373">
        <w:t>-</w:t>
      </w:r>
      <w:r w:rsidRPr="00527373">
        <w:tab/>
        <w:t xml:space="preserve">Instead of Table 6.5B.3.1.2.4.1-1 </w:t>
      </w:r>
      <w:r w:rsidRPr="00527373">
        <w:noBreakHyphen/>
      </w:r>
      <w:r w:rsidRPr="00527373">
        <w:noBreakHyphen/>
        <w:t>&gt; use Table 6.5B.3.3.2.4.1-1.</w:t>
      </w:r>
    </w:p>
    <w:p w14:paraId="0E26B635" w14:textId="77777777" w:rsidR="00256885" w:rsidRPr="00527373" w:rsidRDefault="00256885" w:rsidP="00256885">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256885" w:rsidRPr="00527373" w14:paraId="7E30612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28CC3E" w14:textId="77777777" w:rsidR="00256885" w:rsidRPr="00527373" w:rsidRDefault="00256885" w:rsidP="00FC329D">
            <w:pPr>
              <w:pStyle w:val="TAH"/>
            </w:pPr>
            <w:r w:rsidRPr="00527373">
              <w:lastRenderedPageBreak/>
              <w:t>Initial Conditions</w:t>
            </w:r>
          </w:p>
        </w:tc>
      </w:tr>
      <w:tr w:rsidR="00256885" w:rsidRPr="00527373" w14:paraId="4A817B56" w14:textId="77777777" w:rsidTr="00FC329D">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0D08E4" w14:textId="77777777" w:rsidR="00256885" w:rsidRPr="00527373" w:rsidRDefault="00256885" w:rsidP="00FC329D">
            <w:pPr>
              <w:pStyle w:val="TAL"/>
            </w:pPr>
            <w:r w:rsidRPr="00527373">
              <w:t>Test Environment</w:t>
            </w:r>
          </w:p>
          <w:p w14:paraId="0C1ACAF4" w14:textId="77777777" w:rsidR="00256885" w:rsidRPr="00527373" w:rsidRDefault="00256885" w:rsidP="00FC329D">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E8A7FC" w14:textId="77777777" w:rsidR="00256885" w:rsidRPr="00527373" w:rsidRDefault="00256885" w:rsidP="00FC329D">
            <w:pPr>
              <w:pStyle w:val="TAL"/>
            </w:pPr>
            <w:r w:rsidRPr="00527373">
              <w:t>Normal</w:t>
            </w:r>
          </w:p>
        </w:tc>
      </w:tr>
      <w:tr w:rsidR="00256885" w:rsidRPr="00527373" w14:paraId="1C689FA5" w14:textId="77777777" w:rsidTr="00FC329D">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46577C5" w14:textId="77777777" w:rsidR="00256885" w:rsidRPr="00527373" w:rsidRDefault="00256885" w:rsidP="00FC329D">
            <w:pPr>
              <w:pStyle w:val="TAL"/>
            </w:pPr>
            <w:r w:rsidRPr="00527373">
              <w:t>Test Frequencies</w:t>
            </w:r>
          </w:p>
          <w:p w14:paraId="23B09F21" w14:textId="77777777" w:rsidR="00256885" w:rsidRPr="00527373" w:rsidRDefault="00256885" w:rsidP="00FC329D">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9D5714E" w14:textId="77777777" w:rsidR="00256885" w:rsidRPr="00527373" w:rsidRDefault="00256885" w:rsidP="00FC329D">
            <w:pPr>
              <w:pStyle w:val="TAL"/>
            </w:pPr>
            <w:r w:rsidRPr="00527373">
              <w:t>For test frequencies refer to "Range" columns.</w:t>
            </w:r>
          </w:p>
        </w:tc>
      </w:tr>
      <w:tr w:rsidR="00256885" w:rsidRPr="00527373" w14:paraId="4519BE8B" w14:textId="77777777" w:rsidTr="00FC329D">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4C13C67" w14:textId="77777777" w:rsidR="00256885" w:rsidRPr="00527373" w:rsidRDefault="00256885" w:rsidP="00FC329D">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3735DA" w14:textId="77777777" w:rsidR="00256885" w:rsidRPr="00527373" w:rsidRDefault="00256885" w:rsidP="00FC329D">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256885" w:rsidRPr="00527373" w14:paraId="2E00CD80" w14:textId="77777777" w:rsidTr="00FC329D">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AFA5E1" w14:textId="77777777" w:rsidR="00256885" w:rsidRPr="00527373" w:rsidRDefault="00256885" w:rsidP="00FC329D">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7B51DF" w14:textId="77777777" w:rsidR="00256885" w:rsidRPr="00527373" w:rsidRDefault="00256885" w:rsidP="00FC329D">
            <w:pPr>
              <w:pStyle w:val="TAL"/>
            </w:pPr>
            <w:r w:rsidRPr="00527373">
              <w:t>Lowest SCS per Channel Bandwidth</w:t>
            </w:r>
          </w:p>
        </w:tc>
      </w:tr>
      <w:tr w:rsidR="00256885" w:rsidRPr="00527373" w14:paraId="5ED2C4B1"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87A25" w14:textId="77777777" w:rsidR="00256885" w:rsidRPr="00527373" w:rsidRDefault="00256885" w:rsidP="00FC329D">
            <w:pPr>
              <w:pStyle w:val="TAH"/>
            </w:pPr>
            <w:r w:rsidRPr="00527373">
              <w:t>Test Parameters for DC Configurations</w:t>
            </w:r>
          </w:p>
        </w:tc>
      </w:tr>
      <w:tr w:rsidR="00256885" w:rsidRPr="00527373" w14:paraId="6CBAF9A6" w14:textId="77777777" w:rsidTr="00FC329D">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09FD4" w14:textId="77777777" w:rsidR="00256885" w:rsidRPr="00527373" w:rsidRDefault="00256885" w:rsidP="00FC329D">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906694" w14:textId="77777777" w:rsidR="00256885" w:rsidRPr="00527373" w:rsidRDefault="00256885" w:rsidP="00FC329D">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BF815" w14:textId="77777777" w:rsidR="00256885" w:rsidRPr="00527373" w:rsidRDefault="00256885" w:rsidP="00FC329D">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291FEF" w14:textId="77777777" w:rsidR="00256885" w:rsidRPr="00527373" w:rsidRDefault="00256885" w:rsidP="00FC329D">
            <w:pPr>
              <w:pStyle w:val="TAH"/>
            </w:pPr>
            <w:r w:rsidRPr="00527373">
              <w:t>UL Allocation (Note 1,2)</w:t>
            </w:r>
          </w:p>
        </w:tc>
      </w:tr>
      <w:tr w:rsidR="00256885" w:rsidRPr="00527373" w14:paraId="7BFD04B1" w14:textId="77777777" w:rsidTr="00FC329D">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084FBC" w14:textId="77777777" w:rsidR="00256885" w:rsidRPr="00527373" w:rsidRDefault="00256885" w:rsidP="00FC32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5E7D802" w14:textId="77777777" w:rsidR="00256885" w:rsidRPr="00527373" w:rsidRDefault="00256885" w:rsidP="00FC329D">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6901A" w14:textId="77777777" w:rsidR="00256885" w:rsidRPr="00527373" w:rsidRDefault="00256885" w:rsidP="00FC329D">
            <w:pPr>
              <w:pStyle w:val="TAH"/>
            </w:pPr>
            <w:r w:rsidRPr="00527373">
              <w:t>E-UTRA</w:t>
            </w:r>
          </w:p>
          <w:p w14:paraId="15E32B4F" w14:textId="77777777" w:rsidR="00256885" w:rsidRPr="00527373" w:rsidRDefault="00256885" w:rsidP="00FC329D">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144D3" w14:textId="77777777" w:rsidR="00256885" w:rsidRPr="00527373" w:rsidRDefault="00256885" w:rsidP="00FC329D">
            <w:pPr>
              <w:pStyle w:val="TAH"/>
            </w:pPr>
            <w:r w:rsidRPr="00527373">
              <w:t>NR</w:t>
            </w:r>
          </w:p>
          <w:p w14:paraId="16BA254D" w14:textId="77777777" w:rsidR="00256885" w:rsidRPr="00527373" w:rsidRDefault="00256885" w:rsidP="00FC329D">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35BBDB" w14:textId="77777777" w:rsidR="00256885" w:rsidRPr="00527373" w:rsidRDefault="00256885" w:rsidP="00FC329D">
            <w:pPr>
              <w:pStyle w:val="TAH"/>
            </w:pPr>
            <w:r w:rsidRPr="00527373">
              <w:t>CC MOD</w:t>
            </w:r>
          </w:p>
          <w:p w14:paraId="6E74CC4C" w14:textId="77777777" w:rsidR="00256885" w:rsidRPr="00527373" w:rsidRDefault="00256885" w:rsidP="00FC329D">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CE76AC" w14:textId="77777777" w:rsidR="00256885" w:rsidRPr="00527373" w:rsidRDefault="00256885" w:rsidP="00FC329D">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AB7016" w14:textId="77777777" w:rsidR="00256885" w:rsidRPr="00527373" w:rsidRDefault="00256885" w:rsidP="00FC329D">
            <w:pPr>
              <w:pStyle w:val="TAH"/>
            </w:pPr>
            <w:r w:rsidRPr="00527373">
              <w:t>CC MOD</w:t>
            </w:r>
          </w:p>
          <w:p w14:paraId="23F7E066" w14:textId="77777777" w:rsidR="00256885" w:rsidRPr="00527373" w:rsidRDefault="00256885" w:rsidP="00FC329D">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686BD0" w14:textId="77777777" w:rsidR="00256885" w:rsidRPr="00527373" w:rsidRDefault="00256885" w:rsidP="00FC329D">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256885" w:rsidRPr="00527373" w14:paraId="580396C9" w14:textId="77777777" w:rsidTr="00FC329D">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A9FD80" w14:textId="77777777" w:rsidR="00256885" w:rsidRPr="00527373" w:rsidRDefault="00256885" w:rsidP="00FC32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F36F" w14:textId="77777777" w:rsidR="00256885" w:rsidRPr="00527373" w:rsidRDefault="00256885" w:rsidP="00FC329D">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DE4A8" w14:textId="77777777" w:rsidR="00256885" w:rsidRPr="00527373" w:rsidRDefault="00256885" w:rsidP="00FC329D">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FB9DA46" w14:textId="77777777" w:rsidR="00256885" w:rsidRPr="00527373" w:rsidRDefault="00256885" w:rsidP="00FC32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7F76FB8" w14:textId="77777777" w:rsidR="00256885" w:rsidRPr="00527373" w:rsidRDefault="00256885" w:rsidP="00FC32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2A85B9D7" w14:textId="77777777" w:rsidR="00256885" w:rsidRPr="00527373" w:rsidRDefault="00256885" w:rsidP="00FC32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373855" w14:textId="77777777" w:rsidR="00256885" w:rsidRPr="00527373" w:rsidRDefault="00256885" w:rsidP="00FC32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78FCCE" w14:textId="77777777" w:rsidR="00256885" w:rsidRPr="00527373" w:rsidRDefault="00256885" w:rsidP="00FC32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874233" w14:textId="77777777" w:rsidR="00256885" w:rsidRPr="00527373" w:rsidRDefault="00256885" w:rsidP="00FC329D">
            <w:pPr>
              <w:pStyle w:val="TAH"/>
            </w:pPr>
          </w:p>
        </w:tc>
      </w:tr>
      <w:tr w:rsidR="00256885" w:rsidRPr="00527373" w14:paraId="34A8DCF7" w14:textId="77777777" w:rsidTr="00FC329D">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BC8B51" w14:textId="77777777" w:rsidR="00256885" w:rsidRPr="00527373" w:rsidRDefault="00256885" w:rsidP="00FC32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9644B" w14:textId="77777777" w:rsidR="00256885" w:rsidRPr="00527373" w:rsidRDefault="00256885" w:rsidP="00FC329D">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937C3" w14:textId="77777777" w:rsidR="00256885" w:rsidRPr="00527373" w:rsidRDefault="00256885" w:rsidP="00FC329D">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CF540" w14:textId="77777777" w:rsidR="00256885" w:rsidRPr="00527373" w:rsidRDefault="00256885" w:rsidP="00FC329D">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9880B" w14:textId="77777777" w:rsidR="00256885" w:rsidRPr="00527373" w:rsidRDefault="00256885" w:rsidP="00FC329D">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9B4E823" w14:textId="77777777" w:rsidR="00256885" w:rsidRPr="00527373" w:rsidRDefault="00256885" w:rsidP="00FC32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A4DE5" w14:textId="77777777" w:rsidR="00256885" w:rsidRPr="00527373" w:rsidRDefault="00256885" w:rsidP="00FC32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3CB3977" w14:textId="77777777" w:rsidR="00256885" w:rsidRPr="00527373" w:rsidRDefault="00256885" w:rsidP="00FC32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66833AA" w14:textId="77777777" w:rsidR="00256885" w:rsidRPr="00527373" w:rsidRDefault="00256885" w:rsidP="00FC32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92EBC2" w14:textId="77777777" w:rsidR="00256885" w:rsidRPr="00527373" w:rsidRDefault="00256885" w:rsidP="00FC32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D6B33A4" w14:textId="77777777" w:rsidR="00256885" w:rsidRPr="00527373" w:rsidRDefault="00256885" w:rsidP="00FC329D">
            <w:pPr>
              <w:pStyle w:val="TAH"/>
            </w:pPr>
          </w:p>
        </w:tc>
      </w:tr>
      <w:tr w:rsidR="00256885" w:rsidRPr="00527373" w14:paraId="09ACFC1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D31C705" w14:textId="77777777" w:rsidR="00256885" w:rsidRPr="00527373" w:rsidRDefault="00256885" w:rsidP="00FC329D">
            <w:pPr>
              <w:pStyle w:val="TAH"/>
            </w:pPr>
            <w:r w:rsidRPr="00527373">
              <w:t>Default Test Settings for a DC_XA_nYA Configuration</w:t>
            </w:r>
          </w:p>
        </w:tc>
      </w:tr>
      <w:tr w:rsidR="00256885" w:rsidRPr="00527373" w14:paraId="5DB6F14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508A39"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D3948F" w14:textId="77777777" w:rsidR="00256885" w:rsidRPr="00527373" w:rsidRDefault="00256885" w:rsidP="00FC329D">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70258" w14:textId="77777777" w:rsidR="00256885" w:rsidRPr="00527373" w:rsidRDefault="00256885" w:rsidP="00FC329D">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21E659" w14:textId="77777777" w:rsidR="00256885" w:rsidRPr="00527373" w:rsidRDefault="00256885" w:rsidP="00FC329D">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ED240" w14:textId="77777777" w:rsidR="00256885" w:rsidRPr="00527373" w:rsidRDefault="00256885" w:rsidP="00FC329D">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F24CCFF" w14:textId="77777777" w:rsidR="00256885" w:rsidRPr="00527373" w:rsidRDefault="00256885" w:rsidP="00FC329D">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1D9341F" w14:textId="77777777" w:rsidR="00256885" w:rsidRPr="00527373" w:rsidRDefault="00256885" w:rsidP="00FC329D">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B148CE" w14:textId="77777777" w:rsidR="00256885" w:rsidRPr="00527373" w:rsidRDefault="00256885" w:rsidP="00FC329D">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042BB84" w14:textId="77777777" w:rsidR="00256885" w:rsidRPr="00527373" w:rsidRDefault="00256885" w:rsidP="00FC329D">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2075A9" w14:textId="77777777" w:rsidR="00256885" w:rsidRPr="00527373" w:rsidRDefault="00256885" w:rsidP="00FC329D">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4EA042"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E66EDA0" w14:textId="77777777" w:rsidR="00256885" w:rsidRPr="00527373" w:rsidRDefault="00256885" w:rsidP="00FC329D">
            <w:pPr>
              <w:pStyle w:val="TAC"/>
            </w:pPr>
            <w:r w:rsidRPr="00527373">
              <w:t>1@0</w:t>
            </w:r>
          </w:p>
        </w:tc>
      </w:tr>
      <w:tr w:rsidR="00256885" w:rsidRPr="00527373" w14:paraId="2CB63E0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5449E7"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3F378" w14:textId="77777777" w:rsidR="00256885" w:rsidRPr="00527373" w:rsidRDefault="00256885" w:rsidP="00FC329D">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00030"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3F0C0" w14:textId="77777777" w:rsidR="00256885" w:rsidRPr="00527373" w:rsidRDefault="00256885" w:rsidP="00FC329D">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7E240"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63F6553" w14:textId="77777777" w:rsidR="00256885" w:rsidRPr="00527373" w:rsidRDefault="00256885" w:rsidP="00FC329D">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91F0436" w14:textId="77777777" w:rsidR="00256885" w:rsidRPr="00527373" w:rsidRDefault="00256885" w:rsidP="00FC329D">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5F1440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CC04D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4E31B8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A2E473" w14:textId="77777777" w:rsidR="00256885" w:rsidRPr="00527373" w:rsidRDefault="00256885" w:rsidP="00FC329D">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F22FFA5" w14:textId="77777777" w:rsidR="00256885" w:rsidRPr="00527373" w:rsidRDefault="00256885" w:rsidP="00FC329D">
            <w:pPr>
              <w:pStyle w:val="TAC"/>
            </w:pPr>
            <w:r w:rsidRPr="00527373">
              <w:t>1@RB</w:t>
            </w:r>
            <w:r w:rsidRPr="00527373">
              <w:rPr>
                <w:vertAlign w:val="subscript"/>
              </w:rPr>
              <w:t>max</w:t>
            </w:r>
          </w:p>
        </w:tc>
      </w:tr>
      <w:tr w:rsidR="00256885" w:rsidRPr="00527373" w14:paraId="073D574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6773BC8" w14:textId="77777777" w:rsidR="00256885" w:rsidRPr="00527373" w:rsidRDefault="00256885" w:rsidP="00FC329D">
            <w:pPr>
              <w:pStyle w:val="TAH"/>
            </w:pPr>
            <w:r w:rsidRPr="00527373">
              <w:t>Test Setting for DC_1A_n3A Configuration</w:t>
            </w:r>
          </w:p>
        </w:tc>
      </w:tr>
      <w:tr w:rsidR="00256885" w:rsidRPr="00527373" w14:paraId="439CA8A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4AF12C"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31AC5"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6E617"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E5B0D6"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BDC93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7DD747D"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5CA9EA6"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09352BD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DF68F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0C9A1D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53A3F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DC5AD78" w14:textId="77777777" w:rsidR="00256885" w:rsidRPr="00527373" w:rsidRDefault="00256885" w:rsidP="00FC329D">
            <w:pPr>
              <w:pStyle w:val="TAC"/>
            </w:pPr>
            <w:r w:rsidRPr="00527373">
              <w:t>1@0</w:t>
            </w:r>
          </w:p>
        </w:tc>
      </w:tr>
      <w:tr w:rsidR="00256885" w:rsidRPr="00527373" w14:paraId="10BDAA3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FF53F4"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449B72"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C3C29"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C98E8"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2D5F8"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247753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A67BA6F"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686801C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19E84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1F06DE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B4A0F7"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3F8FF52E" w14:textId="77777777" w:rsidR="00256885" w:rsidRPr="00527373" w:rsidRDefault="00256885" w:rsidP="00FC329D">
            <w:pPr>
              <w:pStyle w:val="TAC"/>
            </w:pPr>
            <w:r w:rsidRPr="00527373">
              <w:t>1@0</w:t>
            </w:r>
          </w:p>
        </w:tc>
      </w:tr>
      <w:tr w:rsidR="00256885" w:rsidRPr="00527373" w14:paraId="780A28B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371AC0" w14:textId="77777777" w:rsidR="00256885" w:rsidRPr="00527373" w:rsidRDefault="00256885" w:rsidP="00FC329D">
            <w:pPr>
              <w:pStyle w:val="TAH"/>
            </w:pPr>
            <w:r w:rsidRPr="00527373">
              <w:t>Test Setting for DC_1A_n77A Configuration</w:t>
            </w:r>
          </w:p>
        </w:tc>
      </w:tr>
      <w:tr w:rsidR="00256885" w:rsidRPr="00527373" w14:paraId="4E28742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C9D791"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FA7B9"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23A14"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ACAE3"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63418"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1393717"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B0333F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4EC5C1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950F3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3762B7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6E56B0"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F006B7C" w14:textId="77777777" w:rsidR="00256885" w:rsidRPr="00527373" w:rsidRDefault="00256885" w:rsidP="00FC329D">
            <w:pPr>
              <w:pStyle w:val="TAC"/>
            </w:pPr>
            <w:r w:rsidRPr="00527373">
              <w:t>1@0</w:t>
            </w:r>
          </w:p>
        </w:tc>
      </w:tr>
      <w:tr w:rsidR="00256885" w:rsidRPr="00527373" w14:paraId="4EF2E51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FDAD35"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A68FA"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046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18CB7C"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33C3B"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66AA668"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47ED11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28ACD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7A5D4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599C6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2D27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2E038E0" w14:textId="77777777" w:rsidR="00256885" w:rsidRPr="00527373" w:rsidRDefault="00256885" w:rsidP="00FC329D">
            <w:pPr>
              <w:pStyle w:val="TAC"/>
            </w:pPr>
            <w:r w:rsidRPr="00527373">
              <w:t>1@272</w:t>
            </w:r>
          </w:p>
        </w:tc>
      </w:tr>
      <w:tr w:rsidR="00256885" w:rsidRPr="00527373" w14:paraId="3DE89F5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4B2C32"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B64A2"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809F53"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6D1263"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734A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05B0E6F"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0457B2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492AEA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42556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DD3B85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530272"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191B565" w14:textId="77777777" w:rsidR="00256885" w:rsidRPr="00527373" w:rsidRDefault="00256885" w:rsidP="00FC329D">
            <w:pPr>
              <w:pStyle w:val="TAC"/>
            </w:pPr>
            <w:r w:rsidRPr="00527373">
              <w:t>1@272</w:t>
            </w:r>
          </w:p>
        </w:tc>
      </w:tr>
      <w:tr w:rsidR="00256885" w:rsidRPr="00527373" w14:paraId="7B89AB2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357033"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E12B8"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0ED8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5B907"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77F89D" w14:textId="77777777" w:rsidR="00256885" w:rsidRPr="00527373" w:rsidRDefault="00256885" w:rsidP="00FC329D">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7898C47"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2D779B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F64B62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AD904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84A28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15CBBE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DA0C3F0" w14:textId="77777777" w:rsidR="00256885" w:rsidRPr="00527373" w:rsidRDefault="00256885" w:rsidP="00FC329D">
            <w:pPr>
              <w:pStyle w:val="TAC"/>
            </w:pPr>
            <w:r w:rsidRPr="00527373">
              <w:t>1@0</w:t>
            </w:r>
          </w:p>
        </w:tc>
      </w:tr>
      <w:tr w:rsidR="00256885" w:rsidRPr="00527373" w14:paraId="620DAC0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78AC3F"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4D112"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54D7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9DBB3"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E131C" w14:textId="77777777" w:rsidR="00256885" w:rsidRPr="00527373" w:rsidRDefault="00256885" w:rsidP="00FC329D">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74DFCBA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8956FA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E968B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62B81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63CA65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C53D1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CC5F9D1" w14:textId="77777777" w:rsidR="00256885" w:rsidRPr="00527373" w:rsidRDefault="00256885" w:rsidP="00FC329D">
            <w:pPr>
              <w:pStyle w:val="TAC"/>
            </w:pPr>
            <w:r w:rsidRPr="00527373">
              <w:t>1@0</w:t>
            </w:r>
          </w:p>
        </w:tc>
      </w:tr>
      <w:tr w:rsidR="00256885" w:rsidRPr="00527373" w14:paraId="179C16F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8C7D7A"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6865D"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D7DD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19C10"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2CEE6D" w14:textId="77777777" w:rsidR="00256885" w:rsidRPr="00527373" w:rsidRDefault="00256885" w:rsidP="00FC329D">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5C3928F"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ADA2BF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D4E55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87003B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C4A6E2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708145"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D1C0942" w14:textId="77777777" w:rsidR="00256885" w:rsidRPr="00527373" w:rsidRDefault="00256885" w:rsidP="00FC329D">
            <w:pPr>
              <w:pStyle w:val="TAC"/>
            </w:pPr>
            <w:r w:rsidRPr="00527373">
              <w:t>1@0</w:t>
            </w:r>
          </w:p>
        </w:tc>
      </w:tr>
      <w:tr w:rsidR="00256885" w:rsidRPr="00527373" w14:paraId="3E2FC25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A2A1ACF"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35490"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3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770095"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E5A53" w14:textId="77777777" w:rsidR="00256885" w:rsidRPr="00527373" w:rsidRDefault="00256885" w:rsidP="00FC329D">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3BC0848"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F967BB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15C35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F4F8D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CFA339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99A3C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2E1D89" w14:textId="77777777" w:rsidR="00256885" w:rsidRPr="00527373" w:rsidRDefault="00256885" w:rsidP="00FC329D">
            <w:pPr>
              <w:pStyle w:val="TAC"/>
            </w:pPr>
            <w:r w:rsidRPr="00527373">
              <w:t>1@0</w:t>
            </w:r>
          </w:p>
        </w:tc>
      </w:tr>
      <w:tr w:rsidR="00256885" w:rsidRPr="00527373" w14:paraId="6659A57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4099CB"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8E513"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8EC0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64D357"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C8CEB" w14:textId="77777777" w:rsidR="00256885" w:rsidRPr="00527373" w:rsidRDefault="00256885" w:rsidP="00FC329D">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486E4D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0510C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61568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40F6F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74E787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FF27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B60138" w14:textId="77777777" w:rsidR="00256885" w:rsidRPr="00527373" w:rsidRDefault="00256885" w:rsidP="00FC329D">
            <w:pPr>
              <w:pStyle w:val="TAC"/>
            </w:pPr>
            <w:r w:rsidRPr="00527373">
              <w:t>1@0</w:t>
            </w:r>
          </w:p>
        </w:tc>
      </w:tr>
      <w:tr w:rsidR="00256885" w:rsidRPr="00527373" w14:paraId="1080C2C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2CFA08" w14:textId="77777777" w:rsidR="00256885" w:rsidRPr="00527373" w:rsidRDefault="00256885" w:rsidP="00FC329D">
            <w:pPr>
              <w:pStyle w:val="TAH"/>
            </w:pPr>
            <w:r w:rsidRPr="00527373">
              <w:t>Test Setting for DC_1A_n28A Configuration</w:t>
            </w:r>
          </w:p>
        </w:tc>
      </w:tr>
      <w:tr w:rsidR="00256885" w:rsidRPr="00527373" w14:paraId="47C47B2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BDE74C"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F2A9F"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2F1B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F34FE"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0F3B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562FF4A"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1E86FC2"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1D142FF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0929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18544E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0869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F29202E" w14:textId="77777777" w:rsidR="00256885" w:rsidRPr="00527373" w:rsidRDefault="00256885" w:rsidP="00FC329D">
            <w:pPr>
              <w:pStyle w:val="TAC"/>
            </w:pPr>
            <w:r w:rsidRPr="00527373">
              <w:t>1@0</w:t>
            </w:r>
          </w:p>
        </w:tc>
      </w:tr>
      <w:tr w:rsidR="00256885" w:rsidRPr="00527373" w14:paraId="4D21C7E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B6277E" w14:textId="77777777" w:rsidR="00256885" w:rsidRPr="00527373" w:rsidRDefault="00256885" w:rsidP="00FC329D">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5E4D1"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F7E9D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199C4"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04F6CE"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27D0763"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19156E6"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FBFB20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1CEBB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88AAD9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32F802"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6169B9" w14:textId="77777777" w:rsidR="00256885" w:rsidRPr="00527373" w:rsidRDefault="00256885" w:rsidP="00FC329D">
            <w:pPr>
              <w:pStyle w:val="TAC"/>
            </w:pPr>
            <w:r w:rsidRPr="00527373">
              <w:t>1@0</w:t>
            </w:r>
          </w:p>
        </w:tc>
      </w:tr>
      <w:tr w:rsidR="00256885" w:rsidRPr="00527373" w14:paraId="042D3A6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FFDAB1"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57AFD"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C08B7"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E70EEC"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467A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D792511"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B8FEE3F"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39E1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C56CF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F3176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D6918E" w14:textId="77777777" w:rsidR="00256885" w:rsidRPr="00527373" w:rsidRDefault="00256885" w:rsidP="00FC329D">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2E9AD013" w14:textId="77777777" w:rsidR="00256885" w:rsidRPr="00527373" w:rsidRDefault="00256885" w:rsidP="00FC329D">
            <w:pPr>
              <w:pStyle w:val="TAC"/>
            </w:pPr>
            <w:r w:rsidRPr="00527373">
              <w:t>20/106</w:t>
            </w:r>
          </w:p>
        </w:tc>
      </w:tr>
      <w:tr w:rsidR="00256885" w:rsidRPr="00527373" w14:paraId="38DE5031"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627330D" w14:textId="77777777" w:rsidR="00256885" w:rsidRPr="00527373" w:rsidRDefault="00256885" w:rsidP="00FC329D">
            <w:pPr>
              <w:pStyle w:val="TAH"/>
            </w:pPr>
            <w:r w:rsidRPr="00527373">
              <w:t>Test Setting for DC_1A_n78A Configuration</w:t>
            </w:r>
          </w:p>
        </w:tc>
      </w:tr>
      <w:tr w:rsidR="00256885" w:rsidRPr="00527373" w14:paraId="2A91AF9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B732CE"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24DBDB"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3444A"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F9BA9"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34E8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4986A5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63512A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1A6D1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D7B09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29E9BB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C7EBD4"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5AF2100" w14:textId="77777777" w:rsidR="00256885" w:rsidRPr="00527373" w:rsidRDefault="00256885" w:rsidP="00FC329D">
            <w:pPr>
              <w:pStyle w:val="TAC"/>
            </w:pPr>
            <w:r w:rsidRPr="00527373">
              <w:t>1@272</w:t>
            </w:r>
          </w:p>
        </w:tc>
      </w:tr>
      <w:tr w:rsidR="00256885" w:rsidRPr="00527373" w14:paraId="341F0A3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098B8C"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B37FA"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F3B8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C5FDE"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6CB13"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5D9796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3128A8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5851E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4AD8F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E736C7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4725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474138E" w14:textId="77777777" w:rsidR="00256885" w:rsidRPr="00527373" w:rsidRDefault="00256885" w:rsidP="00FC329D">
            <w:pPr>
              <w:pStyle w:val="TAC"/>
            </w:pPr>
            <w:r w:rsidRPr="00527373">
              <w:t>1@272</w:t>
            </w:r>
          </w:p>
        </w:tc>
      </w:tr>
      <w:tr w:rsidR="00256885" w:rsidRPr="00527373" w14:paraId="2E23E16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5D80C2B"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790D4"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C129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423B8B"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313BF" w14:textId="77777777" w:rsidR="00256885" w:rsidRPr="00527373" w:rsidRDefault="00256885" w:rsidP="00FC329D">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40494E7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754216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1E45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F12CA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4BD19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B4B1D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518A94D" w14:textId="77777777" w:rsidR="00256885" w:rsidRPr="00527373" w:rsidRDefault="00256885" w:rsidP="00FC329D">
            <w:pPr>
              <w:pStyle w:val="TAC"/>
            </w:pPr>
            <w:r w:rsidRPr="00527373">
              <w:t>1@0</w:t>
            </w:r>
          </w:p>
        </w:tc>
      </w:tr>
      <w:tr w:rsidR="00256885" w:rsidRPr="00527373" w14:paraId="28967453"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8A7AD1" w14:textId="77777777" w:rsidR="00256885" w:rsidRPr="00527373" w:rsidRDefault="00256885" w:rsidP="00FC329D">
            <w:pPr>
              <w:pStyle w:val="TAH"/>
            </w:pPr>
            <w:r w:rsidRPr="00527373">
              <w:t>Test Setting for DC_1A_n79A Configuration</w:t>
            </w:r>
          </w:p>
        </w:tc>
      </w:tr>
      <w:tr w:rsidR="00256885" w:rsidRPr="00527373" w14:paraId="14AFEE6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F96A2C"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AE18B"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B56E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0D739"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D6553"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B54DCC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1A7481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84725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2450D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13E605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0386D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596CCE" w14:textId="77777777" w:rsidR="00256885" w:rsidRPr="00527373" w:rsidRDefault="00256885" w:rsidP="00FC329D">
            <w:pPr>
              <w:pStyle w:val="TAC"/>
            </w:pPr>
            <w:r w:rsidRPr="00527373">
              <w:t>1@172</w:t>
            </w:r>
          </w:p>
        </w:tc>
      </w:tr>
      <w:tr w:rsidR="00256885" w:rsidRPr="00527373" w14:paraId="6AAE68B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58ED62"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7A2E4"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0D9F2"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C5FFF1"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89106"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EE0702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33BE50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CF363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75F6D3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2EDA86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34873"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5DF1827" w14:textId="77777777" w:rsidR="00256885" w:rsidRPr="00527373" w:rsidRDefault="00256885" w:rsidP="00FC329D">
            <w:pPr>
              <w:pStyle w:val="TAC"/>
            </w:pPr>
            <w:r w:rsidRPr="00527373">
              <w:t>1@0</w:t>
            </w:r>
          </w:p>
        </w:tc>
      </w:tr>
      <w:tr w:rsidR="00256885" w:rsidRPr="00527373" w14:paraId="1A8CEAB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F4C299"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A3A4E"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B8A31"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F15B0E"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F1F98"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BABFF8E"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077D5D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3D4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05361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F8E8C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06B44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C3F7C36" w14:textId="77777777" w:rsidR="00256885" w:rsidRPr="00527373" w:rsidRDefault="00256885" w:rsidP="00FC329D">
            <w:pPr>
              <w:pStyle w:val="TAC"/>
            </w:pPr>
            <w:r w:rsidRPr="00527373">
              <w:t>1@0</w:t>
            </w:r>
          </w:p>
        </w:tc>
      </w:tr>
      <w:tr w:rsidR="00256885" w:rsidRPr="00527373" w14:paraId="5A8E17F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15A382"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E8611"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A443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6FC1E"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2EF74"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59905F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A87946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53FC1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FA062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CB925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B9CAA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EA13C2C" w14:textId="77777777" w:rsidR="00256885" w:rsidRPr="00527373" w:rsidRDefault="00256885" w:rsidP="00FC329D">
            <w:pPr>
              <w:pStyle w:val="TAC"/>
            </w:pPr>
            <w:r w:rsidRPr="00527373">
              <w:t>1@201</w:t>
            </w:r>
          </w:p>
        </w:tc>
      </w:tr>
      <w:tr w:rsidR="00256885" w:rsidRPr="00527373" w14:paraId="3942A95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3AFAA3"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DFBC2" w14:textId="77777777" w:rsidR="00256885" w:rsidRPr="00527373" w:rsidRDefault="00256885" w:rsidP="00FC329D">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A01254"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BD39E"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22997"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A273D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433E8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1C35E3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0270A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A75B4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6592A1"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9B6EA2E" w14:textId="77777777" w:rsidR="00256885" w:rsidRPr="00527373" w:rsidRDefault="00256885" w:rsidP="00FC329D">
            <w:pPr>
              <w:pStyle w:val="TAC"/>
            </w:pPr>
            <w:r w:rsidRPr="00527373">
              <w:t>1@272</w:t>
            </w:r>
          </w:p>
        </w:tc>
      </w:tr>
      <w:tr w:rsidR="00256885" w:rsidRPr="00527373" w14:paraId="74549A79"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D669AFC" w14:textId="77777777" w:rsidR="00256885" w:rsidRPr="00527373" w:rsidRDefault="00256885" w:rsidP="00FC329D">
            <w:pPr>
              <w:pStyle w:val="TAH"/>
            </w:pPr>
            <w:r w:rsidRPr="00527373">
              <w:t>Test Setting for DC_2A_n41A Configuration</w:t>
            </w:r>
          </w:p>
        </w:tc>
      </w:tr>
      <w:tr w:rsidR="00256885" w:rsidRPr="00527373" w14:paraId="548719B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CB7077E"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4A77093"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967E5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67A69C9"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9201C"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57918EB6"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061CD35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AE416F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B52706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4AE00D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0264375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9ACC825" w14:textId="77777777" w:rsidR="00256885" w:rsidRPr="00527373" w:rsidRDefault="00256885" w:rsidP="00FC329D">
            <w:pPr>
              <w:pStyle w:val="TAC"/>
            </w:pPr>
            <w:r w:rsidRPr="00527373">
              <w:t>1@272</w:t>
            </w:r>
          </w:p>
        </w:tc>
      </w:tr>
      <w:tr w:rsidR="00256885" w:rsidRPr="00527373" w14:paraId="6FBB9A9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DF2965D"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7F448D"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75BC1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6BDF3FB"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045C96A"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104CAA3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682A0CF7"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0404EE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2E1FEAE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9838AD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6723BA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767AF44" w14:textId="77777777" w:rsidR="00256885" w:rsidRPr="00527373" w:rsidRDefault="00256885" w:rsidP="00FC329D">
            <w:pPr>
              <w:pStyle w:val="TAC"/>
            </w:pPr>
            <w:r w:rsidRPr="00527373">
              <w:t>1@30</w:t>
            </w:r>
          </w:p>
        </w:tc>
      </w:tr>
      <w:tr w:rsidR="00256885" w:rsidRPr="00527373" w14:paraId="41CD8B3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B279437"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6DBC5A"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DF8F4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8874AE"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F1019D"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68D7CC0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9BB539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2832F1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DB2274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69A735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E46A2B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36DC7050" w14:textId="77777777" w:rsidR="00256885" w:rsidRPr="00527373" w:rsidRDefault="00256885" w:rsidP="00FC329D">
            <w:pPr>
              <w:pStyle w:val="TAC"/>
            </w:pPr>
            <w:r w:rsidRPr="00527373">
              <w:t>1@62</w:t>
            </w:r>
          </w:p>
        </w:tc>
      </w:tr>
      <w:tr w:rsidR="00256885" w:rsidRPr="00527373" w14:paraId="2CFD949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563D618"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21900E7"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4481D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372DB2"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E0A581"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233A4DA3"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0EC135D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253C3C5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12E3ECB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4CFDD04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02CD1F2"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127EFEB1" w14:textId="77777777" w:rsidR="00256885" w:rsidRPr="00527373" w:rsidRDefault="00256885" w:rsidP="00FC329D">
            <w:pPr>
              <w:pStyle w:val="TAC"/>
            </w:pPr>
            <w:r w:rsidRPr="00527373">
              <w:t>1@209</w:t>
            </w:r>
          </w:p>
        </w:tc>
      </w:tr>
      <w:tr w:rsidR="00256885" w:rsidRPr="00527373" w14:paraId="6970D79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73AE304"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923C8B9"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D84ADA"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0BC91BF"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D300C4D"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754BD7E"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8F6443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AA4E49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2E1C48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A3D42D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B390240"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65181F2C" w14:textId="77777777" w:rsidR="00256885" w:rsidRPr="00527373" w:rsidRDefault="00256885" w:rsidP="00FC329D">
            <w:pPr>
              <w:pStyle w:val="TAC"/>
            </w:pPr>
            <w:r w:rsidRPr="00527373">
              <w:t>1@272</w:t>
            </w:r>
          </w:p>
        </w:tc>
      </w:tr>
      <w:tr w:rsidR="00256885" w:rsidRPr="00527373" w14:paraId="5DC613C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90B9852"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CDF3ACF"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DFF9C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D7F2F2C"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4194EE"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35FB6885"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08E58C1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93CE72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07DEE2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A27616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3D1A96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0D5DAD17" w14:textId="77777777" w:rsidR="00256885" w:rsidRPr="00527373" w:rsidRDefault="00256885" w:rsidP="00FC329D">
            <w:pPr>
              <w:pStyle w:val="TAC"/>
            </w:pPr>
            <w:r w:rsidRPr="00527373">
              <w:t>1@0</w:t>
            </w:r>
          </w:p>
        </w:tc>
      </w:tr>
      <w:tr w:rsidR="00256885" w:rsidRPr="00527373" w14:paraId="0A5BB480"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2F2DED8" w14:textId="77777777" w:rsidR="00256885" w:rsidRPr="00527373" w:rsidRDefault="00256885" w:rsidP="00FC329D">
            <w:pPr>
              <w:pStyle w:val="TAC"/>
            </w:pPr>
            <w:r w:rsidRPr="00527373">
              <w:rPr>
                <w:b/>
                <w:bCs/>
              </w:rPr>
              <w:t>Test Setting for DC_2A_n71A Configuration</w:t>
            </w:r>
          </w:p>
        </w:tc>
      </w:tr>
      <w:tr w:rsidR="00256885" w:rsidRPr="00527373" w14:paraId="6CB44FC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285688"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8C9CE9"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C7A1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4062A" w14:textId="77777777" w:rsidR="00256885" w:rsidRPr="00527373" w:rsidRDefault="00256885" w:rsidP="00FC329D">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BD5C3D"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0288680E"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60C9709"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C0B05B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E73F5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B75717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8F27D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F7563E" w14:textId="77777777" w:rsidR="00256885" w:rsidRPr="00527373" w:rsidRDefault="00256885" w:rsidP="00FC329D">
            <w:pPr>
              <w:pStyle w:val="TAC"/>
            </w:pPr>
            <w:r w:rsidRPr="00527373">
              <w:t>1@0</w:t>
            </w:r>
          </w:p>
        </w:tc>
      </w:tr>
      <w:tr w:rsidR="00256885" w:rsidRPr="00527373" w14:paraId="3C40DC29"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C657B87" w14:textId="77777777" w:rsidR="00256885" w:rsidRPr="00527373" w:rsidRDefault="00256885" w:rsidP="00FC329D">
            <w:pPr>
              <w:pStyle w:val="TAH"/>
            </w:pPr>
            <w:r w:rsidRPr="00527373">
              <w:t>Test Setting for DC_2A_n66A Configuration</w:t>
            </w:r>
          </w:p>
        </w:tc>
      </w:tr>
      <w:tr w:rsidR="00256885" w:rsidRPr="00527373" w14:paraId="342BCCA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F4ADCE0"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837E6"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520B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4BBC2"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3F2EB"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FFAFB5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A89D807"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45317C0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0F41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64FCE8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B2B3C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8A8F0D3" w14:textId="77777777" w:rsidR="00256885" w:rsidRPr="00527373" w:rsidRDefault="00256885" w:rsidP="00FC329D">
            <w:pPr>
              <w:pStyle w:val="TAC"/>
            </w:pPr>
            <w:r w:rsidRPr="00527373">
              <w:t>1@0</w:t>
            </w:r>
          </w:p>
        </w:tc>
      </w:tr>
      <w:tr w:rsidR="00256885" w:rsidRPr="00527373" w14:paraId="3856EEC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581CFC"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CA6FE"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7F47F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9E6CA"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17B59D"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69F26E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2A3F763"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7563C6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58E28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6F88B4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04CC7C" w14:textId="77777777" w:rsidR="00256885" w:rsidRPr="00527373" w:rsidRDefault="007770B4" w:rsidP="00FC329D">
            <w:pPr>
              <w:pStyle w:val="TAC"/>
            </w:pPr>
            <w:hyperlink r:id="rId13" w:history="1">
              <w:r w:rsidR="00256885" w:rsidRPr="00527373">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257DC7" w14:textId="77777777" w:rsidR="00256885" w:rsidRPr="00527373" w:rsidRDefault="00256885" w:rsidP="00FC329D">
            <w:pPr>
              <w:pStyle w:val="TAC"/>
            </w:pPr>
            <w:r w:rsidRPr="00527373">
              <w:t>1@215</w:t>
            </w:r>
          </w:p>
        </w:tc>
      </w:tr>
      <w:tr w:rsidR="00256885" w:rsidRPr="00527373" w14:paraId="2037CB3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12CD3C"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8768D"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8CD85"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16066"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C1747"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9F5B9AF"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E165EF"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C10693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A1A30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FF7E58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2E8AC5" w14:textId="77777777" w:rsidR="00256885" w:rsidRPr="00527373" w:rsidRDefault="007770B4" w:rsidP="00FC329D">
            <w:pPr>
              <w:pStyle w:val="TAC"/>
            </w:pPr>
            <w:hyperlink r:id="rId14" w:history="1">
              <w:r w:rsidR="00256885" w:rsidRPr="00527373">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88E9004" w14:textId="77777777" w:rsidR="00256885" w:rsidRPr="00527373" w:rsidRDefault="00256885" w:rsidP="00FC329D">
            <w:pPr>
              <w:pStyle w:val="TAC"/>
            </w:pPr>
            <w:r w:rsidRPr="00527373">
              <w:t>1@0</w:t>
            </w:r>
          </w:p>
        </w:tc>
      </w:tr>
      <w:tr w:rsidR="00256885" w:rsidRPr="00527373" w14:paraId="15F03AE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7C9836" w14:textId="77777777" w:rsidR="00256885" w:rsidRPr="00527373" w:rsidRDefault="00256885" w:rsidP="00FC329D">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E81A2C"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0D98E"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7190B"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B88985"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0809AF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0C4F168"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4E6E052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C8E2C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B0501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FE83B6"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B0FBDC7" w14:textId="77777777" w:rsidR="00256885" w:rsidRPr="00527373" w:rsidRDefault="00256885" w:rsidP="00FC329D">
            <w:pPr>
              <w:pStyle w:val="TAC"/>
            </w:pPr>
            <w:r w:rsidRPr="00527373">
              <w:t>1@0</w:t>
            </w:r>
          </w:p>
        </w:tc>
      </w:tr>
      <w:tr w:rsidR="00256885" w:rsidRPr="00527373" w14:paraId="68B9A9D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10B84A"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AB8D6"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1CE4C"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40A4F"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C443A"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1C2428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47E3C1C"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9D4D19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7887E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F01CBA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EDDA3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9D9846A" w14:textId="77777777" w:rsidR="00256885" w:rsidRPr="00527373" w:rsidRDefault="00256885" w:rsidP="00FC329D">
            <w:pPr>
              <w:pStyle w:val="TAC"/>
            </w:pPr>
            <w:r w:rsidRPr="00527373">
              <w:t>1@215</w:t>
            </w:r>
          </w:p>
        </w:tc>
      </w:tr>
      <w:tr w:rsidR="00256885" w:rsidRPr="00527373" w14:paraId="7C4ABB43"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5B50342" w14:textId="77777777" w:rsidR="00256885" w:rsidRPr="00527373" w:rsidRDefault="00256885" w:rsidP="00FC329D">
            <w:pPr>
              <w:pStyle w:val="TAH"/>
            </w:pPr>
            <w:r w:rsidRPr="00527373">
              <w:t>Test Setting for DC_2A_n78A Configuration</w:t>
            </w:r>
          </w:p>
        </w:tc>
      </w:tr>
      <w:tr w:rsidR="00256885" w:rsidRPr="00527373" w14:paraId="7F008CE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FEF3B2"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7E555"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5B66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B3AD63"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0FA79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C9D835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1C50DA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FAA9AF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07A58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3664E4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D543D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E9897B3" w14:textId="77777777" w:rsidR="00256885" w:rsidRPr="00527373" w:rsidRDefault="00256885" w:rsidP="00FC329D">
            <w:pPr>
              <w:pStyle w:val="TAC"/>
            </w:pPr>
            <w:r w:rsidRPr="00527373">
              <w:t>1@272</w:t>
            </w:r>
          </w:p>
        </w:tc>
      </w:tr>
      <w:tr w:rsidR="00256885" w:rsidRPr="00527373" w14:paraId="5ED0985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29B8A8"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9DD6EF"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B306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8C548E"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4AF7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01C470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7DD35A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C610F4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930F8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EC84D0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3F8685"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1185DBB" w14:textId="77777777" w:rsidR="00256885" w:rsidRPr="00527373" w:rsidRDefault="00256885" w:rsidP="00FC329D">
            <w:pPr>
              <w:pStyle w:val="TAC"/>
            </w:pPr>
            <w:r w:rsidRPr="00527373">
              <w:t>1@0</w:t>
            </w:r>
          </w:p>
        </w:tc>
      </w:tr>
      <w:tr w:rsidR="00256885" w:rsidRPr="00527373" w14:paraId="4FA08A7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7201EE"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0A848"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49B10"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D8489"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25FCC"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37201C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7BA31A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0F22F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BD350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DA7F23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02C82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8C60452" w14:textId="77777777" w:rsidR="00256885" w:rsidRPr="00527373" w:rsidRDefault="00256885" w:rsidP="00FC329D">
            <w:pPr>
              <w:pStyle w:val="TAC"/>
            </w:pPr>
            <w:r w:rsidRPr="00527373">
              <w:t>1@272</w:t>
            </w:r>
          </w:p>
        </w:tc>
      </w:tr>
      <w:tr w:rsidR="00256885" w:rsidRPr="00527373" w14:paraId="1745480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EBE3EC"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3AA87" w14:textId="77777777" w:rsidR="00256885" w:rsidRPr="00527373" w:rsidRDefault="00256885" w:rsidP="00FC329D">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01D60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DCF33"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918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2158BC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A06A2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814FC4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1E62B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0BCFDB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5F028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0F161E5" w14:textId="77777777" w:rsidR="00256885" w:rsidRPr="00527373" w:rsidRDefault="00256885" w:rsidP="00FC329D">
            <w:pPr>
              <w:pStyle w:val="TAC"/>
            </w:pPr>
            <w:r w:rsidRPr="00527373">
              <w:t>1@272</w:t>
            </w:r>
          </w:p>
        </w:tc>
      </w:tr>
      <w:tr w:rsidR="00256885" w:rsidRPr="00527373" w14:paraId="2FA683D8"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E963CD" w14:textId="77777777" w:rsidR="00256885" w:rsidRPr="00527373" w:rsidRDefault="00256885" w:rsidP="00FC329D">
            <w:pPr>
              <w:pStyle w:val="TAH"/>
            </w:pPr>
            <w:r w:rsidRPr="00527373">
              <w:t>Test Settings for DC_3A_n1A Configuration</w:t>
            </w:r>
          </w:p>
        </w:tc>
      </w:tr>
      <w:tr w:rsidR="00256885" w:rsidRPr="00527373" w14:paraId="298519B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1CBD2D"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23AAB"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18B5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C2F12" w14:textId="77777777" w:rsidR="00256885" w:rsidRPr="00527373" w:rsidRDefault="00256885" w:rsidP="00FC329D">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6BFE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04CA5D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783B174" w14:textId="77777777" w:rsidR="00256885" w:rsidRPr="00527373" w:rsidRDefault="00256885" w:rsidP="00FC329D">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23B826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5E23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CC5029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006EA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4A21826" w14:textId="77777777" w:rsidR="00256885" w:rsidRPr="00527373" w:rsidRDefault="00256885" w:rsidP="00FC329D">
            <w:pPr>
              <w:pStyle w:val="TAC"/>
            </w:pPr>
            <w:r w:rsidRPr="00527373">
              <w:t>1@0</w:t>
            </w:r>
          </w:p>
        </w:tc>
      </w:tr>
      <w:tr w:rsidR="00256885" w:rsidRPr="00527373" w14:paraId="3EFB99F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372B08"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D7A7"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B0045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3ACA3" w14:textId="77777777" w:rsidR="00256885" w:rsidRPr="00527373" w:rsidRDefault="00256885" w:rsidP="00FC329D">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2CF0C"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76DAD1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595375F" w14:textId="77777777" w:rsidR="00256885" w:rsidRPr="00527373" w:rsidRDefault="00256885" w:rsidP="00FC329D">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87A1B5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76CA2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36A21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F46D45"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110DD03" w14:textId="77777777" w:rsidR="00256885" w:rsidRPr="00527373" w:rsidRDefault="00256885" w:rsidP="00FC329D">
            <w:pPr>
              <w:pStyle w:val="TAC"/>
            </w:pPr>
            <w:r w:rsidRPr="00527373">
              <w:t>1@105</w:t>
            </w:r>
          </w:p>
        </w:tc>
      </w:tr>
      <w:tr w:rsidR="00256885" w:rsidRPr="00527373" w14:paraId="4C7A50D6"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54ED626" w14:textId="77777777" w:rsidR="00256885" w:rsidRPr="00527373" w:rsidRDefault="00256885" w:rsidP="00FC329D">
            <w:pPr>
              <w:pStyle w:val="TAH"/>
            </w:pPr>
            <w:r w:rsidRPr="00527373">
              <w:t>Test Setting for DC_3A_n7A Configuration</w:t>
            </w:r>
          </w:p>
        </w:tc>
      </w:tr>
      <w:tr w:rsidR="00256885" w:rsidRPr="00527373" w14:paraId="5B7A5AA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7C0434"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9E5EE"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6A74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C94D4" w14:textId="77777777" w:rsidR="00256885" w:rsidRPr="00527373" w:rsidRDefault="00256885" w:rsidP="00FC329D">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2665C8"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61B582F"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12FB8F" w14:textId="77777777" w:rsidR="00256885" w:rsidRPr="00527373" w:rsidRDefault="00256885" w:rsidP="00FC329D">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D4979C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D1EFE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EEC7F4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DAA566" w14:textId="77777777" w:rsidR="00256885" w:rsidRPr="00527373" w:rsidRDefault="00256885" w:rsidP="00FC329D">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7C080A26" w14:textId="77777777" w:rsidR="00256885" w:rsidRPr="00527373" w:rsidRDefault="00256885" w:rsidP="00FC329D">
            <w:pPr>
              <w:pStyle w:val="TAC"/>
            </w:pPr>
            <w:r w:rsidRPr="00527373">
              <w:t>1@51</w:t>
            </w:r>
          </w:p>
        </w:tc>
      </w:tr>
      <w:tr w:rsidR="00256885" w:rsidRPr="00527373" w14:paraId="5C0EF71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F576E3"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ECCB8"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051D6"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051EB" w14:textId="77777777" w:rsidR="00256885" w:rsidRPr="00527373" w:rsidRDefault="00256885" w:rsidP="00FC329D">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34951"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CE04A9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39A7C78" w14:textId="77777777" w:rsidR="00256885" w:rsidRPr="00527373" w:rsidRDefault="00256885" w:rsidP="00FC329D">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8A5B38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4204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5B6F10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4A4E79"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BB14E1F" w14:textId="77777777" w:rsidR="00256885" w:rsidRPr="00527373" w:rsidRDefault="00256885" w:rsidP="00FC329D">
            <w:pPr>
              <w:pStyle w:val="TAC"/>
            </w:pPr>
            <w:r w:rsidRPr="00527373">
              <w:t>1@51</w:t>
            </w:r>
          </w:p>
        </w:tc>
      </w:tr>
      <w:tr w:rsidR="00256885" w:rsidRPr="00527373" w14:paraId="66B5492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2B1D7A"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6BA86"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E5B0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800A7" w14:textId="77777777" w:rsidR="00256885" w:rsidRPr="00527373" w:rsidRDefault="00256885" w:rsidP="00FC329D">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DD4F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42000D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CC19C8" w14:textId="77777777" w:rsidR="00256885" w:rsidRPr="00527373" w:rsidRDefault="00256885" w:rsidP="00FC329D">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305EEE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AB580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95C05C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55FD2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DDAFFD" w14:textId="77777777" w:rsidR="00256885" w:rsidRPr="00527373" w:rsidRDefault="00256885" w:rsidP="00FC329D">
            <w:pPr>
              <w:pStyle w:val="TAC"/>
            </w:pPr>
            <w:r w:rsidRPr="00527373">
              <w:t>1@51</w:t>
            </w:r>
          </w:p>
        </w:tc>
      </w:tr>
      <w:tr w:rsidR="00256885" w:rsidRPr="00527373" w14:paraId="3431460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C58CD4"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88B6A"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938A7"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8F1BA8" w14:textId="77777777" w:rsidR="00256885" w:rsidRPr="00527373" w:rsidRDefault="00256885" w:rsidP="00FC329D">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4F6B1"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618A51E"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8327F2" w14:textId="77777777" w:rsidR="00256885" w:rsidRPr="00527373" w:rsidRDefault="00256885" w:rsidP="00FC329D">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4A043A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506E9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FAF08D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F32194"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25C262C" w14:textId="77777777" w:rsidR="00256885" w:rsidRPr="00527373" w:rsidRDefault="00256885" w:rsidP="00FC329D">
            <w:pPr>
              <w:pStyle w:val="TAC"/>
            </w:pPr>
            <w:r w:rsidRPr="00527373">
              <w:t>1@0</w:t>
            </w:r>
          </w:p>
        </w:tc>
      </w:tr>
      <w:tr w:rsidR="00256885" w:rsidRPr="00527373" w14:paraId="57E2F12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58E897"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FC578"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7538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3D2296" w14:textId="77777777" w:rsidR="00256885" w:rsidRPr="00527373" w:rsidRDefault="00256885" w:rsidP="00FC329D">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4B094"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CD700A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F419755" w14:textId="77777777" w:rsidR="00256885" w:rsidRPr="00527373" w:rsidRDefault="00256885" w:rsidP="00FC329D">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257716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A6F20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2A006E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36B32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D82A439" w14:textId="77777777" w:rsidR="00256885" w:rsidRPr="00527373" w:rsidRDefault="00256885" w:rsidP="00FC329D">
            <w:pPr>
              <w:pStyle w:val="TAC"/>
            </w:pPr>
            <w:r w:rsidRPr="00527373">
              <w:t>1@51</w:t>
            </w:r>
          </w:p>
        </w:tc>
      </w:tr>
      <w:tr w:rsidR="00256885" w:rsidRPr="00527373" w14:paraId="6FC21B9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495156" w14:textId="77777777" w:rsidR="00256885" w:rsidRPr="00527373" w:rsidRDefault="00256885" w:rsidP="00FC329D">
            <w:pPr>
              <w:pStyle w:val="TAH"/>
            </w:pPr>
            <w:r w:rsidRPr="00527373">
              <w:t>Test Settings for DC_3A_n28A Configuration</w:t>
            </w:r>
          </w:p>
        </w:tc>
      </w:tr>
      <w:tr w:rsidR="00256885" w:rsidRPr="00527373" w14:paraId="36EC0EF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AA7244"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E438B"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1DEB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EB2885"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7E35B5"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F2DD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F00E1"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174C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ADE1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57481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465A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BA6D5" w14:textId="77777777" w:rsidR="00256885" w:rsidRPr="00527373" w:rsidRDefault="00256885" w:rsidP="00FC329D">
            <w:pPr>
              <w:pStyle w:val="TAC"/>
            </w:pPr>
            <w:r w:rsidRPr="00527373">
              <w:t>1@0</w:t>
            </w:r>
          </w:p>
        </w:tc>
      </w:tr>
      <w:tr w:rsidR="00256885" w:rsidRPr="00527373" w14:paraId="46E8053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64464"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A6814"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7802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B9362"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1FA2F"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79FEA"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E8863"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2F02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446FE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6837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DE75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195AE" w14:textId="77777777" w:rsidR="00256885" w:rsidRPr="00527373" w:rsidRDefault="00256885" w:rsidP="00FC329D">
            <w:pPr>
              <w:pStyle w:val="TAC"/>
            </w:pPr>
            <w:r w:rsidRPr="00527373">
              <w:t>1@105</w:t>
            </w:r>
          </w:p>
        </w:tc>
      </w:tr>
      <w:tr w:rsidR="00256885" w:rsidRPr="00527373" w14:paraId="29D7650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CA9A8"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55EFC"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9B1EE"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6BBCC5"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5AC14"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7654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5A28C"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9A67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3A8E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345E7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806C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9693E" w14:textId="77777777" w:rsidR="00256885" w:rsidRPr="00527373" w:rsidRDefault="00256885" w:rsidP="00FC329D">
            <w:pPr>
              <w:pStyle w:val="TAC"/>
            </w:pPr>
            <w:r w:rsidRPr="00527373">
              <w:t>1@105</w:t>
            </w:r>
          </w:p>
        </w:tc>
      </w:tr>
      <w:tr w:rsidR="00256885" w:rsidRPr="00527373" w14:paraId="21E8718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4AF6BC" w14:textId="77777777" w:rsidR="00256885" w:rsidRPr="00527373" w:rsidRDefault="00256885" w:rsidP="00FC329D">
            <w:pPr>
              <w:pStyle w:val="TAH"/>
            </w:pPr>
            <w:r w:rsidRPr="00527373">
              <w:t>Test Settings for DC_3A_n41A Configuration</w:t>
            </w:r>
          </w:p>
        </w:tc>
      </w:tr>
      <w:tr w:rsidR="00256885" w:rsidRPr="00527373" w14:paraId="1AE34DA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D3C"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0DC9"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79C9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EBB52"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525A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29B5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D1A8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EF43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CFAD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0DDE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DDD3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F301" w14:textId="77777777" w:rsidR="00256885" w:rsidRPr="00527373" w:rsidRDefault="00256885" w:rsidP="00FC329D">
            <w:pPr>
              <w:pStyle w:val="TAC"/>
            </w:pPr>
            <w:r w:rsidRPr="00527373">
              <w:t>1@0</w:t>
            </w:r>
          </w:p>
        </w:tc>
      </w:tr>
      <w:tr w:rsidR="00256885" w:rsidRPr="00527373" w14:paraId="285D54A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69C71"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C6B4C"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310E"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FB609"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49D8"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89D6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AC87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94D7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E2FC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B420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FE500"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0F329" w14:textId="77777777" w:rsidR="00256885" w:rsidRPr="00527373" w:rsidRDefault="00256885" w:rsidP="00FC329D">
            <w:pPr>
              <w:pStyle w:val="TAC"/>
            </w:pPr>
            <w:r w:rsidRPr="00527373">
              <w:t>1@272</w:t>
            </w:r>
          </w:p>
        </w:tc>
      </w:tr>
      <w:tr w:rsidR="00256885" w:rsidRPr="00527373" w14:paraId="125BE2B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5153C"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69B9"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0D09F"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04B9C"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1966F"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4F66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E356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34B5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D444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1608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1549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60E9F" w14:textId="77777777" w:rsidR="00256885" w:rsidRPr="00527373" w:rsidRDefault="00256885" w:rsidP="00FC329D">
            <w:pPr>
              <w:pStyle w:val="TAC"/>
            </w:pPr>
            <w:r w:rsidRPr="00527373">
              <w:t>1@272</w:t>
            </w:r>
          </w:p>
        </w:tc>
      </w:tr>
      <w:tr w:rsidR="00256885" w:rsidRPr="00527373" w14:paraId="7428311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14A718"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B3B28"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9358B" w14:textId="77777777" w:rsidR="00256885" w:rsidRPr="00527373" w:rsidRDefault="00256885" w:rsidP="00FC329D">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7B7F6"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9477D"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84845"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9724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3024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A9BB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8440A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10E99"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9EBD0" w14:textId="77777777" w:rsidR="00256885" w:rsidRPr="00527373" w:rsidRDefault="00256885" w:rsidP="00FC329D">
            <w:pPr>
              <w:pStyle w:val="TAC"/>
            </w:pPr>
            <w:r w:rsidRPr="00527373">
              <w:t>1@272</w:t>
            </w:r>
          </w:p>
        </w:tc>
      </w:tr>
      <w:tr w:rsidR="00256885" w:rsidRPr="00527373" w14:paraId="351B15B7"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EF8DAE" w14:textId="77777777" w:rsidR="00256885" w:rsidRPr="00527373" w:rsidRDefault="00256885" w:rsidP="00FC329D">
            <w:pPr>
              <w:pStyle w:val="TAH"/>
            </w:pPr>
            <w:r w:rsidRPr="00527373">
              <w:lastRenderedPageBreak/>
              <w:t>Test Setting for DC_3A_n77A Configuration</w:t>
            </w:r>
          </w:p>
        </w:tc>
      </w:tr>
      <w:tr w:rsidR="00256885" w:rsidRPr="00527373" w14:paraId="24477BA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1CEE96"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9D9EA"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9D5B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F913BE"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72B53" w14:textId="77777777" w:rsidR="00256885" w:rsidRPr="00527373" w:rsidRDefault="00256885" w:rsidP="00FC329D">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5FE0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AFE59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083D95"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2F418A"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21EC1"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2A0D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21474" w14:textId="77777777" w:rsidR="00256885" w:rsidRPr="00527373" w:rsidRDefault="00256885" w:rsidP="00FC329D">
            <w:pPr>
              <w:pStyle w:val="TAC"/>
            </w:pPr>
            <w:r w:rsidRPr="00527373">
              <w:t>1@0</w:t>
            </w:r>
          </w:p>
        </w:tc>
      </w:tr>
      <w:tr w:rsidR="00256885" w:rsidRPr="00527373" w14:paraId="6C9EC5F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5ED95B"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55A4B"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25A7B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0FC3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F8B2CE" w14:textId="77777777" w:rsidR="00256885" w:rsidRPr="00527373" w:rsidRDefault="00256885" w:rsidP="00FC329D">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0671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FF0E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92754"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26ACD1"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08598"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216D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5BA0" w14:textId="77777777" w:rsidR="00256885" w:rsidRPr="00527373" w:rsidRDefault="00256885" w:rsidP="00FC329D">
            <w:pPr>
              <w:pStyle w:val="TAC"/>
            </w:pPr>
            <w:r w:rsidRPr="00527373">
              <w:t>1@0</w:t>
            </w:r>
          </w:p>
        </w:tc>
      </w:tr>
      <w:tr w:rsidR="00256885" w:rsidRPr="00527373" w14:paraId="16DC399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1D8174"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FC0832"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343D3"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DDD171"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A31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53DF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6DE5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FC4629"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1C6039"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42F90"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1A4B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9E968" w14:textId="77777777" w:rsidR="00256885" w:rsidRPr="00527373" w:rsidRDefault="00256885" w:rsidP="00FC329D">
            <w:pPr>
              <w:pStyle w:val="TAC"/>
            </w:pPr>
            <w:r w:rsidRPr="00527373">
              <w:t>1@272</w:t>
            </w:r>
          </w:p>
        </w:tc>
      </w:tr>
      <w:tr w:rsidR="00256885" w:rsidRPr="00527373" w14:paraId="716F469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9909AE"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50CD0"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94EA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BDE6B"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0A913"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347E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F2A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D2E7D"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BD689F"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3753B"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074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48356" w14:textId="77777777" w:rsidR="00256885" w:rsidRPr="00527373" w:rsidRDefault="00256885" w:rsidP="00FC329D">
            <w:pPr>
              <w:pStyle w:val="TAC"/>
            </w:pPr>
            <w:r w:rsidRPr="00527373">
              <w:t>1@75</w:t>
            </w:r>
          </w:p>
        </w:tc>
      </w:tr>
      <w:tr w:rsidR="00256885" w:rsidRPr="00527373" w14:paraId="414BF30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41294"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799E32"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6A34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A1CC34"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3CDC5" w14:textId="77777777" w:rsidR="00256885" w:rsidRPr="00527373" w:rsidRDefault="00256885" w:rsidP="00FC329D">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9C11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1E7A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19A88"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24692"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A2FD8"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A656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803A5E" w14:textId="77777777" w:rsidR="00256885" w:rsidRPr="00527373" w:rsidRDefault="00256885" w:rsidP="00FC329D">
            <w:pPr>
              <w:pStyle w:val="TAC"/>
            </w:pPr>
            <w:r w:rsidRPr="00527373">
              <w:t>1@0</w:t>
            </w:r>
          </w:p>
        </w:tc>
      </w:tr>
      <w:tr w:rsidR="00256885" w:rsidRPr="00527373" w14:paraId="1EEA3C0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B63273"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A2B62"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1F44F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A67773"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152F1"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7AB1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A518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6F4F8"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0C622"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DB987"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34C3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F50C3" w14:textId="77777777" w:rsidR="00256885" w:rsidRPr="00527373" w:rsidRDefault="00256885" w:rsidP="00FC329D">
            <w:pPr>
              <w:pStyle w:val="TAC"/>
            </w:pPr>
            <w:r w:rsidRPr="00527373">
              <w:t>1@0</w:t>
            </w:r>
          </w:p>
        </w:tc>
      </w:tr>
      <w:tr w:rsidR="00256885" w:rsidRPr="00527373" w14:paraId="4A9CB8C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CD340"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0EC68"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A276C"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74BAD"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7F05D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FC25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C7D7"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27872"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37245"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3BE80"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0019A"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A4743" w14:textId="77777777" w:rsidR="00256885" w:rsidRPr="00527373" w:rsidRDefault="00256885" w:rsidP="00FC329D">
            <w:pPr>
              <w:pStyle w:val="TAC"/>
            </w:pPr>
            <w:r w:rsidRPr="00527373">
              <w:t>1@0</w:t>
            </w:r>
          </w:p>
        </w:tc>
      </w:tr>
      <w:tr w:rsidR="00256885" w:rsidRPr="00527373" w14:paraId="54B5FFFF"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6938D3" w14:textId="77777777" w:rsidR="00256885" w:rsidRPr="00527373" w:rsidRDefault="00256885" w:rsidP="00FC329D">
            <w:pPr>
              <w:pStyle w:val="TAH"/>
            </w:pPr>
            <w:r w:rsidRPr="00527373">
              <w:t>Test Setting for DC_3A_n78A Configuration</w:t>
            </w:r>
          </w:p>
        </w:tc>
      </w:tr>
      <w:tr w:rsidR="00256885" w:rsidRPr="00527373" w14:paraId="511F077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2AB187"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9645B"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BC881"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7E7B5"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10BB4"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AE97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B0B0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2664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9B8D9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47A4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2EE9F"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92FE4" w14:textId="77777777" w:rsidR="00256885" w:rsidRPr="00527373" w:rsidRDefault="00256885" w:rsidP="00FC329D">
            <w:pPr>
              <w:pStyle w:val="TAC"/>
            </w:pPr>
            <w:r w:rsidRPr="00527373">
              <w:t>1@272</w:t>
            </w:r>
          </w:p>
        </w:tc>
      </w:tr>
      <w:tr w:rsidR="00256885" w:rsidRPr="00527373" w14:paraId="4A7EC96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EE8BB"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308C0"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D39E24"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6B69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7FE99"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F0675"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765E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E5AD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FBBD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67A8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863B1"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25496D" w14:textId="77777777" w:rsidR="00256885" w:rsidRPr="00527373" w:rsidRDefault="00256885" w:rsidP="00FC329D">
            <w:pPr>
              <w:pStyle w:val="TAC"/>
            </w:pPr>
            <w:r w:rsidRPr="00527373">
              <w:t>1@272</w:t>
            </w:r>
          </w:p>
        </w:tc>
      </w:tr>
      <w:tr w:rsidR="00256885" w:rsidRPr="00527373" w14:paraId="4F015D6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01DA38"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D9A11"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C649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C4D65"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219A6"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EB5D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81FBD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6B2E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94AC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6F43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28FE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69EA8" w14:textId="77777777" w:rsidR="00256885" w:rsidRPr="00527373" w:rsidRDefault="00256885" w:rsidP="00FC329D">
            <w:pPr>
              <w:pStyle w:val="TAC"/>
            </w:pPr>
            <w:r w:rsidRPr="00527373">
              <w:t>1@272</w:t>
            </w:r>
          </w:p>
        </w:tc>
      </w:tr>
      <w:tr w:rsidR="00256885" w:rsidRPr="00527373" w14:paraId="36430446"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69F75B" w14:textId="77777777" w:rsidR="00256885" w:rsidRPr="00527373" w:rsidRDefault="00256885" w:rsidP="00FC329D">
            <w:pPr>
              <w:pStyle w:val="TAH"/>
            </w:pPr>
            <w:r w:rsidRPr="00527373">
              <w:t>Test Settings for DC_3A_n79A Configuration</w:t>
            </w:r>
          </w:p>
        </w:tc>
      </w:tr>
      <w:tr w:rsidR="00256885" w:rsidRPr="00527373" w14:paraId="1FABA2AD"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07BD56"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F756CB"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C99FAE"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FFD2D1"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47786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E24D5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E320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917F7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D40B6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5CB4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14355D" w14:textId="77777777" w:rsidR="00256885" w:rsidRPr="00527373" w:rsidRDefault="00256885" w:rsidP="00FC329D">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9501111" w14:textId="77777777" w:rsidR="00256885" w:rsidRPr="00527373" w:rsidRDefault="00256885" w:rsidP="00FC329D">
            <w:pPr>
              <w:pStyle w:val="TAC"/>
            </w:pPr>
            <w:r w:rsidRPr="00527373">
              <w:t>1@105</w:t>
            </w:r>
          </w:p>
        </w:tc>
      </w:tr>
      <w:tr w:rsidR="00256885" w:rsidRPr="00527373" w14:paraId="7740D044"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8C9719"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8D622A"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FBB50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5DC516"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5E9F2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0C83E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2DA5A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3935B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CD6CF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DB0DC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ABC23D" w14:textId="77777777" w:rsidR="00256885" w:rsidRPr="00527373" w:rsidRDefault="00256885" w:rsidP="00FC329D">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347742D" w14:textId="77777777" w:rsidR="00256885" w:rsidRPr="00527373" w:rsidRDefault="00256885" w:rsidP="00FC329D">
            <w:pPr>
              <w:pStyle w:val="TAC"/>
            </w:pPr>
            <w:r w:rsidRPr="00527373">
              <w:t>1@272</w:t>
            </w:r>
          </w:p>
        </w:tc>
      </w:tr>
      <w:tr w:rsidR="00256885" w:rsidRPr="00527373" w14:paraId="097F8201"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82AC74"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1E996A"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F01EA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D38C8E"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C418C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F7411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87FA8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A3B0B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C0215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CD03C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165044" w14:textId="77777777" w:rsidR="00256885" w:rsidRPr="00527373" w:rsidRDefault="00256885" w:rsidP="00FC329D">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12276E" w14:textId="77777777" w:rsidR="00256885" w:rsidRPr="00527373" w:rsidRDefault="00256885" w:rsidP="00FC329D">
            <w:pPr>
              <w:pStyle w:val="TAC"/>
            </w:pPr>
            <w:r w:rsidRPr="00527373">
              <w:t>1@0</w:t>
            </w:r>
          </w:p>
        </w:tc>
      </w:tr>
      <w:tr w:rsidR="00256885" w:rsidRPr="00527373" w14:paraId="59EF0DA6"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AB0812"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B61A514" w14:textId="77777777" w:rsidR="00256885" w:rsidRPr="00527373" w:rsidRDefault="00256885" w:rsidP="00FC329D">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06EAED"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6F46E9"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00370E"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4CE8D5"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8CF79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2346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EA0BB8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6930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83C98A" w14:textId="77777777" w:rsidR="00256885" w:rsidRPr="00527373" w:rsidRDefault="00256885" w:rsidP="00FC329D">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FD783FC" w14:textId="77777777" w:rsidR="00256885" w:rsidRPr="00527373" w:rsidRDefault="00256885" w:rsidP="00FC329D">
            <w:pPr>
              <w:pStyle w:val="TAC"/>
            </w:pPr>
            <w:r w:rsidRPr="00527373">
              <w:t>1@134</w:t>
            </w:r>
          </w:p>
        </w:tc>
      </w:tr>
      <w:tr w:rsidR="00256885" w:rsidRPr="00527373" w14:paraId="009546C7"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EB6E80" w14:textId="77777777" w:rsidR="00256885" w:rsidRPr="00527373" w:rsidRDefault="00256885" w:rsidP="00FC329D">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FAEC21" w14:textId="77777777" w:rsidR="00256885" w:rsidRPr="00527373" w:rsidRDefault="00256885" w:rsidP="00FC329D">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41A0B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BEF6C0"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0D0A07"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46862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94AD2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C3931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EF0F6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2FE31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2824C0" w14:textId="77777777" w:rsidR="00256885" w:rsidRPr="00527373" w:rsidRDefault="00256885" w:rsidP="00FC329D">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116BE75" w14:textId="77777777" w:rsidR="00256885" w:rsidRPr="00527373" w:rsidRDefault="00256885" w:rsidP="00FC329D">
            <w:pPr>
              <w:pStyle w:val="TAC"/>
            </w:pPr>
            <w:r w:rsidRPr="00527373">
              <w:t>1@66</w:t>
            </w:r>
          </w:p>
        </w:tc>
      </w:tr>
      <w:tr w:rsidR="00256885" w:rsidRPr="00527373" w14:paraId="2F9B22F4"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C90393" w14:textId="77777777" w:rsidR="00256885" w:rsidRPr="00527373" w:rsidRDefault="00256885" w:rsidP="00FC329D">
            <w:pPr>
              <w:pStyle w:val="TAH"/>
              <w:rPr>
                <w:rFonts w:eastAsia="Yu Mincho"/>
              </w:rPr>
            </w:pPr>
            <w:r w:rsidRPr="00527373">
              <w:t>Test Settings for DC_5A_n66A Configuration</w:t>
            </w:r>
          </w:p>
        </w:tc>
      </w:tr>
      <w:tr w:rsidR="00256885" w:rsidRPr="00527373" w14:paraId="1763575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98B617"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E8D30" w14:textId="77777777" w:rsidR="00256885" w:rsidRPr="00527373" w:rsidRDefault="00256885" w:rsidP="00FC329D">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B3596" w14:textId="77777777" w:rsidR="00256885" w:rsidRPr="00527373" w:rsidRDefault="00256885" w:rsidP="00FC329D">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3C2D1" w14:textId="77777777" w:rsidR="00256885" w:rsidRPr="00527373" w:rsidRDefault="00256885" w:rsidP="00FC329D">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58133" w14:textId="77777777" w:rsidR="00256885" w:rsidRPr="00527373" w:rsidRDefault="00256885" w:rsidP="00FC329D">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A60FD" w14:textId="77777777" w:rsidR="00256885" w:rsidRPr="00527373" w:rsidRDefault="00256885" w:rsidP="00FC329D">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78D1F"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3DB57B" w14:textId="77777777" w:rsidR="00256885" w:rsidRPr="00527373" w:rsidRDefault="00256885" w:rsidP="00FC329D">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F3A5" w14:textId="77777777" w:rsidR="00256885" w:rsidRPr="00527373" w:rsidRDefault="00256885" w:rsidP="00FC329D">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FAD11D" w14:textId="77777777" w:rsidR="00256885" w:rsidRPr="00527373" w:rsidRDefault="00256885" w:rsidP="00FC329D">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52D03" w14:textId="77777777" w:rsidR="00256885" w:rsidRPr="00527373" w:rsidRDefault="00256885" w:rsidP="00FC329D">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CA002" w14:textId="77777777" w:rsidR="00256885" w:rsidRPr="00527373" w:rsidRDefault="00256885" w:rsidP="00FC329D">
            <w:pPr>
              <w:pStyle w:val="TAC"/>
              <w:rPr>
                <w:rFonts w:eastAsia="Yu Mincho"/>
              </w:rPr>
            </w:pPr>
            <w:r w:rsidRPr="00527373">
              <w:rPr>
                <w:color w:val="000000"/>
                <w:szCs w:val="18"/>
              </w:rPr>
              <w:t>1@0</w:t>
            </w:r>
          </w:p>
        </w:tc>
      </w:tr>
      <w:tr w:rsidR="00256885" w:rsidRPr="00527373" w14:paraId="423F018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ADD74"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E8919" w14:textId="77777777" w:rsidR="00256885" w:rsidRPr="00527373" w:rsidRDefault="00256885" w:rsidP="00FC329D">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E7BBF" w14:textId="77777777" w:rsidR="00256885" w:rsidRPr="00527373" w:rsidRDefault="00256885" w:rsidP="00FC329D">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0503" w14:textId="77777777" w:rsidR="00256885" w:rsidRPr="00527373" w:rsidRDefault="00256885" w:rsidP="00FC329D">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C30787" w14:textId="77777777" w:rsidR="00256885" w:rsidRPr="00527373" w:rsidRDefault="00256885" w:rsidP="00FC329D">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048BCD" w14:textId="77777777" w:rsidR="00256885" w:rsidRPr="00527373" w:rsidRDefault="00256885" w:rsidP="00FC329D">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741570"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6714A0" w14:textId="77777777" w:rsidR="00256885" w:rsidRPr="00527373" w:rsidRDefault="00256885" w:rsidP="00FC329D">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8EF4AD" w14:textId="77777777" w:rsidR="00256885" w:rsidRPr="00527373" w:rsidRDefault="00256885" w:rsidP="00FC329D">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D4D51" w14:textId="77777777" w:rsidR="00256885" w:rsidRPr="00527373" w:rsidRDefault="00256885" w:rsidP="00FC329D">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BE64F" w14:textId="77777777" w:rsidR="00256885" w:rsidRPr="00527373" w:rsidRDefault="00256885" w:rsidP="00FC329D">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F1BED" w14:textId="77777777" w:rsidR="00256885" w:rsidRPr="00527373" w:rsidRDefault="00256885" w:rsidP="00FC329D">
            <w:pPr>
              <w:pStyle w:val="TAC"/>
              <w:rPr>
                <w:rFonts w:eastAsia="Yu Mincho"/>
              </w:rPr>
            </w:pPr>
            <w:r w:rsidRPr="00527373">
              <w:t>1@215</w:t>
            </w:r>
          </w:p>
        </w:tc>
      </w:tr>
      <w:tr w:rsidR="00256885" w:rsidRPr="00527373" w14:paraId="4955767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B6FBE"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A869E" w14:textId="77777777" w:rsidR="00256885" w:rsidRPr="00527373" w:rsidRDefault="00256885" w:rsidP="00FC329D">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BB36E3" w14:textId="77777777" w:rsidR="00256885" w:rsidRPr="00527373" w:rsidRDefault="00256885" w:rsidP="00FC329D">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573FD" w14:textId="77777777" w:rsidR="00256885" w:rsidRPr="00527373" w:rsidRDefault="00256885" w:rsidP="00FC329D">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F7C5D" w14:textId="77777777" w:rsidR="00256885" w:rsidRPr="00527373" w:rsidRDefault="00256885" w:rsidP="00FC329D">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2D241" w14:textId="77777777" w:rsidR="00256885" w:rsidRPr="00527373" w:rsidRDefault="00256885" w:rsidP="00FC329D">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8D29D"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04CA6A" w14:textId="77777777" w:rsidR="00256885" w:rsidRPr="00527373" w:rsidRDefault="00256885" w:rsidP="00FC329D">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64E9B" w14:textId="77777777" w:rsidR="00256885" w:rsidRPr="00527373" w:rsidRDefault="00256885" w:rsidP="00FC329D">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923ACC" w14:textId="77777777" w:rsidR="00256885" w:rsidRPr="00527373" w:rsidRDefault="00256885" w:rsidP="00FC329D">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65737" w14:textId="77777777" w:rsidR="00256885" w:rsidRPr="00527373" w:rsidRDefault="00256885" w:rsidP="00FC329D">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C9ED1" w14:textId="77777777" w:rsidR="00256885" w:rsidRPr="00527373" w:rsidRDefault="00256885" w:rsidP="00FC329D">
            <w:pPr>
              <w:pStyle w:val="TAC"/>
              <w:rPr>
                <w:rFonts w:eastAsia="Yu Mincho"/>
              </w:rPr>
            </w:pPr>
            <w:r w:rsidRPr="00527373">
              <w:rPr>
                <w:color w:val="000000"/>
                <w:szCs w:val="18"/>
              </w:rPr>
              <w:t>1@215</w:t>
            </w:r>
          </w:p>
        </w:tc>
      </w:tr>
      <w:tr w:rsidR="00256885" w:rsidRPr="00527373" w14:paraId="797EB45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F8CF2"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F2390" w14:textId="77777777" w:rsidR="00256885" w:rsidRPr="00527373" w:rsidRDefault="00256885" w:rsidP="00FC329D">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42AB2" w14:textId="77777777" w:rsidR="00256885" w:rsidRPr="00527373" w:rsidRDefault="00256885" w:rsidP="00FC329D">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6D144" w14:textId="77777777" w:rsidR="00256885" w:rsidRPr="00527373" w:rsidRDefault="00256885" w:rsidP="00FC329D">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71F67" w14:textId="77777777" w:rsidR="00256885" w:rsidRPr="00527373" w:rsidRDefault="00256885" w:rsidP="00FC329D">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9C71" w14:textId="77777777" w:rsidR="00256885" w:rsidRPr="00527373" w:rsidRDefault="00256885" w:rsidP="00FC329D">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4A75CA"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59EF3" w14:textId="77777777" w:rsidR="00256885" w:rsidRPr="00527373" w:rsidRDefault="00256885" w:rsidP="00FC329D">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FF9E93" w14:textId="77777777" w:rsidR="00256885" w:rsidRPr="00527373" w:rsidRDefault="00256885" w:rsidP="00FC329D">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73667C" w14:textId="77777777" w:rsidR="00256885" w:rsidRPr="00527373" w:rsidRDefault="00256885" w:rsidP="00FC329D">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F9144" w14:textId="77777777" w:rsidR="00256885" w:rsidRPr="00527373" w:rsidRDefault="00256885" w:rsidP="00FC329D">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4BEF7" w14:textId="77777777" w:rsidR="00256885" w:rsidRPr="00527373" w:rsidRDefault="00256885" w:rsidP="00FC329D">
            <w:pPr>
              <w:pStyle w:val="TAC"/>
              <w:rPr>
                <w:rFonts w:eastAsia="Yu Mincho"/>
              </w:rPr>
            </w:pPr>
            <w:r w:rsidRPr="00527373">
              <w:t>1@0</w:t>
            </w:r>
          </w:p>
        </w:tc>
      </w:tr>
      <w:tr w:rsidR="00256885" w:rsidRPr="00527373" w14:paraId="2B1D6D64"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DA3B31" w14:textId="77777777" w:rsidR="00256885" w:rsidRPr="00527373" w:rsidRDefault="00256885" w:rsidP="00FC329D">
            <w:pPr>
              <w:pStyle w:val="TAH"/>
            </w:pPr>
            <w:r w:rsidRPr="00527373">
              <w:t>Test Setting for DC_5A_n78A Configuration</w:t>
            </w:r>
          </w:p>
        </w:tc>
      </w:tr>
      <w:tr w:rsidR="00256885" w:rsidRPr="00527373" w14:paraId="0A4D94F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A5DB6"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9D46C" w14:textId="77777777" w:rsidR="00256885" w:rsidRPr="00527373" w:rsidRDefault="00256885" w:rsidP="00FC329D">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7341D" w14:textId="77777777" w:rsidR="00256885" w:rsidRPr="00527373" w:rsidRDefault="00256885" w:rsidP="00FC329D">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E70032" w14:textId="77777777" w:rsidR="00256885" w:rsidRPr="00527373" w:rsidRDefault="00256885" w:rsidP="00FC329D">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F58D3" w14:textId="77777777" w:rsidR="00256885" w:rsidRPr="00527373" w:rsidRDefault="00256885" w:rsidP="00FC329D">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F8E9D" w14:textId="77777777" w:rsidR="00256885" w:rsidRPr="00527373" w:rsidRDefault="00256885" w:rsidP="00FC329D">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EEF89" w14:textId="77777777" w:rsidR="00256885" w:rsidRPr="00527373" w:rsidRDefault="00256885" w:rsidP="00FC329D">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080DB9" w14:textId="77777777" w:rsidR="00256885" w:rsidRPr="00527373" w:rsidRDefault="00256885" w:rsidP="00FC329D">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33976" w14:textId="77777777" w:rsidR="00256885" w:rsidRPr="00527373" w:rsidRDefault="00256885" w:rsidP="00FC329D">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05A1B" w14:textId="77777777" w:rsidR="00256885" w:rsidRPr="00527373" w:rsidRDefault="00256885" w:rsidP="00FC329D">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D896A" w14:textId="77777777" w:rsidR="00256885" w:rsidRPr="00527373" w:rsidRDefault="00256885" w:rsidP="00FC329D">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D658D" w14:textId="77777777" w:rsidR="00256885" w:rsidRPr="00527373" w:rsidRDefault="00256885" w:rsidP="00FC329D">
            <w:pPr>
              <w:pStyle w:val="TAC"/>
              <w:rPr>
                <w:color w:val="000000"/>
                <w:szCs w:val="18"/>
              </w:rPr>
            </w:pPr>
            <w:r w:rsidRPr="00527373">
              <w:rPr>
                <w:color w:val="000000"/>
                <w:szCs w:val="18"/>
              </w:rPr>
              <w:t>1@272</w:t>
            </w:r>
          </w:p>
        </w:tc>
      </w:tr>
      <w:tr w:rsidR="00256885" w:rsidRPr="00527373" w14:paraId="0BE2CE9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595B51" w14:textId="77777777" w:rsidR="00256885" w:rsidRPr="00527373" w:rsidRDefault="00256885" w:rsidP="00FC329D">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10F1D" w14:textId="77777777" w:rsidR="00256885" w:rsidRPr="00527373" w:rsidRDefault="00256885" w:rsidP="00FC329D">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D997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751A1C"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780A2"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EA63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C2E66"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D00C1"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2D623"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761"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C75D6"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1652A" w14:textId="77777777" w:rsidR="00256885" w:rsidRPr="00527373" w:rsidRDefault="00256885" w:rsidP="00FC329D">
            <w:pPr>
              <w:pStyle w:val="TAC"/>
            </w:pPr>
            <w:r w:rsidRPr="00527373">
              <w:t>1@272</w:t>
            </w:r>
          </w:p>
        </w:tc>
      </w:tr>
      <w:tr w:rsidR="00256885" w:rsidRPr="00527373" w14:paraId="435A413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1CDBB0"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4BE70" w14:textId="77777777" w:rsidR="00256885" w:rsidRPr="00527373" w:rsidRDefault="00256885" w:rsidP="00FC329D">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AA9DD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750736"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A26382"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0313E"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DE826"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FBE5D"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6D757"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B0117A"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B4C4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B6E7C" w14:textId="77777777" w:rsidR="00256885" w:rsidRPr="00527373" w:rsidRDefault="00256885" w:rsidP="00FC329D">
            <w:pPr>
              <w:pStyle w:val="TAC"/>
            </w:pPr>
            <w:r w:rsidRPr="00527373">
              <w:t>1@0</w:t>
            </w:r>
          </w:p>
        </w:tc>
      </w:tr>
      <w:tr w:rsidR="00256885" w:rsidRPr="00527373" w14:paraId="393AF59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4E7B1"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97627" w14:textId="77777777" w:rsidR="00256885" w:rsidRPr="00527373" w:rsidRDefault="00256885" w:rsidP="00FC329D">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66B97"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A6D3F"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E119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45592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AB0E0"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E02438"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A3D95"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792A4F"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906D9"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866C2" w14:textId="77777777" w:rsidR="00256885" w:rsidRPr="00527373" w:rsidRDefault="00256885" w:rsidP="00FC329D">
            <w:pPr>
              <w:pStyle w:val="TAC"/>
            </w:pPr>
            <w:r w:rsidRPr="00527373">
              <w:t>1@29</w:t>
            </w:r>
          </w:p>
        </w:tc>
      </w:tr>
      <w:tr w:rsidR="00256885" w:rsidRPr="00527373" w14:paraId="0A63EBB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ECAF3F"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0BD45D" w14:textId="77777777" w:rsidR="00256885" w:rsidRPr="00527373" w:rsidRDefault="00256885" w:rsidP="00FC329D">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DEAA6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C4194"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CB6E4"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1007F"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D06C3"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96624"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06438"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19CFA"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FD42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99709" w14:textId="77777777" w:rsidR="00256885" w:rsidRPr="00527373" w:rsidRDefault="00256885" w:rsidP="00FC329D">
            <w:pPr>
              <w:pStyle w:val="TAC"/>
            </w:pPr>
            <w:r w:rsidRPr="00527373">
              <w:t>1@272</w:t>
            </w:r>
          </w:p>
        </w:tc>
      </w:tr>
      <w:tr w:rsidR="00256885" w:rsidRPr="00527373" w14:paraId="3772710B"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56B535" w14:textId="77777777" w:rsidR="00256885" w:rsidRPr="00527373" w:rsidRDefault="00256885" w:rsidP="00FC329D">
            <w:pPr>
              <w:pStyle w:val="TAH"/>
              <w:rPr>
                <w:color w:val="000000"/>
                <w:szCs w:val="18"/>
              </w:rPr>
            </w:pPr>
            <w:r w:rsidRPr="00527373">
              <w:t>Test Setting for DC_7A_n1A Configuration</w:t>
            </w:r>
          </w:p>
        </w:tc>
      </w:tr>
      <w:tr w:rsidR="00256885" w:rsidRPr="00527373" w14:paraId="5D28D38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9514"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EF130"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9EDE"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66A228" w14:textId="77777777" w:rsidR="00256885" w:rsidRPr="00527373" w:rsidRDefault="00256885" w:rsidP="00FC329D">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7CDDF"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1A8DE"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84A14" w14:textId="77777777" w:rsidR="00256885" w:rsidRPr="00527373" w:rsidRDefault="00256885" w:rsidP="00FC329D">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EBDCE"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447D2"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544823"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04281" w14:textId="77777777" w:rsidR="00256885" w:rsidRPr="00527373" w:rsidRDefault="00256885" w:rsidP="00FC329D">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415E6" w14:textId="77777777" w:rsidR="00256885" w:rsidRPr="00527373" w:rsidRDefault="00256885" w:rsidP="00FC329D">
            <w:pPr>
              <w:pStyle w:val="TAC"/>
              <w:rPr>
                <w:color w:val="000000"/>
                <w:szCs w:val="18"/>
              </w:rPr>
            </w:pPr>
            <w:r w:rsidRPr="00527373">
              <w:t>1@0</w:t>
            </w:r>
          </w:p>
        </w:tc>
      </w:tr>
      <w:tr w:rsidR="00256885" w:rsidRPr="00527373" w14:paraId="2105D31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793A6"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F8043A"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6CC09"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E5121" w14:textId="77777777" w:rsidR="00256885" w:rsidRPr="00527373" w:rsidRDefault="00256885" w:rsidP="00FC329D">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CB535B"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980FC"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FC7F" w14:textId="77777777" w:rsidR="00256885" w:rsidRPr="00527373" w:rsidRDefault="00256885" w:rsidP="00FC329D">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44969"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1209A"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C9D86"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3CE89" w14:textId="77777777" w:rsidR="00256885" w:rsidRPr="00527373" w:rsidRDefault="00256885" w:rsidP="00FC329D">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721BB" w14:textId="77777777" w:rsidR="00256885" w:rsidRPr="00527373" w:rsidRDefault="00256885" w:rsidP="00FC329D">
            <w:pPr>
              <w:pStyle w:val="TAC"/>
              <w:rPr>
                <w:szCs w:val="18"/>
              </w:rPr>
            </w:pPr>
            <w:r w:rsidRPr="00527373">
              <w:t>1@105</w:t>
            </w:r>
          </w:p>
        </w:tc>
      </w:tr>
      <w:tr w:rsidR="00256885" w:rsidRPr="00527373" w14:paraId="7A1A48B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09A48"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B671"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82D150" w14:textId="77777777" w:rsidR="00256885" w:rsidRPr="00527373" w:rsidRDefault="00256885" w:rsidP="00FC329D">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4AFBF" w14:textId="77777777" w:rsidR="00256885" w:rsidRPr="00527373" w:rsidRDefault="00256885" w:rsidP="00FC329D">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70962"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2FA3A9"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64092" w14:textId="77777777" w:rsidR="00256885" w:rsidRPr="00527373" w:rsidRDefault="00256885" w:rsidP="00FC329D">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07E108"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50A807"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AF041"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FD40A" w14:textId="77777777" w:rsidR="00256885" w:rsidRPr="00527373" w:rsidRDefault="00256885" w:rsidP="00FC329D">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66916" w14:textId="77777777" w:rsidR="00256885" w:rsidRPr="00527373" w:rsidRDefault="00256885" w:rsidP="00FC329D">
            <w:pPr>
              <w:pStyle w:val="TAC"/>
              <w:rPr>
                <w:szCs w:val="18"/>
              </w:rPr>
            </w:pPr>
            <w:r w:rsidRPr="00527373">
              <w:t>1@105</w:t>
            </w:r>
          </w:p>
        </w:tc>
      </w:tr>
      <w:tr w:rsidR="00256885" w:rsidRPr="00527373" w14:paraId="0BEFFA54"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6522AC" w14:textId="77777777" w:rsidR="00256885" w:rsidRPr="00527373" w:rsidRDefault="00256885" w:rsidP="00FC329D">
            <w:pPr>
              <w:pStyle w:val="TAH"/>
              <w:rPr>
                <w:color w:val="000000"/>
                <w:szCs w:val="18"/>
              </w:rPr>
            </w:pPr>
            <w:r w:rsidRPr="00527373">
              <w:t>Test Setting for DC_7A_n3A Configuration</w:t>
            </w:r>
          </w:p>
        </w:tc>
      </w:tr>
      <w:tr w:rsidR="00256885" w:rsidRPr="00527373" w14:paraId="18F2B30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6313D4"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C5F0B"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6F739"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D71176" w14:textId="77777777" w:rsidR="00256885" w:rsidRPr="00527373" w:rsidRDefault="00256885" w:rsidP="00FC329D">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5A7D8"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4EA5B"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F5337" w14:textId="77777777" w:rsidR="00256885" w:rsidRPr="00527373" w:rsidRDefault="00256885" w:rsidP="00FC329D">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83A9F"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DEE34"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83841"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2D6B9" w14:textId="77777777" w:rsidR="00256885" w:rsidRPr="00527373" w:rsidRDefault="00256885" w:rsidP="00FC329D">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4717E" w14:textId="77777777" w:rsidR="00256885" w:rsidRPr="00527373" w:rsidRDefault="00256885" w:rsidP="00FC329D">
            <w:pPr>
              <w:pStyle w:val="TAC"/>
              <w:rPr>
                <w:color w:val="000000"/>
                <w:szCs w:val="18"/>
              </w:rPr>
            </w:pPr>
            <w:r w:rsidRPr="00527373">
              <w:t>1@77</w:t>
            </w:r>
          </w:p>
        </w:tc>
      </w:tr>
      <w:tr w:rsidR="00256885" w:rsidRPr="00527373" w14:paraId="4EF350D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CB25F4"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BD8A2"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329444"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6EF79A" w14:textId="77777777" w:rsidR="00256885" w:rsidRPr="00527373" w:rsidRDefault="00256885" w:rsidP="00FC329D">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DB560"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3E2F7"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6F552" w14:textId="77777777" w:rsidR="00256885" w:rsidRPr="00527373" w:rsidRDefault="00256885" w:rsidP="00FC329D">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5E3197"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14FCA"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7EBB5F"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6EDD2" w14:textId="77777777" w:rsidR="00256885" w:rsidRPr="00527373" w:rsidRDefault="00256885" w:rsidP="00FC329D">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E87F9" w14:textId="77777777" w:rsidR="00256885" w:rsidRPr="00527373" w:rsidRDefault="00256885" w:rsidP="00FC329D">
            <w:pPr>
              <w:pStyle w:val="TAC"/>
              <w:rPr>
                <w:szCs w:val="18"/>
              </w:rPr>
            </w:pPr>
            <w:r w:rsidRPr="00527373">
              <w:t>1@59</w:t>
            </w:r>
          </w:p>
        </w:tc>
      </w:tr>
      <w:tr w:rsidR="00256885" w:rsidRPr="00527373" w14:paraId="00753C5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246B0"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EB950"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E7F0B4"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9FD88" w14:textId="77777777" w:rsidR="00256885" w:rsidRPr="00527373" w:rsidRDefault="00256885" w:rsidP="00FC329D">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049F0"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13582"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E9458" w14:textId="77777777" w:rsidR="00256885" w:rsidRPr="00527373" w:rsidRDefault="00256885" w:rsidP="00FC329D">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DBED3"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E69BC"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EB3D44"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A5018" w14:textId="77777777" w:rsidR="00256885" w:rsidRPr="00527373" w:rsidRDefault="00256885" w:rsidP="00FC329D">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F5BE6" w14:textId="77777777" w:rsidR="00256885" w:rsidRPr="00527373" w:rsidRDefault="00256885" w:rsidP="00FC329D">
            <w:pPr>
              <w:pStyle w:val="TAC"/>
              <w:rPr>
                <w:szCs w:val="18"/>
              </w:rPr>
            </w:pPr>
            <w:r w:rsidRPr="00527373">
              <w:t>1@86</w:t>
            </w:r>
          </w:p>
        </w:tc>
      </w:tr>
      <w:tr w:rsidR="00256885" w:rsidRPr="00527373" w14:paraId="6C716D8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993292"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5D7C5"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35F8C"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537D0" w14:textId="77777777" w:rsidR="00256885" w:rsidRPr="00527373" w:rsidRDefault="00256885" w:rsidP="00FC329D">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B26BA"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98F0E" w14:textId="77777777" w:rsidR="00256885" w:rsidRPr="00527373" w:rsidRDefault="00256885" w:rsidP="00FC329D">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1CB9F" w14:textId="77777777" w:rsidR="00256885" w:rsidRPr="00527373" w:rsidRDefault="00256885" w:rsidP="00FC329D">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D942A"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9DD69"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9FC9EF"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27F90" w14:textId="77777777" w:rsidR="00256885" w:rsidRPr="00527373" w:rsidRDefault="00256885" w:rsidP="00FC329D">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47174" w14:textId="77777777" w:rsidR="00256885" w:rsidRPr="00527373" w:rsidRDefault="00256885" w:rsidP="00FC329D">
            <w:pPr>
              <w:pStyle w:val="TAC"/>
              <w:rPr>
                <w:szCs w:val="18"/>
              </w:rPr>
            </w:pPr>
            <w:r w:rsidRPr="00527373">
              <w:t>1@0</w:t>
            </w:r>
          </w:p>
        </w:tc>
      </w:tr>
      <w:tr w:rsidR="00256885" w:rsidRPr="00527373" w14:paraId="417AD38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8457D1"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9E38A"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0AED37"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B26C7" w14:textId="77777777" w:rsidR="00256885" w:rsidRPr="00527373" w:rsidRDefault="00256885" w:rsidP="00FC329D">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B8B4A"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B7E69"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D4488" w14:textId="77777777" w:rsidR="00256885" w:rsidRPr="00527373" w:rsidRDefault="00256885" w:rsidP="00FC329D">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5AECB3"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759F4"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2D80F"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778F1" w14:textId="77777777" w:rsidR="00256885" w:rsidRPr="00527373" w:rsidRDefault="00256885" w:rsidP="00FC329D">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75F95" w14:textId="77777777" w:rsidR="00256885" w:rsidRPr="00527373" w:rsidRDefault="00256885" w:rsidP="00FC329D">
            <w:pPr>
              <w:pStyle w:val="TAC"/>
              <w:rPr>
                <w:szCs w:val="18"/>
              </w:rPr>
            </w:pPr>
            <w:r w:rsidRPr="00527373">
              <w:t>1@0</w:t>
            </w:r>
          </w:p>
        </w:tc>
      </w:tr>
      <w:tr w:rsidR="00256885" w:rsidRPr="00527373" w14:paraId="51ED240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111026"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A54730"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8DDEB"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66646" w14:textId="77777777" w:rsidR="00256885" w:rsidRPr="00527373" w:rsidRDefault="00256885" w:rsidP="00FC329D">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9E6678" w14:textId="77777777" w:rsidR="00256885" w:rsidRPr="00527373" w:rsidRDefault="00256885" w:rsidP="00FC329D">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DD7AB"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79F4C" w14:textId="77777777" w:rsidR="00256885" w:rsidRPr="00527373" w:rsidRDefault="00256885" w:rsidP="00FC329D">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072145"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9414E2"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1DA27"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AB88C" w14:textId="77777777" w:rsidR="00256885" w:rsidRPr="00527373" w:rsidRDefault="00256885" w:rsidP="00FC329D">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6BD69" w14:textId="77777777" w:rsidR="00256885" w:rsidRPr="00527373" w:rsidRDefault="00256885" w:rsidP="00FC329D">
            <w:pPr>
              <w:pStyle w:val="TAC"/>
              <w:rPr>
                <w:szCs w:val="18"/>
              </w:rPr>
            </w:pPr>
            <w:r w:rsidRPr="00527373">
              <w:t>1@66</w:t>
            </w:r>
          </w:p>
        </w:tc>
      </w:tr>
      <w:tr w:rsidR="00256885" w:rsidRPr="00527373" w14:paraId="279A2419"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B49C7" w14:textId="77777777" w:rsidR="00256885" w:rsidRPr="00527373" w:rsidRDefault="00256885" w:rsidP="00FC329D">
            <w:pPr>
              <w:pStyle w:val="TAH"/>
              <w:rPr>
                <w:color w:val="000000"/>
                <w:szCs w:val="18"/>
              </w:rPr>
            </w:pPr>
            <w:r w:rsidRPr="00527373">
              <w:t>Test Setting for DC_7A_n28A Configuration</w:t>
            </w:r>
          </w:p>
        </w:tc>
      </w:tr>
      <w:tr w:rsidR="00256885" w:rsidRPr="00527373" w14:paraId="580088C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678D86"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D4199" w14:textId="77777777" w:rsidR="00256885" w:rsidRPr="00527373" w:rsidRDefault="00256885" w:rsidP="00FC329D">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A3DF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8B740"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AEFD7"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FB99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E9478"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727A3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65EE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347B9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74E38"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06A73" w14:textId="77777777" w:rsidR="00256885" w:rsidRPr="00527373" w:rsidRDefault="00256885" w:rsidP="00FC329D">
            <w:pPr>
              <w:pStyle w:val="TAC"/>
            </w:pPr>
            <w:r w:rsidRPr="00527373">
              <w:t>1@105</w:t>
            </w:r>
          </w:p>
        </w:tc>
      </w:tr>
      <w:tr w:rsidR="00256885" w:rsidRPr="00527373" w14:paraId="48A75794"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8C33AE" w14:textId="77777777" w:rsidR="00256885" w:rsidRPr="00527373" w:rsidRDefault="00256885" w:rsidP="00FC329D">
            <w:pPr>
              <w:pStyle w:val="TAH"/>
              <w:rPr>
                <w:color w:val="000000"/>
                <w:szCs w:val="18"/>
              </w:rPr>
            </w:pPr>
            <w:bookmarkStart w:id="10" w:name="OLE_LINK16"/>
            <w:r w:rsidRPr="00527373">
              <w:t>Test Setting for DC_7A_n66A Configuration</w:t>
            </w:r>
            <w:bookmarkEnd w:id="10"/>
          </w:p>
        </w:tc>
      </w:tr>
      <w:tr w:rsidR="00256885" w:rsidRPr="00527373" w14:paraId="3295330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D7998A"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2A15A1"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C9ACD"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B9818" w14:textId="77777777" w:rsidR="00256885" w:rsidRPr="00527373" w:rsidRDefault="00256885" w:rsidP="00FC329D">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6A0AB"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92B1"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E7096"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31EDA1"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609BC"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05FBD"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5CBD2" w14:textId="77777777" w:rsidR="00256885" w:rsidRPr="00527373" w:rsidRDefault="00256885" w:rsidP="00FC329D">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92249" w14:textId="77777777" w:rsidR="00256885" w:rsidRPr="00527373" w:rsidRDefault="00256885" w:rsidP="00FC329D">
            <w:pPr>
              <w:pStyle w:val="TAC"/>
              <w:rPr>
                <w:color w:val="000000"/>
                <w:szCs w:val="18"/>
              </w:rPr>
            </w:pPr>
            <w:r w:rsidRPr="00527373">
              <w:t>1@215</w:t>
            </w:r>
          </w:p>
        </w:tc>
      </w:tr>
      <w:tr w:rsidR="00256885" w:rsidRPr="00527373" w14:paraId="3166E31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415C0"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317AF"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03924"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CE622" w14:textId="77777777" w:rsidR="00256885" w:rsidRPr="00527373" w:rsidRDefault="00256885" w:rsidP="00FC329D">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57ED8"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FEBCD"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D5EE51"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460E7"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A68910"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E4EA20"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6BA1F" w14:textId="77777777" w:rsidR="00256885" w:rsidRPr="00527373" w:rsidRDefault="00256885" w:rsidP="00FC329D">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F11B3" w14:textId="77777777" w:rsidR="00256885" w:rsidRPr="00527373" w:rsidRDefault="00256885" w:rsidP="00FC329D">
            <w:pPr>
              <w:pStyle w:val="TAC"/>
              <w:rPr>
                <w:color w:val="000000"/>
                <w:szCs w:val="18"/>
              </w:rPr>
            </w:pPr>
            <w:r w:rsidRPr="00527373">
              <w:t>1@0</w:t>
            </w:r>
          </w:p>
        </w:tc>
      </w:tr>
      <w:tr w:rsidR="00256885" w:rsidRPr="00527373" w14:paraId="5F0E929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227B6A"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562BA"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975E1" w14:textId="77777777" w:rsidR="00256885" w:rsidRPr="00527373" w:rsidRDefault="00256885" w:rsidP="00FC329D">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FBF968" w14:textId="77777777" w:rsidR="00256885" w:rsidRPr="00527373" w:rsidRDefault="00256885" w:rsidP="00FC329D">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9BB4E4"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76BD1"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FFFD4"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625C2"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D350B9"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CD3D4"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720FE" w14:textId="77777777" w:rsidR="00256885" w:rsidRPr="00527373" w:rsidRDefault="00256885" w:rsidP="00FC329D">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973DB" w14:textId="77777777" w:rsidR="00256885" w:rsidRPr="00527373" w:rsidRDefault="00256885" w:rsidP="00FC329D">
            <w:pPr>
              <w:pStyle w:val="TAC"/>
              <w:rPr>
                <w:color w:val="000000"/>
                <w:szCs w:val="18"/>
              </w:rPr>
            </w:pPr>
            <w:r w:rsidRPr="00527373">
              <w:t>1@215</w:t>
            </w:r>
          </w:p>
        </w:tc>
      </w:tr>
      <w:tr w:rsidR="00256885" w:rsidRPr="00527373" w14:paraId="16D111A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1B8D1E"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189F2"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5DEC9"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107EA4" w14:textId="77777777" w:rsidR="00256885" w:rsidRPr="00527373" w:rsidRDefault="00256885" w:rsidP="00FC329D">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D72734"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7D6A0"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17EB5"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26C3A3"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C34E8"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F68950"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A485" w14:textId="77777777" w:rsidR="00256885" w:rsidRPr="00527373" w:rsidRDefault="00256885" w:rsidP="00FC329D">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A4FB8" w14:textId="77777777" w:rsidR="00256885" w:rsidRPr="00527373" w:rsidRDefault="00256885" w:rsidP="00FC329D">
            <w:pPr>
              <w:pStyle w:val="TAC"/>
              <w:rPr>
                <w:color w:val="000000"/>
                <w:szCs w:val="18"/>
              </w:rPr>
            </w:pPr>
            <w:r w:rsidRPr="00527373">
              <w:t>1@215</w:t>
            </w:r>
          </w:p>
        </w:tc>
      </w:tr>
      <w:tr w:rsidR="00256885" w:rsidRPr="00527373" w14:paraId="2AE018A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9FC66D"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C46B9"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1FC41" w14:textId="77777777" w:rsidR="00256885" w:rsidRPr="00527373" w:rsidRDefault="00256885" w:rsidP="00FC329D">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7034F" w14:textId="77777777" w:rsidR="00256885" w:rsidRPr="00527373" w:rsidRDefault="00256885" w:rsidP="00FC329D">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6C24C"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893DB"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D25E1"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131A1B"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D50D4"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72B8BF"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64829" w14:textId="77777777" w:rsidR="00256885" w:rsidRPr="00527373" w:rsidRDefault="00256885" w:rsidP="00FC329D">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B1F63" w14:textId="77777777" w:rsidR="00256885" w:rsidRPr="00527373" w:rsidRDefault="00256885" w:rsidP="00FC329D">
            <w:pPr>
              <w:pStyle w:val="TAC"/>
              <w:rPr>
                <w:color w:val="000000"/>
                <w:szCs w:val="18"/>
              </w:rPr>
            </w:pPr>
            <w:r w:rsidRPr="00527373">
              <w:t>1@0</w:t>
            </w:r>
          </w:p>
        </w:tc>
      </w:tr>
      <w:tr w:rsidR="00256885" w:rsidRPr="00527373" w14:paraId="121B9B4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E3932"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52968"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92202B"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903F6" w14:textId="77777777" w:rsidR="00256885" w:rsidRPr="00527373" w:rsidRDefault="00256885" w:rsidP="00FC329D">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9D567"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C8C82"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74AFD" w14:textId="77777777" w:rsidR="00256885" w:rsidRPr="00527373" w:rsidRDefault="00256885" w:rsidP="00FC329D">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04BE2D"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009E43"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C448FB"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09A74" w14:textId="77777777" w:rsidR="00256885" w:rsidRPr="00527373" w:rsidRDefault="00256885" w:rsidP="00FC329D">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222BE" w14:textId="77777777" w:rsidR="00256885" w:rsidRPr="00527373" w:rsidRDefault="00256885" w:rsidP="00FC329D">
            <w:pPr>
              <w:pStyle w:val="TAC"/>
              <w:rPr>
                <w:color w:val="000000"/>
                <w:szCs w:val="18"/>
              </w:rPr>
            </w:pPr>
            <w:r w:rsidRPr="00527373">
              <w:t>1@0</w:t>
            </w:r>
          </w:p>
        </w:tc>
      </w:tr>
      <w:tr w:rsidR="00256885" w:rsidRPr="00527373" w14:paraId="0B6E3B17"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1FEA59" w14:textId="77777777" w:rsidR="00256885" w:rsidRPr="00527373" w:rsidRDefault="00256885" w:rsidP="00FC329D">
            <w:pPr>
              <w:pStyle w:val="TAH"/>
              <w:rPr>
                <w:color w:val="000000"/>
                <w:szCs w:val="18"/>
              </w:rPr>
            </w:pPr>
            <w:r w:rsidRPr="00527373">
              <w:t>Test Setting for DC_7A_n78A Configuration</w:t>
            </w:r>
          </w:p>
        </w:tc>
      </w:tr>
      <w:tr w:rsidR="00256885" w:rsidRPr="00527373" w14:paraId="2612F8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DDA445" w14:textId="77777777" w:rsidR="00256885" w:rsidRPr="00527373" w:rsidRDefault="00256885" w:rsidP="00FC329D">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3A669"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3DE97"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F1587"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9D19B"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B00ED"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F40DD"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8440A"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700BB"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74029E"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52478" w14:textId="77777777" w:rsidR="00256885" w:rsidRPr="00527373" w:rsidRDefault="00256885" w:rsidP="00FC329D">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4C47F" w14:textId="77777777" w:rsidR="00256885" w:rsidRPr="00527373" w:rsidRDefault="00256885" w:rsidP="00FC329D">
            <w:pPr>
              <w:pStyle w:val="TAC"/>
              <w:rPr>
                <w:color w:val="000000"/>
                <w:szCs w:val="18"/>
              </w:rPr>
            </w:pPr>
            <w:r w:rsidRPr="00527373">
              <w:t>1@0</w:t>
            </w:r>
          </w:p>
        </w:tc>
      </w:tr>
      <w:tr w:rsidR="00256885" w:rsidRPr="00527373" w14:paraId="032A757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DDDBEE"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B0ECF"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CA67" w14:textId="77777777" w:rsidR="00256885" w:rsidRPr="00527373" w:rsidRDefault="00256885" w:rsidP="00FC329D">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F8BBE3"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CF7F0"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D0916D"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7B0E8"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FA717F"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0FE57"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A03FC"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78CC0" w14:textId="77777777" w:rsidR="00256885" w:rsidRPr="00527373" w:rsidRDefault="00256885" w:rsidP="00FC329D">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F700D" w14:textId="77777777" w:rsidR="00256885" w:rsidRPr="00527373" w:rsidRDefault="00256885" w:rsidP="00FC329D">
            <w:pPr>
              <w:pStyle w:val="TAC"/>
              <w:rPr>
                <w:szCs w:val="18"/>
              </w:rPr>
            </w:pPr>
            <w:r w:rsidRPr="00527373">
              <w:t>1@0</w:t>
            </w:r>
          </w:p>
        </w:tc>
      </w:tr>
      <w:tr w:rsidR="00256885" w:rsidRPr="00527373" w14:paraId="29080A2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85E46"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55E54"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07E27"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E47C81"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92EA4"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F11E2"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DEFCF"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159078"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54353F"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8B69B5"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32AF5" w14:textId="77777777" w:rsidR="00256885" w:rsidRPr="00527373" w:rsidRDefault="00256885" w:rsidP="00FC329D">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3C98D" w14:textId="77777777" w:rsidR="00256885" w:rsidRPr="00527373" w:rsidRDefault="00256885" w:rsidP="00FC329D">
            <w:pPr>
              <w:pStyle w:val="TAC"/>
              <w:rPr>
                <w:szCs w:val="18"/>
              </w:rPr>
            </w:pPr>
            <w:r w:rsidRPr="00527373">
              <w:t>1@272</w:t>
            </w:r>
          </w:p>
        </w:tc>
      </w:tr>
      <w:tr w:rsidR="00256885" w:rsidRPr="00527373" w14:paraId="6E44CF9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7B4607"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A40AC"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00749" w14:textId="77777777" w:rsidR="00256885" w:rsidRPr="00527373" w:rsidRDefault="00256885" w:rsidP="00FC329D">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45EA6"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FEC23"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2A86C"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4096F"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9ABBC4"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2433E"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7A70B8"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342D3" w14:textId="77777777" w:rsidR="00256885" w:rsidRPr="00527373" w:rsidRDefault="00256885" w:rsidP="00FC329D">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7556B" w14:textId="77777777" w:rsidR="00256885" w:rsidRPr="00527373" w:rsidRDefault="00256885" w:rsidP="00FC329D">
            <w:pPr>
              <w:pStyle w:val="TAC"/>
              <w:rPr>
                <w:szCs w:val="18"/>
              </w:rPr>
            </w:pPr>
            <w:r w:rsidRPr="00527373">
              <w:t>1@272</w:t>
            </w:r>
          </w:p>
        </w:tc>
      </w:tr>
      <w:tr w:rsidR="00256885" w:rsidRPr="00527373" w14:paraId="5B327FD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DDFA39"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D55977"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5EE45"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27DD8"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2AAD3" w14:textId="77777777" w:rsidR="00256885" w:rsidRPr="00527373" w:rsidRDefault="00256885" w:rsidP="00FC329D">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034F1"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C0F05"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8E3E4"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BA10F"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EE8069"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10C52" w14:textId="77777777" w:rsidR="00256885" w:rsidRPr="00527373" w:rsidRDefault="00256885" w:rsidP="00FC329D">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266E7" w14:textId="77777777" w:rsidR="00256885" w:rsidRPr="00527373" w:rsidRDefault="00256885" w:rsidP="00FC329D">
            <w:pPr>
              <w:pStyle w:val="TAC"/>
              <w:rPr>
                <w:szCs w:val="18"/>
              </w:rPr>
            </w:pPr>
            <w:r w:rsidRPr="00527373">
              <w:t>1@0</w:t>
            </w:r>
          </w:p>
        </w:tc>
      </w:tr>
      <w:tr w:rsidR="00256885" w:rsidRPr="00527373" w14:paraId="56E2769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5F1F5E"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31ED5"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02A85E" w14:textId="77777777" w:rsidR="00256885" w:rsidRPr="00527373" w:rsidRDefault="00256885" w:rsidP="00FC329D">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219EF"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99C00" w14:textId="77777777" w:rsidR="00256885" w:rsidRPr="00527373" w:rsidRDefault="00256885" w:rsidP="00FC329D">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26BFD"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5A765"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3A967"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6BAD8"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AAD5EC"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D9653" w14:textId="77777777" w:rsidR="00256885" w:rsidRPr="00527373" w:rsidRDefault="00256885" w:rsidP="00FC329D">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CD4F3" w14:textId="77777777" w:rsidR="00256885" w:rsidRPr="00527373" w:rsidRDefault="00256885" w:rsidP="00FC329D">
            <w:pPr>
              <w:pStyle w:val="TAC"/>
              <w:rPr>
                <w:szCs w:val="18"/>
              </w:rPr>
            </w:pPr>
            <w:r w:rsidRPr="00527373">
              <w:t>1@272</w:t>
            </w:r>
          </w:p>
        </w:tc>
      </w:tr>
      <w:tr w:rsidR="00256885" w:rsidRPr="00527373" w14:paraId="29418B1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BA877"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AA683"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2BBCB"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B2A2C"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7DA223" w14:textId="77777777" w:rsidR="00256885" w:rsidRPr="00527373" w:rsidRDefault="00256885" w:rsidP="00FC329D">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215D8"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CE67E"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3669B"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44BCF"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D15A6"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445CA" w14:textId="77777777" w:rsidR="00256885" w:rsidRPr="00527373" w:rsidRDefault="00256885" w:rsidP="00FC329D">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630F9" w14:textId="77777777" w:rsidR="00256885" w:rsidRPr="00527373" w:rsidRDefault="00256885" w:rsidP="00FC329D">
            <w:pPr>
              <w:pStyle w:val="TAC"/>
              <w:rPr>
                <w:szCs w:val="18"/>
              </w:rPr>
            </w:pPr>
            <w:r w:rsidRPr="00527373">
              <w:t>1@272</w:t>
            </w:r>
          </w:p>
        </w:tc>
      </w:tr>
      <w:tr w:rsidR="00256885" w:rsidRPr="00527373" w14:paraId="291B692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1A189"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ED6BE"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105ED"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D12D8"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F88F5A" w14:textId="77777777" w:rsidR="00256885" w:rsidRPr="00527373" w:rsidRDefault="00256885" w:rsidP="00FC329D">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07A51"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14154"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B40D6E"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40D9A"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AA236"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DE695" w14:textId="77777777" w:rsidR="00256885" w:rsidRPr="00527373" w:rsidRDefault="00256885" w:rsidP="00FC329D">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3AA5D" w14:textId="77777777" w:rsidR="00256885" w:rsidRPr="00527373" w:rsidRDefault="00256885" w:rsidP="00FC329D">
            <w:pPr>
              <w:pStyle w:val="TAC"/>
              <w:rPr>
                <w:szCs w:val="18"/>
              </w:rPr>
            </w:pPr>
            <w:r w:rsidRPr="00527373">
              <w:t>1@0</w:t>
            </w:r>
          </w:p>
        </w:tc>
      </w:tr>
      <w:tr w:rsidR="00256885" w:rsidRPr="00527373" w14:paraId="4419BC0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E064A" w14:textId="77777777" w:rsidR="00256885" w:rsidRPr="00527373" w:rsidRDefault="00256885" w:rsidP="00FC329D">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407CC" w14:textId="77777777" w:rsidR="00256885" w:rsidRPr="00527373" w:rsidRDefault="00256885" w:rsidP="00FC329D">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8BD874" w14:textId="77777777" w:rsidR="00256885" w:rsidRPr="00527373" w:rsidRDefault="00256885" w:rsidP="00FC329D">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FBAE96" w14:textId="77777777" w:rsidR="00256885" w:rsidRPr="00527373" w:rsidRDefault="00256885" w:rsidP="00FC329D">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657F2B" w14:textId="77777777" w:rsidR="00256885" w:rsidRPr="00527373" w:rsidRDefault="00256885" w:rsidP="00FC329D">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C63D1" w14:textId="77777777" w:rsidR="00256885" w:rsidRPr="00527373" w:rsidRDefault="00256885" w:rsidP="00FC329D">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1E48E7"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FA90D"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5171E"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480A3"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7C388" w14:textId="77777777" w:rsidR="00256885" w:rsidRPr="00527373" w:rsidRDefault="00256885" w:rsidP="00FC329D">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51BD7" w14:textId="77777777" w:rsidR="00256885" w:rsidRPr="00527373" w:rsidRDefault="00256885" w:rsidP="00FC329D">
            <w:pPr>
              <w:pStyle w:val="TAC"/>
              <w:rPr>
                <w:szCs w:val="18"/>
              </w:rPr>
            </w:pPr>
            <w:r w:rsidRPr="00527373">
              <w:t>1@0</w:t>
            </w:r>
          </w:p>
        </w:tc>
      </w:tr>
      <w:tr w:rsidR="00256885" w:rsidRPr="00527373" w14:paraId="414BBC9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E5558" w14:textId="77777777" w:rsidR="00256885" w:rsidRPr="00527373" w:rsidRDefault="00256885" w:rsidP="00FC329D">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CE8CA" w14:textId="77777777" w:rsidR="00256885" w:rsidRPr="00527373" w:rsidRDefault="00256885" w:rsidP="00FC329D">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EB3C5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7915B"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0142B" w14:textId="77777777" w:rsidR="00256885" w:rsidRPr="00527373" w:rsidRDefault="00256885" w:rsidP="00FC329D">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293B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A4C2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8E24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EE147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3DC1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E52EB" w14:textId="77777777" w:rsidR="00256885" w:rsidRPr="00527373" w:rsidDel="002C7125"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FB3A5" w14:textId="77777777" w:rsidR="00256885" w:rsidRPr="00527373" w:rsidRDefault="00256885" w:rsidP="00FC329D">
            <w:pPr>
              <w:pStyle w:val="TAC"/>
            </w:pPr>
            <w:r w:rsidRPr="00527373">
              <w:t>1@165</w:t>
            </w:r>
          </w:p>
        </w:tc>
      </w:tr>
      <w:tr w:rsidR="00256885" w:rsidRPr="00527373" w14:paraId="14C10857"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E2228" w14:textId="77777777" w:rsidR="00256885" w:rsidRPr="00527373" w:rsidRDefault="00256885" w:rsidP="00FC329D">
            <w:pPr>
              <w:pStyle w:val="TAH"/>
            </w:pPr>
            <w:r w:rsidRPr="00527373">
              <w:t>Test Settings for DC_8A_n1A Configuration</w:t>
            </w:r>
          </w:p>
        </w:tc>
      </w:tr>
      <w:tr w:rsidR="00256885" w:rsidRPr="00527373" w14:paraId="6C10C4E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9A0BC"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482FCE"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EADB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3AB140" w14:textId="77777777" w:rsidR="00256885" w:rsidRPr="00527373" w:rsidRDefault="00256885" w:rsidP="00FC329D">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AEBC9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5CC9D"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7821E"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7A5F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7ED1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F9A2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A456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55BD4" w14:textId="77777777" w:rsidR="00256885" w:rsidRPr="00527373" w:rsidRDefault="00256885" w:rsidP="00FC329D">
            <w:pPr>
              <w:pStyle w:val="TAC"/>
            </w:pPr>
            <w:r w:rsidRPr="00527373">
              <w:t>1@0</w:t>
            </w:r>
          </w:p>
        </w:tc>
      </w:tr>
      <w:tr w:rsidR="00256885" w:rsidRPr="00527373" w14:paraId="29670318"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5FD479" w14:textId="77777777" w:rsidR="00256885" w:rsidRPr="00527373" w:rsidRDefault="00256885" w:rsidP="00FC329D">
            <w:pPr>
              <w:pStyle w:val="TAH"/>
            </w:pPr>
            <w:r w:rsidRPr="00527373">
              <w:rPr>
                <w:bCs/>
              </w:rPr>
              <w:t>Test Settings for DC_8A_n3A Configuration</w:t>
            </w:r>
          </w:p>
        </w:tc>
      </w:tr>
      <w:tr w:rsidR="00256885" w:rsidRPr="00527373" w14:paraId="4AFB9EB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E8117"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B333D"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49639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7E1C5B"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27EA3"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11A2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5B898"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751F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F89A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FC1B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7C70C"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C0655" w14:textId="77777777" w:rsidR="00256885" w:rsidRPr="00527373" w:rsidRDefault="00256885" w:rsidP="00FC329D">
            <w:pPr>
              <w:pStyle w:val="TAC"/>
            </w:pPr>
            <w:r w:rsidRPr="00527373">
              <w:t>1@0</w:t>
            </w:r>
          </w:p>
        </w:tc>
      </w:tr>
      <w:tr w:rsidR="00256885" w:rsidRPr="00527373" w14:paraId="60FE803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053A16"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239C8"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BF74B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EC6544"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F5E009"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07657"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89C82"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C8E3D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D9AD4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D99ED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59D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3EAAC" w14:textId="77777777" w:rsidR="00256885" w:rsidRPr="00527373" w:rsidRDefault="00256885" w:rsidP="00FC329D">
            <w:pPr>
              <w:pStyle w:val="TAC"/>
            </w:pPr>
            <w:r w:rsidRPr="00527373">
              <w:t>1@159</w:t>
            </w:r>
          </w:p>
        </w:tc>
      </w:tr>
      <w:tr w:rsidR="00256885" w:rsidRPr="00527373" w14:paraId="4946513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A36AB"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012CA"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DB2F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77091"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6456A"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1CC13"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EC333"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E3749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FD72E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D762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ADADC"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4B0D34" w14:textId="77777777" w:rsidR="00256885" w:rsidRPr="00527373" w:rsidRDefault="00256885" w:rsidP="00FC329D">
            <w:pPr>
              <w:pStyle w:val="TAC"/>
            </w:pPr>
            <w:r w:rsidRPr="00527373">
              <w:t>1@159</w:t>
            </w:r>
          </w:p>
        </w:tc>
      </w:tr>
      <w:tr w:rsidR="00256885" w:rsidRPr="00527373" w14:paraId="76DD1FF4"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A69634" w14:textId="77777777" w:rsidR="00256885" w:rsidRPr="00527373" w:rsidRDefault="00256885" w:rsidP="00FC329D">
            <w:pPr>
              <w:pStyle w:val="TAH"/>
            </w:pPr>
            <w:r w:rsidRPr="00527373">
              <w:t>Test Settings for DC_8A_n41A Configuration</w:t>
            </w:r>
          </w:p>
        </w:tc>
      </w:tr>
      <w:tr w:rsidR="00256885" w:rsidRPr="00527373" w14:paraId="3C2F973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FD665"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092D2"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D499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E2F9A"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14CA"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B6E29"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E009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8CD8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1DB3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636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88C5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4C28" w14:textId="77777777" w:rsidR="00256885" w:rsidRPr="00527373" w:rsidRDefault="00256885" w:rsidP="00FC329D">
            <w:pPr>
              <w:pStyle w:val="TAC"/>
            </w:pPr>
            <w:r w:rsidRPr="00527373">
              <w:t>1@0</w:t>
            </w:r>
          </w:p>
        </w:tc>
      </w:tr>
      <w:tr w:rsidR="00256885" w:rsidRPr="00527373" w14:paraId="3E85B0C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8D60D"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65A0"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F67B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BBBD8"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1FC73"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E9D58"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7237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7842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5F82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CDEA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B69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67DF" w14:textId="77777777" w:rsidR="00256885" w:rsidRPr="00527373" w:rsidRDefault="00256885" w:rsidP="00FC329D">
            <w:pPr>
              <w:pStyle w:val="TAC"/>
            </w:pPr>
            <w:r w:rsidRPr="00527373">
              <w:t>1@272</w:t>
            </w:r>
          </w:p>
        </w:tc>
      </w:tr>
      <w:tr w:rsidR="00256885" w:rsidRPr="00527373" w14:paraId="2C627D5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A8E51"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287BA"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DBD4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3AE1B"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CB4"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D5663"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7FB5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3121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37D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C855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39BA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7B2C7" w14:textId="77777777" w:rsidR="00256885" w:rsidRPr="00527373" w:rsidRDefault="00256885" w:rsidP="00FC329D">
            <w:pPr>
              <w:pStyle w:val="TAC"/>
            </w:pPr>
            <w:r w:rsidRPr="00527373">
              <w:t>1@0</w:t>
            </w:r>
          </w:p>
        </w:tc>
      </w:tr>
      <w:tr w:rsidR="00256885" w:rsidRPr="00527373" w14:paraId="7A6335F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6E8489"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F5C20"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DE2818" w14:textId="77777777" w:rsidR="00256885" w:rsidRPr="00527373" w:rsidRDefault="00256885" w:rsidP="00FC329D">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4ECED"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1E928"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A920D"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1D37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B494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675E6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141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5EC21"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0A128" w14:textId="77777777" w:rsidR="00256885" w:rsidRPr="00527373" w:rsidRDefault="00256885" w:rsidP="00FC329D">
            <w:pPr>
              <w:pStyle w:val="TAC"/>
            </w:pPr>
            <w:r w:rsidRPr="00527373">
              <w:t>1@272</w:t>
            </w:r>
          </w:p>
        </w:tc>
      </w:tr>
      <w:tr w:rsidR="00256885" w:rsidRPr="00527373" w14:paraId="537B675A"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A855F" w14:textId="77777777" w:rsidR="00256885" w:rsidRPr="00527373" w:rsidRDefault="00256885" w:rsidP="00FC329D">
            <w:pPr>
              <w:pStyle w:val="TAH"/>
            </w:pPr>
            <w:r w:rsidRPr="00527373">
              <w:t>Test Settings for DC_8A_n77A Configuration</w:t>
            </w:r>
          </w:p>
        </w:tc>
      </w:tr>
      <w:tr w:rsidR="00256885" w:rsidRPr="00527373" w14:paraId="1646AC3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38B95E"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C2489"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2905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8E52C"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CBB53" w14:textId="77777777" w:rsidR="00256885" w:rsidRPr="00527373" w:rsidRDefault="00256885" w:rsidP="00FC329D">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B4030"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A2D87"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187C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3E77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C497B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CA072"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3F6F9" w14:textId="77777777" w:rsidR="00256885" w:rsidRPr="00527373" w:rsidRDefault="00256885" w:rsidP="00FC329D">
            <w:pPr>
              <w:pStyle w:val="TAC"/>
            </w:pPr>
            <w:r w:rsidRPr="00527373">
              <w:t>1@0</w:t>
            </w:r>
          </w:p>
        </w:tc>
      </w:tr>
      <w:tr w:rsidR="00256885" w:rsidRPr="00527373" w14:paraId="74B7295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87F7C"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4F8DEA"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429FE"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BC2E6"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0D24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0278A"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9BDF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0A591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09B54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7D504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D4639"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FBECC5" w14:textId="77777777" w:rsidR="00256885" w:rsidRPr="00527373" w:rsidRDefault="00256885" w:rsidP="00FC329D">
            <w:pPr>
              <w:pStyle w:val="TAC"/>
            </w:pPr>
            <w:r w:rsidRPr="00527373">
              <w:t>1@37</w:t>
            </w:r>
          </w:p>
        </w:tc>
      </w:tr>
      <w:tr w:rsidR="00256885" w:rsidRPr="00527373" w14:paraId="59C270E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9DE7A" w14:textId="77777777" w:rsidR="00256885" w:rsidRPr="00527373" w:rsidRDefault="00256885" w:rsidP="00FC329D">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98A924"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9D941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47BB55"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A7889"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ECC47"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F9597"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A748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0470F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6EE0E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65BE7"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074ED" w14:textId="77777777" w:rsidR="00256885" w:rsidRPr="00527373" w:rsidRDefault="00256885" w:rsidP="00FC329D">
            <w:pPr>
              <w:pStyle w:val="TAC"/>
            </w:pPr>
            <w:r w:rsidRPr="00527373">
              <w:t>1@97</w:t>
            </w:r>
          </w:p>
        </w:tc>
      </w:tr>
      <w:tr w:rsidR="00256885" w:rsidRPr="00527373" w14:paraId="112A463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732338"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ADD22"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2274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8FADF"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D2C6E"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E55B3"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A706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7A22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4472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5A514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BD2E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79D4B" w14:textId="77777777" w:rsidR="00256885" w:rsidRPr="00527373" w:rsidRDefault="00256885" w:rsidP="00FC329D">
            <w:pPr>
              <w:pStyle w:val="TAC"/>
            </w:pPr>
            <w:r w:rsidRPr="00527373">
              <w:t>1@211</w:t>
            </w:r>
          </w:p>
        </w:tc>
      </w:tr>
      <w:tr w:rsidR="00256885" w:rsidRPr="00527373" w14:paraId="08E3CE3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4DBD7"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28680"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EE833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D917A"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2D8C1" w14:textId="77777777" w:rsidR="00256885" w:rsidRPr="00527373" w:rsidRDefault="00256885" w:rsidP="00FC329D">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2190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66B1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6696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377D4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CDB7E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3F73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0204B" w14:textId="77777777" w:rsidR="00256885" w:rsidRPr="00527373" w:rsidRDefault="00256885" w:rsidP="00FC329D">
            <w:pPr>
              <w:pStyle w:val="TAC"/>
            </w:pPr>
            <w:r w:rsidRPr="00527373">
              <w:t>1@0</w:t>
            </w:r>
          </w:p>
        </w:tc>
      </w:tr>
      <w:tr w:rsidR="00256885" w:rsidRPr="00527373" w14:paraId="4827AE3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BD0B4"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25B5E"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7CDA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A96AD"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35E7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BB93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C955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942A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0FE98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7E8B2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C3579"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C3DB2" w14:textId="77777777" w:rsidR="00256885" w:rsidRPr="00527373" w:rsidRDefault="00256885" w:rsidP="00FC329D">
            <w:pPr>
              <w:pStyle w:val="TAC"/>
            </w:pPr>
            <w:r w:rsidRPr="00527373">
              <w:t>1@272</w:t>
            </w:r>
          </w:p>
        </w:tc>
      </w:tr>
      <w:tr w:rsidR="00256885" w:rsidRPr="00527373" w14:paraId="02B160F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3DBBC"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18E04"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21DAC"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4930D1"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299E5"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6A31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C367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63915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CC4D9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870A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7246A"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CDDB0" w14:textId="77777777" w:rsidR="00256885" w:rsidRPr="00527373" w:rsidRDefault="00256885" w:rsidP="00FC329D">
            <w:pPr>
              <w:pStyle w:val="TAC"/>
            </w:pPr>
            <w:r w:rsidRPr="00527373">
              <w:t>1@0</w:t>
            </w:r>
          </w:p>
        </w:tc>
      </w:tr>
      <w:tr w:rsidR="00256885" w:rsidRPr="00527373" w14:paraId="43006D9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E2784A"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D996F"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640D0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55310A"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748DD" w14:textId="77777777" w:rsidR="00256885" w:rsidRPr="00527373" w:rsidRDefault="00256885" w:rsidP="00FC329D">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3266B"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5B26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B24D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802D4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5513D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626C5"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A3858" w14:textId="77777777" w:rsidR="00256885" w:rsidRPr="00527373" w:rsidRDefault="00256885" w:rsidP="00FC329D">
            <w:pPr>
              <w:pStyle w:val="TAC"/>
            </w:pPr>
            <w:r w:rsidRPr="00527373">
              <w:t>1@0</w:t>
            </w:r>
          </w:p>
        </w:tc>
      </w:tr>
      <w:tr w:rsidR="00256885" w:rsidRPr="00527373" w14:paraId="5FE0EC9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785F92" w14:textId="77777777" w:rsidR="00256885" w:rsidRPr="00527373" w:rsidRDefault="00256885" w:rsidP="00FC329D">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F71C3C"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30C7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29DA2"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60640"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A9A26"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84F9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1242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4A1A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EB021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D59C5"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9B3BB" w14:textId="77777777" w:rsidR="00256885" w:rsidRPr="00527373" w:rsidRDefault="00256885" w:rsidP="00FC329D">
            <w:pPr>
              <w:pStyle w:val="TAC"/>
            </w:pPr>
            <w:r w:rsidRPr="00527373">
              <w:t>1@85</w:t>
            </w:r>
          </w:p>
        </w:tc>
      </w:tr>
      <w:tr w:rsidR="00256885" w:rsidRPr="00527373" w14:paraId="4CF82FC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24183" w14:textId="77777777" w:rsidR="00256885" w:rsidRPr="00527373" w:rsidRDefault="00256885" w:rsidP="00FC329D">
            <w:pPr>
              <w:pStyle w:val="TAH"/>
            </w:pPr>
            <w:r w:rsidRPr="00527373">
              <w:t>Test Settings for DC_8A_n78A Configuration</w:t>
            </w:r>
          </w:p>
        </w:tc>
      </w:tr>
      <w:tr w:rsidR="00256885" w:rsidRPr="00527373" w14:paraId="5249DA1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EDD48"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BFF21"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76502"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FDA0"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0E5BA"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9DB20"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82A3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7BC9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BEE5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842E0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62D30"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06D32" w14:textId="77777777" w:rsidR="00256885" w:rsidRPr="00527373" w:rsidRDefault="00256885" w:rsidP="00FC329D">
            <w:pPr>
              <w:pStyle w:val="TAC"/>
            </w:pPr>
            <w:r w:rsidRPr="00527373">
              <w:t>1@272</w:t>
            </w:r>
          </w:p>
        </w:tc>
      </w:tr>
      <w:tr w:rsidR="00256885" w:rsidRPr="00527373" w14:paraId="70A8430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FEC9B"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4F11F"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2DAA5"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AE879"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53F9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5C206"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13A2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31633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89F9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CEE61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E5E85" w14:textId="77777777" w:rsidR="00256885" w:rsidRPr="00527373" w:rsidRDefault="00256885" w:rsidP="00FC329D">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DD72" w14:textId="77777777" w:rsidR="00256885" w:rsidRPr="00527373" w:rsidRDefault="00256885" w:rsidP="00FC329D">
            <w:pPr>
              <w:pStyle w:val="TAC"/>
            </w:pPr>
            <w:r w:rsidRPr="00527373">
              <w:rPr>
                <w:color w:val="000000"/>
                <w:szCs w:val="18"/>
              </w:rPr>
              <w:t>1@0</w:t>
            </w:r>
          </w:p>
        </w:tc>
      </w:tr>
      <w:tr w:rsidR="00256885" w:rsidRPr="00527373" w14:paraId="5171DBD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20D4AB"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B4551"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EEF9D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F272B0"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68069"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191801"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AD2B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3306C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97FEF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1E5C6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B6DC6"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F3219" w14:textId="77777777" w:rsidR="00256885" w:rsidRPr="00527373" w:rsidRDefault="00256885" w:rsidP="00FC329D">
            <w:pPr>
              <w:pStyle w:val="TAC"/>
            </w:pPr>
            <w:r w:rsidRPr="00527373">
              <w:t>1@272</w:t>
            </w:r>
          </w:p>
        </w:tc>
      </w:tr>
      <w:tr w:rsidR="00256885" w:rsidRPr="00527373" w14:paraId="273F3BC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0CDE58"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A91C3"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6BDB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98B3E"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C155"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8C4C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2CE0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6CF9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C5AC2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6AB3D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AD6C" w14:textId="77777777" w:rsidR="00256885" w:rsidRPr="00527373" w:rsidRDefault="00256885" w:rsidP="00FC329D">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6E72C" w14:textId="77777777" w:rsidR="00256885" w:rsidRPr="00527373" w:rsidRDefault="00256885" w:rsidP="00FC329D">
            <w:pPr>
              <w:pStyle w:val="TAC"/>
            </w:pPr>
            <w:r w:rsidRPr="00527373">
              <w:rPr>
                <w:color w:val="000000"/>
                <w:szCs w:val="18"/>
              </w:rPr>
              <w:t>1@0</w:t>
            </w:r>
          </w:p>
        </w:tc>
      </w:tr>
      <w:tr w:rsidR="00256885" w:rsidRPr="00527373" w14:paraId="1ED24B7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5355B"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3CCBC2"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61BA4D"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34FA3C"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0969B"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E84B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704A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9504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D9B20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052C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C341CE"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03C33" w14:textId="77777777" w:rsidR="00256885" w:rsidRPr="00527373" w:rsidRDefault="00256885" w:rsidP="00FC329D">
            <w:pPr>
              <w:pStyle w:val="TAC"/>
            </w:pPr>
            <w:r w:rsidRPr="00527373">
              <w:rPr>
                <w:color w:val="000000"/>
                <w:szCs w:val="18"/>
              </w:rPr>
              <w:t>1@0</w:t>
            </w:r>
          </w:p>
        </w:tc>
      </w:tr>
      <w:tr w:rsidR="00256885" w:rsidRPr="00527373" w14:paraId="06B71EF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A6E7E2"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A8B0B" w14:textId="77777777" w:rsidR="00256885" w:rsidRPr="00527373" w:rsidRDefault="00256885" w:rsidP="00FC329D">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4D27B"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1B75F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9C19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5EDBE"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E6AF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A508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5F6FB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4D3C7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630B3" w14:textId="77777777" w:rsidR="00256885" w:rsidRPr="00527373" w:rsidRDefault="00256885" w:rsidP="00FC329D">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6F9BA" w14:textId="77777777" w:rsidR="00256885" w:rsidRPr="00527373" w:rsidRDefault="00256885" w:rsidP="00FC329D">
            <w:pPr>
              <w:pStyle w:val="TAC"/>
            </w:pPr>
            <w:r w:rsidRPr="00527373">
              <w:rPr>
                <w:color w:val="000000"/>
                <w:szCs w:val="18"/>
              </w:rPr>
              <w:t>1@0</w:t>
            </w:r>
          </w:p>
        </w:tc>
      </w:tr>
      <w:tr w:rsidR="00256885" w:rsidRPr="00527373" w14:paraId="49994CD7"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2C1E75" w14:textId="77777777" w:rsidR="00256885" w:rsidRPr="00527373" w:rsidRDefault="00256885" w:rsidP="00FC329D">
            <w:pPr>
              <w:pStyle w:val="TAH"/>
              <w:rPr>
                <w:color w:val="000000"/>
                <w:szCs w:val="18"/>
              </w:rPr>
            </w:pPr>
            <w:r w:rsidRPr="00527373">
              <w:t>Test Settings for DC_11A_n77A Configuration</w:t>
            </w:r>
          </w:p>
        </w:tc>
      </w:tr>
      <w:tr w:rsidR="00256885" w:rsidRPr="00527373" w14:paraId="3C32E2D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25A1E2"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02368"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1B317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640AE"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2C3CDD" w14:textId="77777777" w:rsidR="00256885" w:rsidRPr="00527373" w:rsidRDefault="00256885" w:rsidP="00FC329D">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7A21B"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2CC0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95FA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6D42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765B4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95F2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5491F" w14:textId="77777777" w:rsidR="00256885" w:rsidRPr="00527373" w:rsidRDefault="00256885" w:rsidP="00FC329D">
            <w:pPr>
              <w:pStyle w:val="TAC"/>
              <w:rPr>
                <w:color w:val="000000"/>
                <w:szCs w:val="18"/>
              </w:rPr>
            </w:pPr>
            <w:r w:rsidRPr="00527373">
              <w:t>1@0</w:t>
            </w:r>
          </w:p>
        </w:tc>
      </w:tr>
      <w:tr w:rsidR="00256885" w:rsidRPr="00527373" w14:paraId="3B782AF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34E48B"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04FD6"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3861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B9617"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9CE9D"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84A34"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39FA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81BA8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DE224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D648C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2B03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00BF8" w14:textId="77777777" w:rsidR="00256885" w:rsidRPr="00527373" w:rsidRDefault="00256885" w:rsidP="00FC329D">
            <w:pPr>
              <w:pStyle w:val="TAC"/>
              <w:rPr>
                <w:color w:val="000000"/>
                <w:szCs w:val="18"/>
              </w:rPr>
            </w:pPr>
            <w:r w:rsidRPr="00527373">
              <w:t>1@0</w:t>
            </w:r>
          </w:p>
        </w:tc>
      </w:tr>
      <w:tr w:rsidR="00256885" w:rsidRPr="00527373" w14:paraId="13DA6BC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145784"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E0F04"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42B87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A6C12"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097AD"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796F8"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7A11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EC49C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6F6E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B3B8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6D58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A53B8" w14:textId="77777777" w:rsidR="00256885" w:rsidRPr="00527373" w:rsidRDefault="00256885" w:rsidP="00FC329D">
            <w:pPr>
              <w:pStyle w:val="TAC"/>
              <w:rPr>
                <w:color w:val="000000"/>
                <w:szCs w:val="18"/>
              </w:rPr>
            </w:pPr>
            <w:r w:rsidRPr="00527373">
              <w:t>1@63</w:t>
            </w:r>
          </w:p>
        </w:tc>
      </w:tr>
      <w:tr w:rsidR="00256885" w:rsidRPr="00527373" w14:paraId="1400BE1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64572D"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713C8D"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CD9F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1E1E5"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3E4E2"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09203"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E43C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9DB3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C9FB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78AA5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AA8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A4F4A" w14:textId="77777777" w:rsidR="00256885" w:rsidRPr="00527373" w:rsidRDefault="00256885" w:rsidP="00FC329D">
            <w:pPr>
              <w:pStyle w:val="TAC"/>
              <w:rPr>
                <w:color w:val="000000"/>
                <w:szCs w:val="18"/>
              </w:rPr>
            </w:pPr>
            <w:r w:rsidRPr="00527373">
              <w:t>1@104</w:t>
            </w:r>
          </w:p>
        </w:tc>
      </w:tr>
      <w:tr w:rsidR="00256885" w:rsidRPr="00527373" w14:paraId="004F736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89946E"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02782"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8A7A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39991"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B70D7F" w14:textId="77777777" w:rsidR="00256885" w:rsidRPr="00527373" w:rsidRDefault="00256885" w:rsidP="00FC329D">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D6EFF"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7FD6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11BA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F36A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1769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F86B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F6701" w14:textId="77777777" w:rsidR="00256885" w:rsidRPr="00527373" w:rsidRDefault="00256885" w:rsidP="00FC329D">
            <w:pPr>
              <w:pStyle w:val="TAC"/>
              <w:rPr>
                <w:color w:val="000000"/>
                <w:szCs w:val="18"/>
              </w:rPr>
            </w:pPr>
            <w:r w:rsidRPr="00527373">
              <w:t>1@0</w:t>
            </w:r>
          </w:p>
        </w:tc>
      </w:tr>
      <w:tr w:rsidR="00256885" w:rsidRPr="00527373" w14:paraId="364094A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9CD78"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C32CA"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5281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6FE791"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36269" w14:textId="77777777" w:rsidR="00256885" w:rsidRPr="00527373" w:rsidRDefault="00256885" w:rsidP="00FC329D">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FEDE"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E86CF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AA395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67B6F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3308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A264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B4D48" w14:textId="77777777" w:rsidR="00256885" w:rsidRPr="00527373" w:rsidRDefault="00256885" w:rsidP="00FC329D">
            <w:pPr>
              <w:pStyle w:val="TAC"/>
              <w:rPr>
                <w:color w:val="000000"/>
                <w:szCs w:val="18"/>
              </w:rPr>
            </w:pPr>
            <w:r w:rsidRPr="00527373">
              <w:t>1@0</w:t>
            </w:r>
          </w:p>
        </w:tc>
      </w:tr>
      <w:tr w:rsidR="00256885" w:rsidRPr="00527373" w14:paraId="2070366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94A2A9"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12A39"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2DBE13"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E1B200"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66E56" w14:textId="77777777" w:rsidR="00256885" w:rsidRPr="00527373" w:rsidRDefault="00256885" w:rsidP="00FC329D">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3A5E5"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0151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24DC9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FFF5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2E4E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42BE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7A43" w14:textId="77777777" w:rsidR="00256885" w:rsidRPr="00527373" w:rsidRDefault="00256885" w:rsidP="00FC329D">
            <w:pPr>
              <w:pStyle w:val="TAC"/>
              <w:rPr>
                <w:color w:val="000000"/>
                <w:szCs w:val="18"/>
              </w:rPr>
            </w:pPr>
            <w:r w:rsidRPr="00527373">
              <w:t>1@0</w:t>
            </w:r>
          </w:p>
        </w:tc>
      </w:tr>
      <w:tr w:rsidR="00256885" w:rsidRPr="00527373" w14:paraId="1FE20FD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3F400"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44AAA"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12B1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F925D"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EAE7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7B2F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8C2B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3717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D429B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51ECC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5AC8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91BF4" w14:textId="77777777" w:rsidR="00256885" w:rsidRPr="00527373" w:rsidRDefault="00256885" w:rsidP="00FC329D">
            <w:pPr>
              <w:pStyle w:val="TAC"/>
              <w:rPr>
                <w:color w:val="000000"/>
                <w:szCs w:val="18"/>
              </w:rPr>
            </w:pPr>
            <w:r w:rsidRPr="00527373">
              <w:t>1@75</w:t>
            </w:r>
          </w:p>
        </w:tc>
      </w:tr>
      <w:tr w:rsidR="00256885" w:rsidRPr="00527373" w14:paraId="08B7E4A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5BD43" w14:textId="77777777" w:rsidR="00256885" w:rsidRPr="00527373" w:rsidRDefault="00256885" w:rsidP="00FC329D">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BA823E"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3424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1F7F4"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22FE6" w14:textId="77777777" w:rsidR="00256885" w:rsidRPr="00527373" w:rsidRDefault="00256885" w:rsidP="00FC329D">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43F6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0484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D09B3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DE556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7F4FE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7F6B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119CF" w14:textId="77777777" w:rsidR="00256885" w:rsidRPr="00527373" w:rsidRDefault="00256885" w:rsidP="00FC329D">
            <w:pPr>
              <w:pStyle w:val="TAC"/>
              <w:rPr>
                <w:color w:val="000000"/>
                <w:szCs w:val="18"/>
              </w:rPr>
            </w:pPr>
            <w:r w:rsidRPr="00527373">
              <w:t>1@0</w:t>
            </w:r>
          </w:p>
        </w:tc>
      </w:tr>
      <w:tr w:rsidR="00256885" w:rsidRPr="00527373" w14:paraId="070414E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CAFD2" w14:textId="77777777" w:rsidR="00256885" w:rsidRPr="00527373" w:rsidRDefault="00256885" w:rsidP="00FC329D">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1BF23"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8E963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61A4A"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B864F" w14:textId="77777777" w:rsidR="00256885" w:rsidRPr="00527373" w:rsidRDefault="00256885" w:rsidP="00FC329D">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C8774"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51F4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5D616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6E5CE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AB0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45D0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127AF6" w14:textId="77777777" w:rsidR="00256885" w:rsidRPr="00527373" w:rsidRDefault="00256885" w:rsidP="00FC329D">
            <w:pPr>
              <w:pStyle w:val="TAC"/>
              <w:rPr>
                <w:color w:val="000000"/>
                <w:szCs w:val="18"/>
              </w:rPr>
            </w:pPr>
            <w:r w:rsidRPr="00527373">
              <w:t>1@0</w:t>
            </w:r>
          </w:p>
        </w:tc>
      </w:tr>
      <w:tr w:rsidR="00256885" w:rsidRPr="00527373" w14:paraId="6D3F6F6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A273C0" w14:textId="77777777" w:rsidR="00256885" w:rsidRPr="00527373" w:rsidRDefault="00256885" w:rsidP="00FC329D">
            <w:pPr>
              <w:pStyle w:val="TAH"/>
              <w:rPr>
                <w:color w:val="000000"/>
                <w:szCs w:val="18"/>
              </w:rPr>
            </w:pPr>
            <w:r w:rsidRPr="00527373">
              <w:t>Test Settings for DC_11A_n78A Configuration</w:t>
            </w:r>
          </w:p>
        </w:tc>
      </w:tr>
      <w:tr w:rsidR="00256885" w:rsidRPr="00527373" w14:paraId="654199A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2B145"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76388"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22C7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E11685"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9A9C3"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624F38"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5E5B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AA8F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220D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73C38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02A6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81CB2" w14:textId="77777777" w:rsidR="00256885" w:rsidRPr="00527373" w:rsidRDefault="00256885" w:rsidP="00FC329D">
            <w:pPr>
              <w:pStyle w:val="TAC"/>
              <w:rPr>
                <w:color w:val="000000"/>
                <w:szCs w:val="18"/>
              </w:rPr>
            </w:pPr>
            <w:r w:rsidRPr="00527373">
              <w:t>1@184</w:t>
            </w:r>
          </w:p>
        </w:tc>
      </w:tr>
      <w:tr w:rsidR="00256885" w:rsidRPr="00527373" w14:paraId="679DB3B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F7B79"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09D76"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57CC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1A282"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42D7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21390"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55E8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7DAA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CE7E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9669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1178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1699E" w14:textId="77777777" w:rsidR="00256885" w:rsidRPr="00527373" w:rsidRDefault="00256885" w:rsidP="00FC329D">
            <w:pPr>
              <w:pStyle w:val="TAC"/>
              <w:rPr>
                <w:color w:val="000000"/>
                <w:szCs w:val="18"/>
              </w:rPr>
            </w:pPr>
            <w:r w:rsidRPr="00527373">
              <w:t>1@0</w:t>
            </w:r>
          </w:p>
        </w:tc>
      </w:tr>
      <w:tr w:rsidR="00256885" w:rsidRPr="00527373" w14:paraId="689F83D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04E4E7"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E2ED5"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7951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E9867"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9581E"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679A7"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5ADC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9327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0EFE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FEBA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E10A6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951AF" w14:textId="77777777" w:rsidR="00256885" w:rsidRPr="00527373" w:rsidRDefault="00256885" w:rsidP="00FC329D">
            <w:pPr>
              <w:pStyle w:val="TAC"/>
              <w:rPr>
                <w:color w:val="000000"/>
                <w:szCs w:val="18"/>
              </w:rPr>
            </w:pPr>
            <w:r w:rsidRPr="00527373">
              <w:t>1@63</w:t>
            </w:r>
          </w:p>
        </w:tc>
      </w:tr>
      <w:tr w:rsidR="00256885" w:rsidRPr="00527373" w14:paraId="7E190B0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26E3B"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9BA912"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1F6F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5D7E5D"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57494"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60D7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01EF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0F08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983C1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4712E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D171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C7C4B" w14:textId="77777777" w:rsidR="00256885" w:rsidRPr="00527373" w:rsidRDefault="00256885" w:rsidP="00FC329D">
            <w:pPr>
              <w:pStyle w:val="TAC"/>
              <w:rPr>
                <w:color w:val="000000"/>
                <w:szCs w:val="18"/>
              </w:rPr>
            </w:pPr>
            <w:r w:rsidRPr="00527373">
              <w:t>1@104</w:t>
            </w:r>
          </w:p>
        </w:tc>
      </w:tr>
      <w:tr w:rsidR="00256885" w:rsidRPr="00527373" w14:paraId="09ADFF1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C91E2E"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979052"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869D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02A1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C039C" w14:textId="77777777" w:rsidR="00256885" w:rsidRPr="00527373" w:rsidRDefault="00256885" w:rsidP="00FC329D">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33B2E"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246C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3005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1FCEB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ADBA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ABD2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7C002" w14:textId="77777777" w:rsidR="00256885" w:rsidRPr="00527373" w:rsidRDefault="00256885" w:rsidP="00FC329D">
            <w:pPr>
              <w:pStyle w:val="TAC"/>
              <w:rPr>
                <w:color w:val="000000"/>
                <w:szCs w:val="18"/>
              </w:rPr>
            </w:pPr>
            <w:r w:rsidRPr="00527373">
              <w:t>1@0</w:t>
            </w:r>
          </w:p>
        </w:tc>
      </w:tr>
      <w:tr w:rsidR="00256885" w:rsidRPr="00527373" w14:paraId="77EC2A0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F100E"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B7E3F9"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176B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4FBBD"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A5BCD" w14:textId="77777777" w:rsidR="00256885" w:rsidRPr="00527373" w:rsidRDefault="00256885" w:rsidP="00FC329D">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08EA7"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D8BF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E45F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EFBF8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4200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D4892"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5B9F8" w14:textId="77777777" w:rsidR="00256885" w:rsidRPr="00527373" w:rsidRDefault="00256885" w:rsidP="00FC329D">
            <w:pPr>
              <w:pStyle w:val="TAC"/>
              <w:rPr>
                <w:color w:val="000000"/>
                <w:szCs w:val="18"/>
              </w:rPr>
            </w:pPr>
            <w:r w:rsidRPr="00527373">
              <w:t>1@0</w:t>
            </w:r>
          </w:p>
        </w:tc>
      </w:tr>
      <w:tr w:rsidR="00256885" w:rsidRPr="00527373" w14:paraId="501CC07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4F43C"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EA635C"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F297C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5F247"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C7C1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14038"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9714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C38F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32D9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887B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B687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3C080" w14:textId="77777777" w:rsidR="00256885" w:rsidRPr="00527373" w:rsidRDefault="00256885" w:rsidP="00FC329D">
            <w:pPr>
              <w:pStyle w:val="TAC"/>
              <w:rPr>
                <w:color w:val="000000"/>
                <w:szCs w:val="18"/>
              </w:rPr>
            </w:pPr>
            <w:r w:rsidRPr="00527373">
              <w:t>1@75</w:t>
            </w:r>
          </w:p>
        </w:tc>
      </w:tr>
      <w:tr w:rsidR="00256885" w:rsidRPr="00527373" w14:paraId="6D5DA5A9"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10B0DA" w14:textId="77777777" w:rsidR="00256885" w:rsidRPr="00527373" w:rsidRDefault="00256885" w:rsidP="00FC329D">
            <w:pPr>
              <w:pStyle w:val="TAH"/>
              <w:rPr>
                <w:color w:val="000000"/>
                <w:szCs w:val="18"/>
              </w:rPr>
            </w:pPr>
            <w:r w:rsidRPr="00527373">
              <w:t>Test Settings for DC_11A_n79A Configuration</w:t>
            </w:r>
          </w:p>
        </w:tc>
      </w:tr>
      <w:tr w:rsidR="00256885" w:rsidRPr="00527373" w14:paraId="3BF449C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93802"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6890E"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4C03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FE26A"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DD8D2"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F3C1B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C342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94A0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A9DF8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1615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F0C0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D842C" w14:textId="77777777" w:rsidR="00256885" w:rsidRPr="00527373" w:rsidRDefault="00256885" w:rsidP="00FC329D">
            <w:pPr>
              <w:pStyle w:val="TAC"/>
              <w:rPr>
                <w:color w:val="000000"/>
                <w:szCs w:val="18"/>
              </w:rPr>
            </w:pPr>
            <w:r w:rsidRPr="00527373">
              <w:t>1@272</w:t>
            </w:r>
          </w:p>
        </w:tc>
      </w:tr>
      <w:tr w:rsidR="00256885" w:rsidRPr="00527373" w14:paraId="1AEE3A0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011B2"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3936F"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BE4E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8B0F5"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96E69"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D8FF4"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86D5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86DF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E724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3291F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17775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A3C0A" w14:textId="77777777" w:rsidR="00256885" w:rsidRPr="00527373" w:rsidRDefault="00256885" w:rsidP="00FC329D">
            <w:pPr>
              <w:pStyle w:val="TAC"/>
              <w:rPr>
                <w:color w:val="000000"/>
                <w:szCs w:val="18"/>
              </w:rPr>
            </w:pPr>
            <w:r w:rsidRPr="00527373">
              <w:t>1@132</w:t>
            </w:r>
          </w:p>
        </w:tc>
      </w:tr>
      <w:tr w:rsidR="00256885" w:rsidRPr="00527373" w14:paraId="05FBAD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340132"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EA3EC"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35687"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B1896"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B1E63"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9B6D8"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8787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2AB7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7921E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7009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DD6D4"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74B2C" w14:textId="77777777" w:rsidR="00256885" w:rsidRPr="00527373" w:rsidRDefault="00256885" w:rsidP="00FC329D">
            <w:pPr>
              <w:pStyle w:val="TAC"/>
              <w:rPr>
                <w:color w:val="000000"/>
                <w:szCs w:val="18"/>
              </w:rPr>
            </w:pPr>
            <w:r w:rsidRPr="00527373">
              <w:t>1@30</w:t>
            </w:r>
          </w:p>
        </w:tc>
      </w:tr>
      <w:tr w:rsidR="00256885" w:rsidRPr="00527373" w14:paraId="63BA983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4585A1"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43406" w14:textId="77777777" w:rsidR="00256885" w:rsidRPr="00527373" w:rsidRDefault="00256885" w:rsidP="00FC329D">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CAF6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211D6"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2E52E"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EF686"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2430D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3ABB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8F30A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076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9DB1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807A8" w14:textId="77777777" w:rsidR="00256885" w:rsidRPr="00527373" w:rsidRDefault="00256885" w:rsidP="00FC329D">
            <w:pPr>
              <w:pStyle w:val="TAC"/>
              <w:rPr>
                <w:color w:val="000000"/>
                <w:szCs w:val="18"/>
              </w:rPr>
            </w:pPr>
            <w:r w:rsidRPr="00527373">
              <w:t>1@272</w:t>
            </w:r>
          </w:p>
        </w:tc>
      </w:tr>
      <w:tr w:rsidR="00256885" w:rsidRPr="00527373" w14:paraId="2EC4E0AC"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6F3EB2" w14:textId="77777777" w:rsidR="00256885" w:rsidRPr="00527373" w:rsidRDefault="00256885" w:rsidP="00FC329D">
            <w:pPr>
              <w:pStyle w:val="TAH"/>
              <w:rPr>
                <w:color w:val="000000"/>
                <w:szCs w:val="18"/>
              </w:rPr>
            </w:pPr>
            <w:r w:rsidRPr="00527373">
              <w:t>Test Setting for DC_12A_n66A Configuration</w:t>
            </w:r>
          </w:p>
        </w:tc>
      </w:tr>
      <w:tr w:rsidR="00256885" w:rsidRPr="00527373" w14:paraId="0842F6D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EBEE31"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DA11F" w14:textId="77777777" w:rsidR="00256885" w:rsidRPr="00527373" w:rsidRDefault="00256885" w:rsidP="00FC329D">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AFB8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4F4427"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6602B"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40D7D"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344"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5564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AF3C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77C07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E4EAC" w14:textId="77777777" w:rsidR="00256885" w:rsidRPr="00527373" w:rsidRDefault="00256885" w:rsidP="00FC329D">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CE8FD" w14:textId="77777777" w:rsidR="00256885" w:rsidRPr="00527373" w:rsidRDefault="00256885" w:rsidP="00FC329D">
            <w:pPr>
              <w:pStyle w:val="TAC"/>
              <w:rPr>
                <w:color w:val="000000"/>
                <w:szCs w:val="18"/>
              </w:rPr>
            </w:pPr>
            <w:r w:rsidRPr="00527373">
              <w:t>1@0</w:t>
            </w:r>
          </w:p>
        </w:tc>
      </w:tr>
      <w:tr w:rsidR="00256885" w:rsidRPr="00527373" w14:paraId="6600F07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49A82"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81F21" w14:textId="77777777" w:rsidR="00256885" w:rsidRPr="00527373" w:rsidRDefault="00256885" w:rsidP="00FC329D">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BF0DC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806E7F"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1BEADC"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DC2FA"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DCE7C"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E7209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DB48B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2070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449E5"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A3B26E" w14:textId="77777777" w:rsidR="00256885" w:rsidRPr="00527373" w:rsidRDefault="00256885" w:rsidP="00FC329D">
            <w:pPr>
              <w:pStyle w:val="TAC"/>
            </w:pPr>
            <w:r w:rsidRPr="00527373">
              <w:t>1@215</w:t>
            </w:r>
          </w:p>
        </w:tc>
      </w:tr>
      <w:tr w:rsidR="00256885" w:rsidRPr="00527373" w14:paraId="3DD83C5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14E7A8"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07F23F" w14:textId="77777777" w:rsidR="00256885" w:rsidRPr="00527373" w:rsidRDefault="00256885" w:rsidP="00FC329D">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5290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64296B"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5BDF7"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5B39A"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7F2FD" w14:textId="77777777" w:rsidR="00256885" w:rsidRPr="00527373" w:rsidRDefault="00256885" w:rsidP="00FC329D">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197C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09365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7586A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BBD4F0"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4E955" w14:textId="77777777" w:rsidR="00256885" w:rsidRPr="00527373" w:rsidRDefault="00256885" w:rsidP="00FC329D">
            <w:pPr>
              <w:pStyle w:val="TAC"/>
            </w:pPr>
            <w:r w:rsidRPr="00527373">
              <w:t>1@215</w:t>
            </w:r>
          </w:p>
        </w:tc>
      </w:tr>
      <w:tr w:rsidR="00256885" w:rsidRPr="00527373" w14:paraId="212D9778"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8ED27C" w14:textId="77777777" w:rsidR="00256885" w:rsidRPr="00527373" w:rsidRDefault="00256885" w:rsidP="00FC329D">
            <w:pPr>
              <w:pStyle w:val="TAH"/>
            </w:pPr>
            <w:r w:rsidRPr="00527373">
              <w:t>Test Setting for DC_12A_n78A Configuration</w:t>
            </w:r>
          </w:p>
        </w:tc>
      </w:tr>
      <w:tr w:rsidR="00256885" w:rsidRPr="00527373" w14:paraId="4A3ED2C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18A7D0"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AD2DE" w14:textId="77777777" w:rsidR="00256885" w:rsidRPr="00527373" w:rsidRDefault="00256885" w:rsidP="00FC329D">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875A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B73E52"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EACED"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CD179"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CCC7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D1CA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A1966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12BAF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A7B3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4B97" w14:textId="77777777" w:rsidR="00256885" w:rsidRPr="00527373" w:rsidRDefault="00256885" w:rsidP="00FC329D">
            <w:pPr>
              <w:pStyle w:val="TAC"/>
            </w:pPr>
            <w:r w:rsidRPr="00527373">
              <w:t>1@0</w:t>
            </w:r>
          </w:p>
        </w:tc>
      </w:tr>
      <w:tr w:rsidR="00256885" w:rsidRPr="00527373" w14:paraId="7F8F938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29A829"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514BF" w14:textId="77777777" w:rsidR="00256885" w:rsidRPr="00527373" w:rsidRDefault="00256885" w:rsidP="00FC329D">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9B3C9"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2FC09"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BD330"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1C44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3006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04376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CD5FA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DB543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ADE49"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E4665" w14:textId="77777777" w:rsidR="00256885" w:rsidRPr="00527373" w:rsidRDefault="00256885" w:rsidP="00FC329D">
            <w:pPr>
              <w:pStyle w:val="TAC"/>
            </w:pPr>
            <w:r w:rsidRPr="00527373">
              <w:t>1@272</w:t>
            </w:r>
          </w:p>
        </w:tc>
      </w:tr>
      <w:tr w:rsidR="00256885" w:rsidRPr="00527373" w14:paraId="5A40414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1B0E7D"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79BAB" w14:textId="77777777" w:rsidR="00256885" w:rsidRPr="00527373" w:rsidRDefault="00256885" w:rsidP="00FC329D">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BA2D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D238DD"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DC69BF"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1C124"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B6C8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B03B6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E3EAF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A961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CFAC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C5E09" w14:textId="77777777" w:rsidR="00256885" w:rsidRPr="00527373" w:rsidRDefault="00256885" w:rsidP="00FC329D">
            <w:pPr>
              <w:pStyle w:val="TAC"/>
            </w:pPr>
            <w:r w:rsidRPr="00527373">
              <w:t>1@136</w:t>
            </w:r>
          </w:p>
        </w:tc>
      </w:tr>
      <w:tr w:rsidR="00256885" w:rsidRPr="00527373" w14:paraId="4090A6A1"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1541F8" w14:textId="77777777" w:rsidR="00256885" w:rsidRPr="00527373" w:rsidRDefault="00256885" w:rsidP="00FC329D">
            <w:pPr>
              <w:pStyle w:val="TAH"/>
            </w:pPr>
            <w:r w:rsidRPr="00527373">
              <w:t>Test Setting for DC_13A_n2A Configuration</w:t>
            </w:r>
          </w:p>
        </w:tc>
      </w:tr>
      <w:tr w:rsidR="00256885" w:rsidRPr="00527373" w14:paraId="7BE13D5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538BF"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6EAB16" w14:textId="77777777" w:rsidR="00256885" w:rsidRPr="00527373" w:rsidRDefault="00256885" w:rsidP="00FC329D">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A6519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41B10" w14:textId="77777777" w:rsidR="00256885" w:rsidRPr="00527373" w:rsidRDefault="00256885" w:rsidP="00FC329D">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2A8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F3E4E"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61844"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DD20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0256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A78A6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47A4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4348F" w14:textId="77777777" w:rsidR="00256885" w:rsidRPr="00527373" w:rsidRDefault="00256885" w:rsidP="00FC329D">
            <w:pPr>
              <w:pStyle w:val="TAC"/>
            </w:pPr>
            <w:r w:rsidRPr="00527373">
              <w:t>1@0</w:t>
            </w:r>
          </w:p>
        </w:tc>
      </w:tr>
      <w:tr w:rsidR="00256885" w:rsidRPr="00527373" w14:paraId="4106DAE4"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FA57CC" w14:textId="77777777" w:rsidR="00256885" w:rsidRPr="00527373" w:rsidRDefault="00256885" w:rsidP="00FC329D">
            <w:pPr>
              <w:pStyle w:val="TAC"/>
              <w:rPr>
                <w:b/>
                <w:bCs/>
              </w:rPr>
            </w:pPr>
            <w:r w:rsidRPr="00527373">
              <w:rPr>
                <w:b/>
                <w:bCs/>
              </w:rPr>
              <w:lastRenderedPageBreak/>
              <w:t>Test Setting for DC_14A_n2A Configuration</w:t>
            </w:r>
          </w:p>
        </w:tc>
      </w:tr>
      <w:tr w:rsidR="00256885" w:rsidRPr="00527373" w14:paraId="4C8A062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835FE" w14:textId="77777777" w:rsidR="00256885" w:rsidRPr="00527373" w:rsidRDefault="00256885" w:rsidP="00FC329D">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0C30F5" w14:textId="77777777" w:rsidR="00256885" w:rsidRPr="00527373" w:rsidRDefault="00256885" w:rsidP="00FC329D">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EFF1F"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E131D" w14:textId="77777777" w:rsidR="00256885" w:rsidRPr="00527373" w:rsidRDefault="00256885" w:rsidP="00FC329D">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02AFB" w14:textId="77777777" w:rsidR="00256885" w:rsidRPr="00527373" w:rsidRDefault="00256885" w:rsidP="00FC329D">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BDCB4E" w14:textId="77777777" w:rsidR="00256885" w:rsidRPr="00527373" w:rsidRDefault="00256885" w:rsidP="00FC329D">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D4D4C" w14:textId="77777777" w:rsidR="00256885" w:rsidRPr="00527373" w:rsidRDefault="00256885" w:rsidP="00FC329D">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B2DE7"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1CFA31"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B70CA2"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C6CBB"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41F86" w14:textId="77777777" w:rsidR="00256885" w:rsidRPr="00527373" w:rsidRDefault="00256885" w:rsidP="00FC329D">
            <w:pPr>
              <w:pStyle w:val="TAC"/>
            </w:pPr>
            <w:r w:rsidRPr="00527373">
              <w:rPr>
                <w:rFonts w:cs="Arial"/>
                <w:color w:val="000000"/>
                <w:szCs w:val="18"/>
              </w:rPr>
              <w:t>1@0</w:t>
            </w:r>
          </w:p>
        </w:tc>
      </w:tr>
      <w:tr w:rsidR="00256885" w:rsidRPr="00527373" w14:paraId="16DE209C"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1A37DE" w14:textId="77777777" w:rsidR="00256885" w:rsidRPr="00527373" w:rsidRDefault="00256885" w:rsidP="00FC329D">
            <w:pPr>
              <w:pStyle w:val="TAC"/>
              <w:rPr>
                <w:b/>
                <w:bCs/>
              </w:rPr>
            </w:pPr>
            <w:r w:rsidRPr="00527373">
              <w:rPr>
                <w:b/>
                <w:bCs/>
              </w:rPr>
              <w:t>Test Setting for DC_14A_n66A Configuration</w:t>
            </w:r>
          </w:p>
        </w:tc>
      </w:tr>
      <w:tr w:rsidR="00256885" w:rsidRPr="00527373" w14:paraId="5688294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95B5CB"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6C24A2" w14:textId="77777777" w:rsidR="00256885" w:rsidRPr="00527373" w:rsidRDefault="00256885" w:rsidP="00FC329D">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6264D"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854CE" w14:textId="77777777" w:rsidR="00256885" w:rsidRPr="00527373" w:rsidRDefault="00256885" w:rsidP="00FC329D">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A2DD8" w14:textId="77777777" w:rsidR="00256885" w:rsidRPr="00527373" w:rsidRDefault="00256885" w:rsidP="00FC329D">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DD6420" w14:textId="77777777" w:rsidR="00256885" w:rsidRPr="00527373" w:rsidRDefault="00256885" w:rsidP="00FC329D">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7035A" w14:textId="77777777" w:rsidR="00256885" w:rsidRPr="00527373" w:rsidRDefault="00256885" w:rsidP="00FC329D">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288AD5"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2DFE1"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36DB1"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3E68E"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0CBD2" w14:textId="77777777" w:rsidR="00256885" w:rsidRPr="00527373" w:rsidRDefault="00256885" w:rsidP="00FC329D">
            <w:pPr>
              <w:pStyle w:val="TAC"/>
            </w:pPr>
            <w:r w:rsidRPr="00527373">
              <w:rPr>
                <w:rFonts w:cs="Arial"/>
                <w:color w:val="000000"/>
                <w:szCs w:val="18"/>
              </w:rPr>
              <w:t>1@0</w:t>
            </w:r>
          </w:p>
        </w:tc>
      </w:tr>
      <w:tr w:rsidR="00256885" w:rsidRPr="00527373" w14:paraId="5C7F8D93"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A38704" w14:textId="77777777" w:rsidR="00256885" w:rsidRPr="00527373" w:rsidRDefault="00256885" w:rsidP="00FC329D">
            <w:pPr>
              <w:pStyle w:val="TAH"/>
            </w:pPr>
            <w:r w:rsidRPr="00527373">
              <w:t>Test Setting for DC_19A_n77A Configuration</w:t>
            </w:r>
          </w:p>
        </w:tc>
      </w:tr>
      <w:tr w:rsidR="00256885" w:rsidRPr="00527373" w14:paraId="2BFF886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73A8A" w14:textId="77777777" w:rsidR="00256885" w:rsidRPr="00527373" w:rsidRDefault="00256885" w:rsidP="00FC329D">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D7675" w14:textId="77777777" w:rsidR="00256885" w:rsidRPr="00527373" w:rsidRDefault="00256885" w:rsidP="00FC329D">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6346D"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63634" w14:textId="77777777" w:rsidR="00256885" w:rsidRPr="00527373" w:rsidRDefault="00256885" w:rsidP="00FC329D">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A456E" w14:textId="77777777" w:rsidR="00256885" w:rsidRPr="00527373" w:rsidRDefault="00256885" w:rsidP="00FC329D">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664CF3" w14:textId="77777777" w:rsidR="00256885" w:rsidRPr="00527373" w:rsidRDefault="00256885" w:rsidP="00FC329D">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2E4C3"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EE88E"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C4FA5"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A878C1"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D8239"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96CCC" w14:textId="77777777" w:rsidR="00256885" w:rsidRPr="00527373" w:rsidRDefault="00256885" w:rsidP="00FC329D">
            <w:pPr>
              <w:pStyle w:val="TAC"/>
            </w:pPr>
            <w:r w:rsidRPr="00527373">
              <w:rPr>
                <w:rFonts w:cs="Arial"/>
                <w:color w:val="000000"/>
                <w:szCs w:val="18"/>
              </w:rPr>
              <w:t>1@272</w:t>
            </w:r>
          </w:p>
        </w:tc>
      </w:tr>
      <w:tr w:rsidR="00256885" w:rsidRPr="00527373" w14:paraId="2470379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20BD66" w14:textId="77777777" w:rsidR="00256885" w:rsidRPr="00527373" w:rsidRDefault="00256885" w:rsidP="00FC329D">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ADB2" w14:textId="77777777" w:rsidR="00256885" w:rsidRPr="00527373" w:rsidRDefault="00256885" w:rsidP="00FC329D">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A75FB"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D02BD" w14:textId="77777777" w:rsidR="00256885" w:rsidRPr="00527373" w:rsidRDefault="00256885" w:rsidP="00FC329D">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5EDD5C" w14:textId="77777777" w:rsidR="00256885" w:rsidRPr="00527373" w:rsidRDefault="00256885" w:rsidP="00FC329D">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EDDF3" w14:textId="77777777" w:rsidR="00256885" w:rsidRPr="00527373" w:rsidRDefault="00256885" w:rsidP="00FC329D">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590B6"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D835E"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E55A2E"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C176EC"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BF7E7"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2D49" w14:textId="77777777" w:rsidR="00256885" w:rsidRPr="00527373" w:rsidRDefault="00256885" w:rsidP="00FC329D">
            <w:pPr>
              <w:pStyle w:val="TAC"/>
            </w:pPr>
            <w:r w:rsidRPr="00527373">
              <w:rPr>
                <w:rFonts w:cs="Arial"/>
                <w:color w:val="000000"/>
                <w:szCs w:val="18"/>
              </w:rPr>
              <w:t>1@0</w:t>
            </w:r>
          </w:p>
        </w:tc>
      </w:tr>
      <w:tr w:rsidR="00256885" w:rsidRPr="00527373" w14:paraId="775EC1D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16F41" w14:textId="77777777" w:rsidR="00256885" w:rsidRPr="00527373" w:rsidRDefault="00256885" w:rsidP="00FC329D">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E5CA75" w14:textId="77777777" w:rsidR="00256885" w:rsidRPr="00527373" w:rsidRDefault="00256885" w:rsidP="00FC329D">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4CD0A" w14:textId="77777777" w:rsidR="00256885" w:rsidRPr="00527373" w:rsidRDefault="00256885" w:rsidP="00FC329D">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B447" w14:textId="77777777" w:rsidR="00256885" w:rsidRPr="00527373" w:rsidRDefault="00256885" w:rsidP="00FC329D">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2D1BF" w14:textId="77777777" w:rsidR="00256885" w:rsidRPr="00527373" w:rsidRDefault="00256885" w:rsidP="00FC329D">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570F2" w14:textId="77777777" w:rsidR="00256885" w:rsidRPr="00527373" w:rsidRDefault="00256885" w:rsidP="00FC329D">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A9E3F"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5C8C8"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457BA"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667D0"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99078" w14:textId="77777777" w:rsidR="00256885" w:rsidRPr="00527373" w:rsidRDefault="00256885" w:rsidP="00FC329D">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839D1" w14:textId="77777777" w:rsidR="00256885" w:rsidRPr="00527373" w:rsidRDefault="00256885" w:rsidP="00FC329D">
            <w:pPr>
              <w:pStyle w:val="TAC"/>
            </w:pPr>
            <w:r w:rsidRPr="00527373">
              <w:rPr>
                <w:rFonts w:cs="Arial"/>
                <w:color w:val="000000"/>
                <w:szCs w:val="18"/>
              </w:rPr>
              <w:t>1@0</w:t>
            </w:r>
          </w:p>
        </w:tc>
      </w:tr>
      <w:tr w:rsidR="00256885" w:rsidRPr="00527373" w14:paraId="2FDE7C6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3E664A" w14:textId="77777777" w:rsidR="00256885" w:rsidRPr="00527373" w:rsidRDefault="00256885" w:rsidP="00FC329D">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6E5FF" w14:textId="77777777" w:rsidR="00256885" w:rsidRPr="00527373" w:rsidRDefault="00256885" w:rsidP="00FC329D">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123B8E"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3A135" w14:textId="77777777" w:rsidR="00256885" w:rsidRPr="00527373" w:rsidRDefault="00256885" w:rsidP="00FC329D">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C5A4D" w14:textId="77777777" w:rsidR="00256885" w:rsidRPr="00527373" w:rsidRDefault="00256885" w:rsidP="00FC329D">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112F7" w14:textId="77777777" w:rsidR="00256885" w:rsidRPr="00527373" w:rsidRDefault="00256885" w:rsidP="00FC329D">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16326"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58558"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940F6"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DD57D"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3F820"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2A3B0" w14:textId="77777777" w:rsidR="00256885" w:rsidRPr="00527373" w:rsidRDefault="00256885" w:rsidP="00FC329D">
            <w:pPr>
              <w:pStyle w:val="TAC"/>
            </w:pPr>
            <w:r w:rsidRPr="00527373">
              <w:rPr>
                <w:rFonts w:cs="Arial"/>
                <w:color w:val="000000"/>
                <w:szCs w:val="18"/>
              </w:rPr>
              <w:t>1@0</w:t>
            </w:r>
          </w:p>
        </w:tc>
      </w:tr>
      <w:tr w:rsidR="00256885" w:rsidRPr="00527373" w14:paraId="513A618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6DFEC" w14:textId="77777777" w:rsidR="00256885" w:rsidRPr="00527373" w:rsidRDefault="00256885" w:rsidP="00FC329D">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9212C" w14:textId="77777777" w:rsidR="00256885" w:rsidRPr="00527373" w:rsidRDefault="00256885" w:rsidP="00FC329D">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DA76EA"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10D86E" w14:textId="77777777" w:rsidR="00256885" w:rsidRPr="00527373" w:rsidRDefault="00256885" w:rsidP="00FC329D">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4BE39C" w14:textId="77777777" w:rsidR="00256885" w:rsidRPr="00527373" w:rsidRDefault="00256885" w:rsidP="00FC329D">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77D83" w14:textId="77777777" w:rsidR="00256885" w:rsidRPr="00527373" w:rsidRDefault="00256885" w:rsidP="00FC329D">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46DA04"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26939C"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99E70"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401591"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81E36"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BE2D8" w14:textId="77777777" w:rsidR="00256885" w:rsidRPr="00527373" w:rsidRDefault="00256885" w:rsidP="00FC329D">
            <w:pPr>
              <w:pStyle w:val="TAC"/>
            </w:pPr>
            <w:r w:rsidRPr="00527373">
              <w:rPr>
                <w:rFonts w:cs="Arial"/>
                <w:color w:val="000000"/>
                <w:szCs w:val="18"/>
              </w:rPr>
              <w:t>1@0</w:t>
            </w:r>
          </w:p>
        </w:tc>
      </w:tr>
      <w:tr w:rsidR="00256885" w:rsidRPr="00527373" w14:paraId="052EE7C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F81E" w14:textId="77777777" w:rsidR="00256885" w:rsidRPr="00527373" w:rsidRDefault="00256885" w:rsidP="00FC329D">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A77B5" w14:textId="77777777" w:rsidR="00256885" w:rsidRPr="00527373" w:rsidRDefault="00256885" w:rsidP="00FC329D">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3F284F"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FA121B" w14:textId="77777777" w:rsidR="00256885" w:rsidRPr="00527373" w:rsidRDefault="00256885" w:rsidP="00FC329D">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53A26" w14:textId="77777777" w:rsidR="00256885" w:rsidRPr="00527373" w:rsidRDefault="00256885" w:rsidP="00FC329D">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E4A151" w14:textId="77777777" w:rsidR="00256885" w:rsidRPr="00527373" w:rsidRDefault="00256885" w:rsidP="00FC329D">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D8547"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EE15D"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8E32"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D3CCBC"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2776"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09848" w14:textId="77777777" w:rsidR="00256885" w:rsidRPr="00527373" w:rsidRDefault="00256885" w:rsidP="00FC329D">
            <w:pPr>
              <w:pStyle w:val="TAC"/>
            </w:pPr>
            <w:r w:rsidRPr="00527373">
              <w:rPr>
                <w:rFonts w:cs="Arial"/>
                <w:color w:val="000000"/>
                <w:szCs w:val="18"/>
              </w:rPr>
              <w:t>1@272</w:t>
            </w:r>
          </w:p>
        </w:tc>
      </w:tr>
      <w:tr w:rsidR="00256885" w:rsidRPr="00527373" w14:paraId="5EA92A5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7DE300" w14:textId="77777777" w:rsidR="00256885" w:rsidRPr="00527373" w:rsidRDefault="00256885" w:rsidP="00FC329D">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A7BEC" w14:textId="77777777" w:rsidR="00256885" w:rsidRPr="00527373" w:rsidRDefault="00256885" w:rsidP="00FC329D">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0EF90"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3578E" w14:textId="77777777" w:rsidR="00256885" w:rsidRPr="00527373" w:rsidRDefault="00256885" w:rsidP="00FC329D">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E2C02D" w14:textId="77777777" w:rsidR="00256885" w:rsidRPr="00527373" w:rsidRDefault="00256885" w:rsidP="00FC329D">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32CCE" w14:textId="77777777" w:rsidR="00256885" w:rsidRPr="00527373" w:rsidRDefault="00256885" w:rsidP="00FC329D">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AA5FE"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8EBBDF"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CA0F23"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833E"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E869E"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F0B82" w14:textId="77777777" w:rsidR="00256885" w:rsidRPr="00527373" w:rsidRDefault="00256885" w:rsidP="00FC329D">
            <w:pPr>
              <w:pStyle w:val="TAC"/>
            </w:pPr>
            <w:r w:rsidRPr="00527373">
              <w:rPr>
                <w:rFonts w:cs="Arial"/>
                <w:color w:val="000000"/>
                <w:szCs w:val="18"/>
              </w:rPr>
              <w:t>1@0</w:t>
            </w:r>
          </w:p>
        </w:tc>
      </w:tr>
      <w:tr w:rsidR="00256885" w:rsidRPr="00527373" w14:paraId="7E03CEB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CB22D4" w14:textId="77777777" w:rsidR="00256885" w:rsidRPr="00527373" w:rsidRDefault="00256885" w:rsidP="00FC329D">
            <w:pPr>
              <w:pStyle w:val="TAH"/>
            </w:pPr>
            <w:r w:rsidRPr="00527373">
              <w:t>Test Setting for DC_19A_n78A Configuration</w:t>
            </w:r>
          </w:p>
        </w:tc>
      </w:tr>
      <w:tr w:rsidR="00256885" w:rsidRPr="00527373" w14:paraId="688E0BA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F43E9"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7D2946" w14:textId="77777777" w:rsidR="00256885" w:rsidRPr="00527373" w:rsidRDefault="00256885" w:rsidP="00FC329D">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51E00"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CA8FD"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BB439"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DBF08"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664F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1BD6A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7BC9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A852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23D7F"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E0A4E" w14:textId="77777777" w:rsidR="00256885" w:rsidRPr="00527373" w:rsidRDefault="00256885" w:rsidP="00FC329D">
            <w:pPr>
              <w:pStyle w:val="TAC"/>
            </w:pPr>
            <w:r w:rsidRPr="00527373">
              <w:t>1@272</w:t>
            </w:r>
          </w:p>
        </w:tc>
      </w:tr>
      <w:tr w:rsidR="00256885" w:rsidRPr="00527373" w14:paraId="10382DD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20426"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5F0A8" w14:textId="77777777" w:rsidR="00256885" w:rsidRPr="00527373" w:rsidRDefault="00256885" w:rsidP="00FC329D">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E487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F5C4B"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47945"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D259C"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8877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1F07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2F85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D3BA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5612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D3B49" w14:textId="77777777" w:rsidR="00256885" w:rsidRPr="00527373" w:rsidRDefault="00256885" w:rsidP="00FC329D">
            <w:pPr>
              <w:pStyle w:val="TAC"/>
            </w:pPr>
            <w:r w:rsidRPr="00527373">
              <w:t>1@0</w:t>
            </w:r>
          </w:p>
        </w:tc>
      </w:tr>
      <w:tr w:rsidR="00256885" w:rsidRPr="00527373" w14:paraId="473AEA1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42A402"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ACEF2" w14:textId="77777777" w:rsidR="00256885" w:rsidRPr="00527373" w:rsidRDefault="00256885" w:rsidP="00FC329D">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1FB2C"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0D97FB"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C5F95"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CA73"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D23FD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91A4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A2764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A0632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79A97"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27623" w14:textId="77777777" w:rsidR="00256885" w:rsidRPr="00527373" w:rsidRDefault="00256885" w:rsidP="00FC329D">
            <w:pPr>
              <w:pStyle w:val="TAC"/>
            </w:pPr>
            <w:r w:rsidRPr="00527373">
              <w:t>1@0</w:t>
            </w:r>
          </w:p>
        </w:tc>
      </w:tr>
      <w:tr w:rsidR="00256885" w:rsidRPr="00527373" w14:paraId="39E5B32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344CBA"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04E85" w14:textId="77777777" w:rsidR="00256885" w:rsidRPr="00527373" w:rsidRDefault="00256885" w:rsidP="00FC329D">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0FAB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1F1360"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71BFF"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39E278"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17D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8A17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6630D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C51D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C859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EB014" w14:textId="77777777" w:rsidR="00256885" w:rsidRPr="00527373" w:rsidRDefault="00256885" w:rsidP="00FC329D">
            <w:pPr>
              <w:pStyle w:val="TAC"/>
            </w:pPr>
            <w:r w:rsidRPr="00527373">
              <w:t>1@165</w:t>
            </w:r>
          </w:p>
        </w:tc>
      </w:tr>
      <w:tr w:rsidR="00256885" w:rsidRPr="00527373" w14:paraId="1CA8A10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6A860"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6301C" w14:textId="77777777" w:rsidR="00256885" w:rsidRPr="00527373" w:rsidRDefault="00256885" w:rsidP="00FC329D">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B075B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0DB9F"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66369"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0AEB4"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AF70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36D8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DD7D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E406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A6FF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60C74" w14:textId="77777777" w:rsidR="00256885" w:rsidRPr="00527373" w:rsidRDefault="00256885" w:rsidP="00FC329D">
            <w:pPr>
              <w:pStyle w:val="TAC"/>
            </w:pPr>
            <w:r w:rsidRPr="00527373">
              <w:t>1@272</w:t>
            </w:r>
          </w:p>
        </w:tc>
      </w:tr>
      <w:tr w:rsidR="00256885" w:rsidRPr="00527373" w14:paraId="6D43990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71A36"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F53CB8" w14:textId="77777777" w:rsidR="00256885" w:rsidRPr="00527373" w:rsidRDefault="00256885" w:rsidP="00FC329D">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7340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42B45"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C9C0D" w14:textId="77777777" w:rsidR="00256885" w:rsidRPr="00527373" w:rsidRDefault="00256885" w:rsidP="00FC329D">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BA274"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3ECC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EF16F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19E1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A720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6688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54DBA" w14:textId="77777777" w:rsidR="00256885" w:rsidRPr="00527373" w:rsidRDefault="00256885" w:rsidP="00FC329D">
            <w:pPr>
              <w:pStyle w:val="TAC"/>
            </w:pPr>
            <w:r w:rsidRPr="00527373">
              <w:t>1@0</w:t>
            </w:r>
          </w:p>
        </w:tc>
      </w:tr>
      <w:tr w:rsidR="00256885" w:rsidRPr="00527373" w14:paraId="3CCBED75"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51C3A8" w14:textId="77777777" w:rsidR="00256885" w:rsidRPr="00527373" w:rsidRDefault="00256885" w:rsidP="00FC329D">
            <w:pPr>
              <w:pStyle w:val="TAH"/>
            </w:pPr>
            <w:r w:rsidRPr="00527373">
              <w:t>Test Setting for DC_19A_n79A Configuration</w:t>
            </w:r>
          </w:p>
        </w:tc>
      </w:tr>
      <w:tr w:rsidR="00256885" w:rsidRPr="00527373" w14:paraId="3A55326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16AC8"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A6D3A" w14:textId="77777777" w:rsidR="00256885" w:rsidRPr="00527373" w:rsidRDefault="00256885" w:rsidP="00FC329D">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4CF33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B0761"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E6E3"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535A"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E891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D6E8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5F59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0BF68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C795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9086F" w14:textId="77777777" w:rsidR="00256885" w:rsidRPr="00527373" w:rsidRDefault="00256885" w:rsidP="00FC329D">
            <w:pPr>
              <w:pStyle w:val="TAC"/>
            </w:pPr>
            <w:r w:rsidRPr="00527373">
              <w:t>1@0</w:t>
            </w:r>
          </w:p>
        </w:tc>
      </w:tr>
      <w:tr w:rsidR="00256885" w:rsidRPr="00527373" w14:paraId="34868C73"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7BC6CD" w14:textId="77777777" w:rsidR="00256885" w:rsidRPr="00527373" w:rsidRDefault="00256885" w:rsidP="00FC329D">
            <w:pPr>
              <w:pStyle w:val="TAH"/>
            </w:pPr>
            <w:r w:rsidRPr="00527373">
              <w:t>Test Setting for DC_20A_n1A Configuration</w:t>
            </w:r>
          </w:p>
        </w:tc>
      </w:tr>
      <w:tr w:rsidR="00256885" w:rsidRPr="00527373" w14:paraId="1211CC5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C6F9DC"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6C3DD7" w14:textId="77777777" w:rsidR="00256885" w:rsidRPr="00527373" w:rsidRDefault="00256885" w:rsidP="00FC329D">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D67E6"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7DA12" w14:textId="77777777" w:rsidR="00256885" w:rsidRPr="00527373" w:rsidRDefault="00256885" w:rsidP="00FC329D">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58D3A" w14:textId="77777777" w:rsidR="00256885" w:rsidRPr="00527373" w:rsidRDefault="00256885" w:rsidP="00FC329D">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7B5C0" w14:textId="77777777" w:rsidR="00256885" w:rsidRPr="00527373" w:rsidRDefault="00256885" w:rsidP="00FC329D">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44BC3" w14:textId="77777777" w:rsidR="00256885" w:rsidRPr="00527373" w:rsidRDefault="00256885" w:rsidP="00FC329D">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B367A"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E5E0D4"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EFE42"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CEA43"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406B2" w14:textId="77777777" w:rsidR="00256885" w:rsidRPr="00527373" w:rsidRDefault="00256885" w:rsidP="00FC329D">
            <w:pPr>
              <w:pStyle w:val="TAC"/>
            </w:pPr>
            <w:r w:rsidRPr="00527373">
              <w:rPr>
                <w:rFonts w:cs="Arial"/>
                <w:color w:val="000000"/>
                <w:szCs w:val="18"/>
              </w:rPr>
              <w:t>1@0</w:t>
            </w:r>
          </w:p>
        </w:tc>
      </w:tr>
      <w:tr w:rsidR="00256885" w:rsidRPr="00527373" w14:paraId="544D578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D8A169"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50C64" w14:textId="77777777" w:rsidR="00256885" w:rsidRPr="00527373" w:rsidRDefault="00256885" w:rsidP="00FC329D">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92A99" w14:textId="77777777" w:rsidR="00256885" w:rsidRPr="00527373" w:rsidRDefault="00256885" w:rsidP="00FC329D">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D41A5B" w14:textId="77777777" w:rsidR="00256885" w:rsidRPr="00527373" w:rsidRDefault="00256885" w:rsidP="00FC329D">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3E8C0" w14:textId="77777777" w:rsidR="00256885" w:rsidRPr="00527373" w:rsidRDefault="00256885" w:rsidP="00FC329D">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509D5" w14:textId="77777777" w:rsidR="00256885" w:rsidRPr="00527373" w:rsidRDefault="00256885" w:rsidP="00FC329D">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7026C" w14:textId="77777777" w:rsidR="00256885" w:rsidRPr="00527373" w:rsidRDefault="00256885" w:rsidP="00FC329D">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4E577"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E3E636"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03999A"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28B00B" w14:textId="77777777" w:rsidR="00256885" w:rsidRPr="00527373" w:rsidRDefault="00256885" w:rsidP="00FC329D">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65CA8" w14:textId="77777777" w:rsidR="00256885" w:rsidRPr="00527373" w:rsidRDefault="00256885" w:rsidP="00FC329D">
            <w:pPr>
              <w:pStyle w:val="TAC"/>
            </w:pPr>
            <w:r w:rsidRPr="00527373">
              <w:rPr>
                <w:rFonts w:cs="Arial"/>
                <w:color w:val="000000"/>
                <w:szCs w:val="18"/>
              </w:rPr>
              <w:t>1@105</w:t>
            </w:r>
          </w:p>
        </w:tc>
      </w:tr>
      <w:tr w:rsidR="00256885" w:rsidRPr="00527373" w14:paraId="096E66E0"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375E3" w14:textId="77777777" w:rsidR="00256885" w:rsidRPr="00527373" w:rsidRDefault="00256885" w:rsidP="00FC329D">
            <w:pPr>
              <w:pStyle w:val="TAH"/>
            </w:pPr>
            <w:r w:rsidRPr="00527373">
              <w:t>Test Setting for DC_20A_n3A Configuration</w:t>
            </w:r>
          </w:p>
        </w:tc>
      </w:tr>
      <w:tr w:rsidR="00256885" w:rsidRPr="00527373" w14:paraId="5E8C788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D57F2"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3BE12" w14:textId="77777777" w:rsidR="00256885" w:rsidRPr="00527373" w:rsidRDefault="00256885" w:rsidP="00FC329D">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FACC1"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33763" w14:textId="77777777" w:rsidR="00256885" w:rsidRPr="00527373" w:rsidRDefault="00256885" w:rsidP="00FC329D">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0B18D" w14:textId="77777777" w:rsidR="00256885" w:rsidRPr="00527373" w:rsidRDefault="00256885" w:rsidP="00FC329D">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826DF" w14:textId="77777777" w:rsidR="00256885" w:rsidRPr="00527373" w:rsidRDefault="00256885" w:rsidP="00FC329D">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7F8C6" w14:textId="77777777" w:rsidR="00256885" w:rsidRPr="00527373" w:rsidRDefault="00256885" w:rsidP="00FC329D">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FB3DF"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545A3C"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6A309"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9780C"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F2DCA" w14:textId="77777777" w:rsidR="00256885" w:rsidRPr="00527373" w:rsidRDefault="00256885" w:rsidP="00FC329D">
            <w:pPr>
              <w:pStyle w:val="TAC"/>
            </w:pPr>
            <w:r w:rsidRPr="00527373">
              <w:rPr>
                <w:rFonts w:cs="Arial"/>
                <w:color w:val="000000"/>
                <w:szCs w:val="18"/>
              </w:rPr>
              <w:t>1@0</w:t>
            </w:r>
          </w:p>
        </w:tc>
      </w:tr>
      <w:tr w:rsidR="00256885" w:rsidRPr="00527373" w14:paraId="413DE31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F873DC" w14:textId="77777777" w:rsidR="00256885" w:rsidRPr="00527373" w:rsidRDefault="00256885" w:rsidP="00FC329D">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81AE31" w14:textId="77777777" w:rsidR="00256885" w:rsidRPr="00527373" w:rsidRDefault="00256885" w:rsidP="00FC329D">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045D86" w14:textId="77777777" w:rsidR="00256885" w:rsidRPr="00527373" w:rsidRDefault="00256885" w:rsidP="00FC329D">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84C1B5" w14:textId="77777777" w:rsidR="00256885" w:rsidRPr="00527373" w:rsidRDefault="00256885" w:rsidP="00FC329D">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82966" w14:textId="77777777" w:rsidR="00256885" w:rsidRPr="00527373" w:rsidRDefault="00256885" w:rsidP="00FC329D">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91694" w14:textId="77777777" w:rsidR="00256885" w:rsidRPr="00527373" w:rsidRDefault="00256885" w:rsidP="00FC329D">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41484" w14:textId="77777777" w:rsidR="00256885" w:rsidRPr="00527373" w:rsidRDefault="00256885" w:rsidP="00FC329D">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3E33E"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1B2D0"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5C7FA"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5A9AC" w14:textId="77777777" w:rsidR="00256885" w:rsidRPr="00527373" w:rsidRDefault="00256885" w:rsidP="00FC329D">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AFBE2" w14:textId="77777777" w:rsidR="00256885" w:rsidRPr="00527373" w:rsidRDefault="00256885" w:rsidP="00FC329D">
            <w:pPr>
              <w:pStyle w:val="TAC"/>
            </w:pPr>
            <w:r w:rsidRPr="00527373">
              <w:rPr>
                <w:rFonts w:cs="Arial"/>
                <w:color w:val="000000"/>
                <w:szCs w:val="18"/>
              </w:rPr>
              <w:t>1@159</w:t>
            </w:r>
          </w:p>
        </w:tc>
      </w:tr>
      <w:tr w:rsidR="00256885" w:rsidRPr="00527373" w14:paraId="3198A1E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3EE3D1"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6B4AC" w14:textId="77777777" w:rsidR="00256885" w:rsidRPr="00527373" w:rsidRDefault="00256885" w:rsidP="00FC329D">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E0C1D" w14:textId="77777777" w:rsidR="00256885" w:rsidRPr="00527373" w:rsidRDefault="00256885" w:rsidP="00FC329D">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3A85F" w14:textId="77777777" w:rsidR="00256885" w:rsidRPr="00527373" w:rsidRDefault="00256885" w:rsidP="00FC329D">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F3DD2" w14:textId="77777777" w:rsidR="00256885" w:rsidRPr="00527373" w:rsidRDefault="00256885" w:rsidP="00FC329D">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37E0C" w14:textId="77777777" w:rsidR="00256885" w:rsidRPr="00527373" w:rsidRDefault="00256885" w:rsidP="00FC329D">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78D9E" w14:textId="77777777" w:rsidR="00256885" w:rsidRPr="00527373" w:rsidRDefault="00256885" w:rsidP="00FC329D">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80B885"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3A326"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6EB08"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3600E" w14:textId="77777777" w:rsidR="00256885" w:rsidRPr="00527373" w:rsidRDefault="00256885" w:rsidP="00FC329D">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8E43C" w14:textId="77777777" w:rsidR="00256885" w:rsidRPr="00527373" w:rsidRDefault="00256885" w:rsidP="00FC329D">
            <w:pPr>
              <w:pStyle w:val="TAC"/>
            </w:pPr>
            <w:r w:rsidRPr="00527373">
              <w:rPr>
                <w:rFonts w:cs="Arial"/>
                <w:color w:val="000000"/>
                <w:szCs w:val="18"/>
              </w:rPr>
              <w:t>1@159</w:t>
            </w:r>
          </w:p>
        </w:tc>
      </w:tr>
      <w:tr w:rsidR="00256885" w:rsidRPr="00527373" w14:paraId="3B45E112"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87AEB3" w14:textId="77777777" w:rsidR="00256885" w:rsidRPr="00527373" w:rsidRDefault="00256885" w:rsidP="00FC329D">
            <w:pPr>
              <w:pStyle w:val="TAH"/>
              <w:rPr>
                <w:rFonts w:cs="Arial"/>
                <w:color w:val="000000"/>
                <w:szCs w:val="18"/>
              </w:rPr>
            </w:pPr>
            <w:r w:rsidRPr="00527373">
              <w:t>Test Setting for DC_20A_n28A Configuration</w:t>
            </w:r>
          </w:p>
        </w:tc>
      </w:tr>
      <w:tr w:rsidR="00256885" w:rsidRPr="00527373" w14:paraId="2E47B30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8336E"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39A5CE" w14:textId="77777777" w:rsidR="00256885" w:rsidRPr="00527373" w:rsidRDefault="00256885" w:rsidP="00FC329D">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A9513"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55BE17" w14:textId="77777777" w:rsidR="00256885" w:rsidRPr="00527373" w:rsidRDefault="00256885" w:rsidP="00FC329D">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A371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CF88A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BA43B7"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47D2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02FBF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88292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FF73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BD359" w14:textId="77777777" w:rsidR="00256885" w:rsidRPr="00527373" w:rsidRDefault="00256885" w:rsidP="00FC329D">
            <w:pPr>
              <w:pStyle w:val="TAC"/>
            </w:pPr>
            <w:r w:rsidRPr="00527373">
              <w:t>1@105</w:t>
            </w:r>
          </w:p>
        </w:tc>
      </w:tr>
      <w:tr w:rsidR="00256885" w:rsidRPr="00527373" w14:paraId="7B589B1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AD02FF" w14:textId="77777777" w:rsidR="00256885" w:rsidRPr="00527373" w:rsidRDefault="00256885" w:rsidP="00FC329D">
            <w:pPr>
              <w:pStyle w:val="TAH"/>
            </w:pPr>
            <w:r w:rsidRPr="00527373">
              <w:t>Test Setting for DC_21A_n77A Configuration</w:t>
            </w:r>
          </w:p>
        </w:tc>
      </w:tr>
      <w:tr w:rsidR="00256885" w:rsidRPr="00527373" w14:paraId="643072E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3CDBB"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82DE9"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463F9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01D507"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6333A" w14:textId="77777777" w:rsidR="00256885" w:rsidRPr="00527373" w:rsidRDefault="00256885" w:rsidP="00FC329D">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80F10"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6AE3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36E9F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AB58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294D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5011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82C19" w14:textId="77777777" w:rsidR="00256885" w:rsidRPr="00527373" w:rsidRDefault="00256885" w:rsidP="00FC329D">
            <w:pPr>
              <w:pStyle w:val="TAC"/>
            </w:pPr>
            <w:r w:rsidRPr="00527373">
              <w:t>1@0</w:t>
            </w:r>
          </w:p>
        </w:tc>
      </w:tr>
      <w:tr w:rsidR="00256885" w:rsidRPr="00527373" w14:paraId="580094C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4EE1F"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FEBD0"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6482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AE5D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07BF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08D2C"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48DA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C04A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A8C1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C8AD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7677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A439B" w14:textId="77777777" w:rsidR="00256885" w:rsidRPr="00527373" w:rsidRDefault="00256885" w:rsidP="00FC329D">
            <w:pPr>
              <w:pStyle w:val="TAC"/>
            </w:pPr>
            <w:r w:rsidRPr="00527373">
              <w:t>1@0</w:t>
            </w:r>
          </w:p>
        </w:tc>
      </w:tr>
      <w:tr w:rsidR="00256885" w:rsidRPr="00527373" w14:paraId="320928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99AA6"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8E96C9"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B9DF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8242A"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01667"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861A2"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6532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FD33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6774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8A2B7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2642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9D40F" w14:textId="77777777" w:rsidR="00256885" w:rsidRPr="00527373" w:rsidRDefault="00256885" w:rsidP="00FC329D">
            <w:pPr>
              <w:pStyle w:val="TAC"/>
            </w:pPr>
            <w:r w:rsidRPr="00527373">
              <w:t>1@174</w:t>
            </w:r>
          </w:p>
        </w:tc>
      </w:tr>
      <w:tr w:rsidR="00256885" w:rsidRPr="00527373" w14:paraId="78E38E0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D493C"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9F4377"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EBD65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8AA497"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91EBB"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CB8A8"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5053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66A08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29D4D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79FA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508E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2B4EB" w14:textId="77777777" w:rsidR="00256885" w:rsidRPr="00527373" w:rsidRDefault="00256885" w:rsidP="00FC329D">
            <w:pPr>
              <w:pStyle w:val="TAC"/>
            </w:pPr>
            <w:r w:rsidRPr="00527373">
              <w:t>1@215</w:t>
            </w:r>
          </w:p>
        </w:tc>
      </w:tr>
      <w:tr w:rsidR="00256885" w:rsidRPr="00527373" w14:paraId="6EB899D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BDFA2"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F1BE6"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EE1C6D"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53B3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7DA0F8"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52AD3"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8CD9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4449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939A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461E8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EE15D"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E8740B" w14:textId="77777777" w:rsidR="00256885" w:rsidRPr="00527373" w:rsidRDefault="00256885" w:rsidP="00FC329D">
            <w:pPr>
              <w:pStyle w:val="TAC"/>
            </w:pPr>
            <w:r w:rsidRPr="00527373">
              <w:t>1@0</w:t>
            </w:r>
          </w:p>
        </w:tc>
      </w:tr>
      <w:tr w:rsidR="00256885" w:rsidRPr="00527373" w14:paraId="3998A9C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F3CB9D"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72A84"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6D3A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73B039"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3C57C5" w14:textId="77777777" w:rsidR="00256885" w:rsidRPr="00527373" w:rsidRDefault="00256885" w:rsidP="00FC329D">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FEAF9"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6141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DBB0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1DD5D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2479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A1508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C5C95" w14:textId="77777777" w:rsidR="00256885" w:rsidRPr="00527373" w:rsidRDefault="00256885" w:rsidP="00FC329D">
            <w:pPr>
              <w:pStyle w:val="TAC"/>
            </w:pPr>
            <w:r w:rsidRPr="00527373">
              <w:t>1@0</w:t>
            </w:r>
          </w:p>
        </w:tc>
      </w:tr>
      <w:tr w:rsidR="00256885" w:rsidRPr="00527373" w14:paraId="5A07B23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B615A1"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88F43"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4CEC0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06ED6F"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F7399" w14:textId="77777777" w:rsidR="00256885" w:rsidRPr="00527373" w:rsidRDefault="00256885" w:rsidP="00FC329D">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277DE"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D5DD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59A9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816A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ACEC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CC744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6820A" w14:textId="77777777" w:rsidR="00256885" w:rsidRPr="00527373" w:rsidRDefault="00256885" w:rsidP="00FC329D">
            <w:pPr>
              <w:pStyle w:val="TAC"/>
            </w:pPr>
            <w:r w:rsidRPr="00527373">
              <w:t>1@0</w:t>
            </w:r>
          </w:p>
        </w:tc>
      </w:tr>
      <w:tr w:rsidR="00256885" w:rsidRPr="00527373" w14:paraId="2D8A3A7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4BE59A"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4430D"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D182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530A4"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7E98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7CE98"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D672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BE78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6E69F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49BA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404A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329E0" w14:textId="77777777" w:rsidR="00256885" w:rsidRPr="00527373" w:rsidRDefault="00256885" w:rsidP="00FC329D">
            <w:pPr>
              <w:pStyle w:val="TAC"/>
            </w:pPr>
            <w:r w:rsidRPr="00527373">
              <w:t>1@130</w:t>
            </w:r>
          </w:p>
        </w:tc>
      </w:tr>
      <w:tr w:rsidR="00256885" w:rsidRPr="00527373" w14:paraId="2352C9E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28529" w14:textId="77777777" w:rsidR="00256885" w:rsidRPr="00527373" w:rsidRDefault="00256885" w:rsidP="00FC329D">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B2EC4"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6DE9D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1F39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AD10F" w14:textId="77777777" w:rsidR="00256885" w:rsidRPr="00527373" w:rsidRDefault="00256885" w:rsidP="00FC329D">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92E0D4"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7D73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84DA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E785A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FF929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8724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5783E" w14:textId="77777777" w:rsidR="00256885" w:rsidRPr="00527373" w:rsidRDefault="00256885" w:rsidP="00FC329D">
            <w:pPr>
              <w:pStyle w:val="TAC"/>
            </w:pPr>
            <w:r w:rsidRPr="00527373">
              <w:t>1@0</w:t>
            </w:r>
          </w:p>
        </w:tc>
      </w:tr>
      <w:tr w:rsidR="00256885" w:rsidRPr="00527373" w14:paraId="72DEBB5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9560D" w14:textId="77777777" w:rsidR="00256885" w:rsidRPr="00527373" w:rsidRDefault="00256885" w:rsidP="00FC329D">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6F91A"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F461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1C77C"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D10A"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36432D"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75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603B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85B1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C623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FD8E6"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0ED5C" w14:textId="77777777" w:rsidR="00256885" w:rsidRPr="00527373" w:rsidRDefault="00256885" w:rsidP="00FC329D">
            <w:pPr>
              <w:pStyle w:val="TAC"/>
            </w:pPr>
            <w:r w:rsidRPr="00527373">
              <w:t>1@0</w:t>
            </w:r>
          </w:p>
        </w:tc>
      </w:tr>
      <w:tr w:rsidR="00256885" w:rsidRPr="00527373" w14:paraId="1163DDF2"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C6A990" w14:textId="77777777" w:rsidR="00256885" w:rsidRPr="00527373" w:rsidRDefault="00256885" w:rsidP="00FC329D">
            <w:pPr>
              <w:pStyle w:val="TAH"/>
            </w:pPr>
            <w:r w:rsidRPr="00527373">
              <w:t>Test Setting for DC_20A_n78A Configuration</w:t>
            </w:r>
          </w:p>
        </w:tc>
      </w:tr>
      <w:tr w:rsidR="00256885" w:rsidRPr="00527373" w14:paraId="43C9D9E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463E38"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DB1C1" w14:textId="77777777" w:rsidR="00256885" w:rsidRPr="00527373" w:rsidRDefault="00256885" w:rsidP="00FC329D">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8F08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87AC"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EB6A3"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16D4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ACD9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E9AC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14E4F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9FB5C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EB23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D8F207" w14:textId="77777777" w:rsidR="00256885" w:rsidRPr="00527373" w:rsidRDefault="00256885" w:rsidP="00FC329D">
            <w:pPr>
              <w:pStyle w:val="TAC"/>
            </w:pPr>
            <w:r w:rsidRPr="00527373">
              <w:t>1@272</w:t>
            </w:r>
          </w:p>
        </w:tc>
      </w:tr>
      <w:tr w:rsidR="00256885" w:rsidRPr="00527373" w14:paraId="5EE8FF3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B920DA"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2E0BEF" w14:textId="77777777" w:rsidR="00256885" w:rsidRPr="00527373" w:rsidRDefault="00256885" w:rsidP="00FC329D">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CA74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9B491"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9108D9"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D556F"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34CA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1826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3B4E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DFF0C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62EC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E8D8B" w14:textId="77777777" w:rsidR="00256885" w:rsidRPr="00527373" w:rsidRDefault="00256885" w:rsidP="00FC329D">
            <w:pPr>
              <w:pStyle w:val="TAC"/>
            </w:pPr>
            <w:r w:rsidRPr="00527373">
              <w:t>1@0</w:t>
            </w:r>
          </w:p>
        </w:tc>
      </w:tr>
      <w:tr w:rsidR="00256885" w:rsidRPr="00527373" w14:paraId="77E5C07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496CF"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A6042" w14:textId="77777777" w:rsidR="00256885" w:rsidRPr="00527373" w:rsidRDefault="00256885" w:rsidP="00FC329D">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BB4B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C519"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33563"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3E09F"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CFC7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1D5C3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833E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9BF11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E01A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38518" w14:textId="77777777" w:rsidR="00256885" w:rsidRPr="00527373" w:rsidRDefault="00256885" w:rsidP="00FC329D">
            <w:pPr>
              <w:pStyle w:val="TAC"/>
            </w:pPr>
            <w:r w:rsidRPr="00527373">
              <w:t>1@205</w:t>
            </w:r>
          </w:p>
        </w:tc>
      </w:tr>
      <w:tr w:rsidR="00256885" w:rsidRPr="00527373" w14:paraId="1DCEC9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163BEC"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B5B6" w14:textId="77777777" w:rsidR="00256885" w:rsidRPr="00527373" w:rsidRDefault="00256885" w:rsidP="00FC329D">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8CCF4"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B6B34"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CC9D6E"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06265"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BA9F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32FB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B071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5B64B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33072"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66433" w14:textId="77777777" w:rsidR="00256885" w:rsidRPr="00527373" w:rsidRDefault="00256885" w:rsidP="00FC329D">
            <w:pPr>
              <w:pStyle w:val="TAC"/>
            </w:pPr>
            <w:r w:rsidRPr="00527373">
              <w:t>1@104</w:t>
            </w:r>
          </w:p>
        </w:tc>
      </w:tr>
      <w:tr w:rsidR="00256885" w:rsidRPr="00527373" w14:paraId="19A487B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EA0B2"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78D41" w14:textId="77777777" w:rsidR="00256885" w:rsidRPr="00527373" w:rsidRDefault="00256885" w:rsidP="00FC329D">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2C01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512001"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45AFCA" w14:textId="77777777" w:rsidR="00256885" w:rsidRPr="00527373" w:rsidRDefault="00256885" w:rsidP="00FC329D">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5A1BE"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AA2D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590A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C521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6A90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0505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79DFB" w14:textId="77777777" w:rsidR="00256885" w:rsidRPr="00527373" w:rsidRDefault="00256885" w:rsidP="00FC329D">
            <w:pPr>
              <w:pStyle w:val="TAC"/>
            </w:pPr>
            <w:r w:rsidRPr="00527373">
              <w:t>1@0</w:t>
            </w:r>
          </w:p>
        </w:tc>
      </w:tr>
      <w:tr w:rsidR="00256885" w:rsidRPr="00527373" w14:paraId="6B501A52"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F84A88" w14:textId="77777777" w:rsidR="00256885" w:rsidRPr="00527373" w:rsidRDefault="00256885" w:rsidP="00FC329D">
            <w:pPr>
              <w:pStyle w:val="TAH"/>
            </w:pPr>
            <w:r w:rsidRPr="00527373">
              <w:t>Test Setting for DC_21A_n78A Configuration</w:t>
            </w:r>
          </w:p>
        </w:tc>
      </w:tr>
      <w:tr w:rsidR="00256885" w:rsidRPr="00527373" w14:paraId="4DF0463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EB099"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9E4AD"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6ADD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90294"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4B4F1"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E5ED6"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F9170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F6295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9D8DF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5BBA2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27052"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BCC10" w14:textId="77777777" w:rsidR="00256885" w:rsidRPr="00527373" w:rsidRDefault="00256885" w:rsidP="00FC329D">
            <w:pPr>
              <w:pStyle w:val="TAC"/>
            </w:pPr>
            <w:r w:rsidRPr="00527373">
              <w:t>1@272</w:t>
            </w:r>
          </w:p>
        </w:tc>
      </w:tr>
      <w:tr w:rsidR="00256885" w:rsidRPr="00527373" w14:paraId="3D97DD1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2CC54"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58143"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DCE3D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EB7A7"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8731C"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4D350"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B6B3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E18C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9F37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6E269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C8E6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0144F" w14:textId="77777777" w:rsidR="00256885" w:rsidRPr="00527373" w:rsidRDefault="00256885" w:rsidP="00FC329D">
            <w:pPr>
              <w:pStyle w:val="TAC"/>
            </w:pPr>
            <w:r w:rsidRPr="00527373">
              <w:t>1@0</w:t>
            </w:r>
          </w:p>
        </w:tc>
      </w:tr>
      <w:tr w:rsidR="00256885" w:rsidRPr="00527373" w14:paraId="5586DC8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96C4A" w14:textId="77777777" w:rsidR="00256885" w:rsidRPr="00527373" w:rsidRDefault="00256885" w:rsidP="00FC329D">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BF773"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0C2D4"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F26DE"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2E30C"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D1961"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365C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5087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3AB4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3DC28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1CFE"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D10A5A" w14:textId="77777777" w:rsidR="00256885" w:rsidRPr="00527373" w:rsidRDefault="00256885" w:rsidP="00FC329D">
            <w:pPr>
              <w:pStyle w:val="TAC"/>
            </w:pPr>
            <w:r w:rsidRPr="00527373">
              <w:t>1@272</w:t>
            </w:r>
          </w:p>
        </w:tc>
      </w:tr>
      <w:tr w:rsidR="00256885" w:rsidRPr="00527373" w14:paraId="461EF6B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C661CF"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A32256"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8F27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29B18B"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CE8D5"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CE3DC"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E366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89F23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D4DC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3D3DB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618F5"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849AC" w14:textId="77777777" w:rsidR="00256885" w:rsidRPr="00527373" w:rsidRDefault="00256885" w:rsidP="00FC329D">
            <w:pPr>
              <w:pStyle w:val="TAC"/>
            </w:pPr>
            <w:r w:rsidRPr="00527373">
              <w:t>1@215</w:t>
            </w:r>
          </w:p>
        </w:tc>
      </w:tr>
      <w:tr w:rsidR="00256885" w:rsidRPr="00527373" w14:paraId="407D4C8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BC344"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EDA0C"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FF01A"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DAE518"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3A6C8"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21110"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5547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859E1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0F8C4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86A15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977ED"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AA4B4" w14:textId="77777777" w:rsidR="00256885" w:rsidRPr="00527373" w:rsidRDefault="00256885" w:rsidP="00FC329D">
            <w:pPr>
              <w:pStyle w:val="TAC"/>
            </w:pPr>
            <w:r w:rsidRPr="00527373">
              <w:t>1@0</w:t>
            </w:r>
          </w:p>
        </w:tc>
      </w:tr>
      <w:tr w:rsidR="00256885" w:rsidRPr="00527373" w14:paraId="66448CA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EC226"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AE81F"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C7CF9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2D382"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28CFEF" w14:textId="77777777" w:rsidR="00256885" w:rsidRPr="00527373" w:rsidRDefault="00256885" w:rsidP="00FC329D">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DD605"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861A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55E88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56B3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FDD0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E1AA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1211E1" w14:textId="77777777" w:rsidR="00256885" w:rsidRPr="00527373" w:rsidRDefault="00256885" w:rsidP="00FC329D">
            <w:pPr>
              <w:pStyle w:val="TAC"/>
            </w:pPr>
            <w:r w:rsidRPr="00527373">
              <w:t>1@0</w:t>
            </w:r>
          </w:p>
        </w:tc>
      </w:tr>
      <w:tr w:rsidR="00256885" w:rsidRPr="00527373" w14:paraId="60B6CC5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59B91"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DF7E6"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BED8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3405A6"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96E5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C0DC6"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C947E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88D7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7BD3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2962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8738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59FF9" w14:textId="77777777" w:rsidR="00256885" w:rsidRPr="00527373" w:rsidRDefault="00256885" w:rsidP="00FC329D">
            <w:pPr>
              <w:pStyle w:val="TAC"/>
            </w:pPr>
            <w:r w:rsidRPr="00527373">
              <w:t>1@130</w:t>
            </w:r>
          </w:p>
        </w:tc>
      </w:tr>
      <w:tr w:rsidR="00256885" w:rsidRPr="00527373" w14:paraId="5153F9A7"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C9872F" w14:textId="77777777" w:rsidR="00256885" w:rsidRPr="00527373" w:rsidRDefault="00256885" w:rsidP="00FC329D">
            <w:pPr>
              <w:pStyle w:val="TAH"/>
            </w:pPr>
            <w:r w:rsidRPr="00527373">
              <w:t>Test Setting for DC_21A_n79A Configuration</w:t>
            </w:r>
          </w:p>
        </w:tc>
      </w:tr>
      <w:tr w:rsidR="00256885" w:rsidRPr="00527373" w14:paraId="5DFC036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9D64DF"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37363"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E7587"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FB0B6"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AE27A"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F2A2D"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1E19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8C87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EFF8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EB64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313B6"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8121F" w14:textId="77777777" w:rsidR="00256885" w:rsidRPr="00527373" w:rsidRDefault="00256885" w:rsidP="00FC329D">
            <w:pPr>
              <w:pStyle w:val="TAC"/>
            </w:pPr>
            <w:r w:rsidRPr="00527373">
              <w:t>1@272</w:t>
            </w:r>
          </w:p>
        </w:tc>
      </w:tr>
      <w:tr w:rsidR="00256885" w:rsidRPr="00527373" w14:paraId="4110B8D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B85F3"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E7499"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BE9B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142E1"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F9D30"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E0033"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A5C2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3D08E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8C22A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9F6C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CD3C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689C9" w14:textId="77777777" w:rsidR="00256885" w:rsidRPr="00527373" w:rsidRDefault="00256885" w:rsidP="00FC329D">
            <w:pPr>
              <w:pStyle w:val="TAC"/>
            </w:pPr>
            <w:r w:rsidRPr="00527373">
              <w:t>1@0</w:t>
            </w:r>
          </w:p>
        </w:tc>
      </w:tr>
      <w:tr w:rsidR="00256885" w:rsidRPr="00527373" w14:paraId="6C9E4DB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FDB42"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B53EF"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2FD35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A7597"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DC6F2"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960861"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C629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EFA75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F3254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E8B2A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ACFE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63724" w14:textId="77777777" w:rsidR="00256885" w:rsidRPr="00527373" w:rsidRDefault="00256885" w:rsidP="00FC329D">
            <w:pPr>
              <w:pStyle w:val="TAC"/>
            </w:pPr>
            <w:r w:rsidRPr="00527373">
              <w:t>1@38</w:t>
            </w:r>
          </w:p>
        </w:tc>
      </w:tr>
      <w:tr w:rsidR="00256885" w:rsidRPr="00527373" w14:paraId="1B76561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79BFB"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C79877" w14:textId="77777777" w:rsidR="00256885" w:rsidRPr="00527373" w:rsidRDefault="00256885" w:rsidP="00FC329D">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0F47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FF835"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20E2D" w14:textId="77777777" w:rsidR="00256885" w:rsidRPr="00527373" w:rsidRDefault="00256885" w:rsidP="00FC329D">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6B72E"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E2997"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DE637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9BAD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A2C82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5D43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B1D78" w14:textId="77777777" w:rsidR="00256885" w:rsidRPr="00527373" w:rsidRDefault="00256885" w:rsidP="00FC329D">
            <w:pPr>
              <w:pStyle w:val="TAC"/>
            </w:pPr>
            <w:r w:rsidRPr="00527373">
              <w:t>1@0</w:t>
            </w:r>
          </w:p>
        </w:tc>
      </w:tr>
      <w:tr w:rsidR="00256885" w:rsidRPr="00527373" w14:paraId="18C5BB2A"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D2885A" w14:textId="77777777" w:rsidR="00256885" w:rsidRPr="00527373" w:rsidRDefault="00256885" w:rsidP="00FC329D">
            <w:pPr>
              <w:pStyle w:val="TAH"/>
            </w:pPr>
            <w:r w:rsidRPr="00527373">
              <w:t>Test Setting for DC_25A_n41A Configuration</w:t>
            </w:r>
          </w:p>
        </w:tc>
      </w:tr>
      <w:tr w:rsidR="00256885" w:rsidRPr="00527373" w14:paraId="51B467A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A0542"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8AE5C" w14:textId="77777777" w:rsidR="00256885" w:rsidRPr="00527373" w:rsidRDefault="00256885" w:rsidP="00FC329D">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5E327"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C81FF1"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7E330D"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92CA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3B01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7CBA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CDC45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F1967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740C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E014A" w14:textId="77777777" w:rsidR="00256885" w:rsidRPr="00527373" w:rsidRDefault="00256885" w:rsidP="00FC329D">
            <w:pPr>
              <w:pStyle w:val="TAC"/>
            </w:pPr>
            <w:r w:rsidRPr="00527373">
              <w:t>1@272</w:t>
            </w:r>
          </w:p>
        </w:tc>
      </w:tr>
      <w:tr w:rsidR="00256885" w:rsidRPr="00527373" w14:paraId="1113682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92599"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40D56" w14:textId="77777777" w:rsidR="00256885" w:rsidRPr="00527373" w:rsidRDefault="00256885" w:rsidP="00FC329D">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20834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8BE8A"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2911F"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615B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B39C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4B1F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CBBA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6FA5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E8FD5"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70A916" w14:textId="77777777" w:rsidR="00256885" w:rsidRPr="00527373" w:rsidRDefault="00256885" w:rsidP="00FC329D">
            <w:pPr>
              <w:pStyle w:val="TAC"/>
            </w:pPr>
            <w:r w:rsidRPr="00527373">
              <w:t>1@30</w:t>
            </w:r>
          </w:p>
        </w:tc>
      </w:tr>
      <w:tr w:rsidR="00256885" w:rsidRPr="00527373" w14:paraId="45B7F64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EFAEE"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D4BBB" w14:textId="77777777" w:rsidR="00256885" w:rsidRPr="00527373" w:rsidRDefault="00256885" w:rsidP="00FC329D">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8F4BE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5ED5D3"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DC663"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896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4DCB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23075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DE097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1E318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E3E2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3A75A" w14:textId="77777777" w:rsidR="00256885" w:rsidRPr="00527373" w:rsidRDefault="00256885" w:rsidP="00FC329D">
            <w:pPr>
              <w:pStyle w:val="TAC"/>
            </w:pPr>
            <w:r w:rsidRPr="00527373">
              <w:t>1@62</w:t>
            </w:r>
          </w:p>
        </w:tc>
      </w:tr>
      <w:tr w:rsidR="00256885" w:rsidRPr="00527373" w14:paraId="39ED160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089D7"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4DAD8" w14:textId="77777777" w:rsidR="00256885" w:rsidRPr="00527373" w:rsidRDefault="00256885" w:rsidP="00FC329D">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C4CD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8D7D31"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08C8DE"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EE77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2424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448DC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0072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1F205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758E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8B8153" w14:textId="77777777" w:rsidR="00256885" w:rsidRPr="00527373" w:rsidRDefault="00256885" w:rsidP="00FC329D">
            <w:pPr>
              <w:pStyle w:val="TAC"/>
            </w:pPr>
            <w:r w:rsidRPr="00527373">
              <w:t>1@209</w:t>
            </w:r>
          </w:p>
        </w:tc>
      </w:tr>
      <w:tr w:rsidR="00256885" w:rsidRPr="00527373" w14:paraId="747EB01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40D2C"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A3504" w14:textId="77777777" w:rsidR="00256885" w:rsidRPr="00527373" w:rsidRDefault="00256885" w:rsidP="00FC329D">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0A0BC"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6334AC"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E8854C"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E9426"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6199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1BBD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70AB4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6CFA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8265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46D37" w14:textId="77777777" w:rsidR="00256885" w:rsidRPr="00527373" w:rsidRDefault="00256885" w:rsidP="00FC329D">
            <w:pPr>
              <w:pStyle w:val="TAC"/>
            </w:pPr>
            <w:r w:rsidRPr="00527373">
              <w:t>1@272</w:t>
            </w:r>
          </w:p>
        </w:tc>
      </w:tr>
      <w:tr w:rsidR="00256885" w:rsidRPr="00527373" w14:paraId="1B68284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357B41"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8DA" w14:textId="77777777" w:rsidR="00256885" w:rsidRPr="00527373" w:rsidRDefault="00256885" w:rsidP="00FC329D">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59DA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EBE75"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D425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76B35"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8BB7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D0E6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DC85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6BFD1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A01E6"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7AF98" w14:textId="77777777" w:rsidR="00256885" w:rsidRPr="00527373" w:rsidRDefault="00256885" w:rsidP="00FC329D">
            <w:pPr>
              <w:pStyle w:val="TAC"/>
            </w:pPr>
            <w:r w:rsidRPr="00527373">
              <w:t>1@0</w:t>
            </w:r>
          </w:p>
        </w:tc>
      </w:tr>
      <w:tr w:rsidR="00256885" w:rsidRPr="00527373" w14:paraId="4A168ED1"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DEA96E" w14:textId="77777777" w:rsidR="00256885" w:rsidRPr="00527373" w:rsidRDefault="00256885" w:rsidP="00FC329D">
            <w:pPr>
              <w:pStyle w:val="TAH"/>
            </w:pPr>
            <w:r w:rsidRPr="00527373">
              <w:t>Test Setting for DC_26A_n41A Configuration</w:t>
            </w:r>
          </w:p>
        </w:tc>
      </w:tr>
      <w:tr w:rsidR="00256885" w:rsidRPr="00527373" w14:paraId="401AAF5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1C80F"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4C303"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A2295"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D7577"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006B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E3B9A"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1415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54C0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B267B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1695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204BF"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CCF54" w14:textId="77777777" w:rsidR="00256885" w:rsidRPr="00527373" w:rsidRDefault="00256885" w:rsidP="00FC329D">
            <w:pPr>
              <w:pStyle w:val="TAC"/>
            </w:pPr>
            <w:r w:rsidRPr="00527373">
              <w:t>1@272</w:t>
            </w:r>
          </w:p>
        </w:tc>
      </w:tr>
      <w:tr w:rsidR="00256885" w:rsidRPr="00527373" w14:paraId="44FA1ED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59709"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02CD4"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4A4D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3E407"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FD54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604FE"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A7C4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DFBC1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F8CA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3DBC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242F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00559" w14:textId="77777777" w:rsidR="00256885" w:rsidRPr="00527373" w:rsidRDefault="00256885" w:rsidP="00FC329D">
            <w:pPr>
              <w:pStyle w:val="TAC"/>
            </w:pPr>
            <w:r w:rsidRPr="00527373">
              <w:t>1@12</w:t>
            </w:r>
          </w:p>
        </w:tc>
      </w:tr>
      <w:tr w:rsidR="00256885" w:rsidRPr="00527373" w14:paraId="0CC4A36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E1385"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A0FE"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01BA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16DF2"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63B10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C659D"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17B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51C5F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24393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B404D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853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2CDF8" w14:textId="77777777" w:rsidR="00256885" w:rsidRPr="00527373" w:rsidRDefault="00256885" w:rsidP="00FC329D">
            <w:pPr>
              <w:pStyle w:val="TAC"/>
            </w:pPr>
            <w:r w:rsidRPr="00527373">
              <w:t>1@41</w:t>
            </w:r>
          </w:p>
        </w:tc>
      </w:tr>
      <w:tr w:rsidR="00256885" w:rsidRPr="00527373" w14:paraId="3FEA2DB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4C26"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24970"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81C6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7CADA"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E090E"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E1B3B"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7624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302D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07D9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BE1BD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FC541"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F0B87" w14:textId="77777777" w:rsidR="00256885" w:rsidRPr="00527373" w:rsidRDefault="00256885" w:rsidP="00FC329D">
            <w:pPr>
              <w:pStyle w:val="TAC"/>
            </w:pPr>
            <w:r w:rsidRPr="00527373">
              <w:t>1@0</w:t>
            </w:r>
          </w:p>
        </w:tc>
      </w:tr>
      <w:tr w:rsidR="00256885" w:rsidRPr="00527373" w14:paraId="2295BF3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94A29"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CEB799"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644F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0B683"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67FF4"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378E9A"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6976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BA5C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4CA0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7EBA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82F7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20BA6" w14:textId="77777777" w:rsidR="00256885" w:rsidRPr="00527373" w:rsidRDefault="00256885" w:rsidP="00FC329D">
            <w:pPr>
              <w:pStyle w:val="TAC"/>
            </w:pPr>
            <w:r w:rsidRPr="00527373">
              <w:t>1@232</w:t>
            </w:r>
          </w:p>
        </w:tc>
      </w:tr>
      <w:tr w:rsidR="00256885" w:rsidRPr="00527373" w14:paraId="491DA43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D57606" w14:textId="77777777" w:rsidR="00256885" w:rsidRPr="00527373" w:rsidRDefault="00256885" w:rsidP="00FC329D">
            <w:pPr>
              <w:pStyle w:val="TAH"/>
            </w:pPr>
            <w:r w:rsidRPr="00527373">
              <w:t>Test Setting for DC_26A_n77A Configuration</w:t>
            </w:r>
          </w:p>
        </w:tc>
      </w:tr>
      <w:tr w:rsidR="00256885" w:rsidRPr="00527373" w14:paraId="6E1DE6C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28CC2" w14:textId="77777777" w:rsidR="00256885" w:rsidRPr="00527373" w:rsidRDefault="00256885" w:rsidP="00FC329D">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EA4B9"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23A8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C2769"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609D04"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4934B"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3935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793EE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70433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D09B5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E4D96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470F2" w14:textId="77777777" w:rsidR="00256885" w:rsidRPr="00527373" w:rsidRDefault="00256885" w:rsidP="00FC329D">
            <w:pPr>
              <w:pStyle w:val="TAC"/>
            </w:pPr>
            <w:r w:rsidRPr="00527373">
              <w:t>1@272</w:t>
            </w:r>
          </w:p>
        </w:tc>
      </w:tr>
      <w:tr w:rsidR="00256885" w:rsidRPr="00527373" w14:paraId="37335F3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2B4B98"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FBDE3"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24AC1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AEDA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C372D" w14:textId="77777777" w:rsidR="00256885" w:rsidRPr="00527373" w:rsidRDefault="00256885" w:rsidP="00FC329D">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D7777"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CD9F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2990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E528D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B7EC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BF34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1F510" w14:textId="77777777" w:rsidR="00256885" w:rsidRPr="00527373" w:rsidRDefault="00256885" w:rsidP="00FC329D">
            <w:pPr>
              <w:pStyle w:val="TAC"/>
            </w:pPr>
            <w:r w:rsidRPr="00527373">
              <w:t>1@0</w:t>
            </w:r>
          </w:p>
        </w:tc>
      </w:tr>
      <w:tr w:rsidR="00256885" w:rsidRPr="00527373" w14:paraId="07C4F3E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8E393"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F5E63"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4C997"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E68696"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C61570"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47BA"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95C7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D66B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B909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46DD9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F3FBF"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D593B" w14:textId="77777777" w:rsidR="00256885" w:rsidRPr="00527373" w:rsidRDefault="00256885" w:rsidP="00FC329D">
            <w:pPr>
              <w:pStyle w:val="TAC"/>
            </w:pPr>
            <w:r w:rsidRPr="00527373">
              <w:t>1@34</w:t>
            </w:r>
          </w:p>
        </w:tc>
      </w:tr>
      <w:tr w:rsidR="00256885" w:rsidRPr="00527373" w14:paraId="0075F9F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CE3CCA"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ED09F"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6494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7A71"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423BA" w14:textId="77777777" w:rsidR="00256885" w:rsidRPr="00527373" w:rsidRDefault="00256885" w:rsidP="00FC329D">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B9F3D"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08CCF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CD9F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3446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3210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77AB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C730A" w14:textId="77777777" w:rsidR="00256885" w:rsidRPr="00527373" w:rsidRDefault="00256885" w:rsidP="00FC329D">
            <w:pPr>
              <w:pStyle w:val="TAC"/>
            </w:pPr>
            <w:r w:rsidRPr="00527373">
              <w:t>1@0</w:t>
            </w:r>
          </w:p>
        </w:tc>
      </w:tr>
      <w:tr w:rsidR="00256885" w:rsidRPr="00527373" w14:paraId="249C106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3161A"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3C515"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C693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CE10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1D489" w14:textId="77777777" w:rsidR="00256885" w:rsidRPr="00527373" w:rsidRDefault="00256885" w:rsidP="00FC329D">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636F"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A871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FD818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F01C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3A15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2022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8EFFF" w14:textId="77777777" w:rsidR="00256885" w:rsidRPr="00527373" w:rsidRDefault="00256885" w:rsidP="00FC329D">
            <w:pPr>
              <w:pStyle w:val="TAC"/>
            </w:pPr>
            <w:r w:rsidRPr="00527373">
              <w:t>1@0</w:t>
            </w:r>
          </w:p>
        </w:tc>
      </w:tr>
      <w:tr w:rsidR="00256885" w:rsidRPr="00527373" w14:paraId="5F83DFD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2F437A"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C47EF"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0608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430E6"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4CC30"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9FEBE"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BE866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807C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EFA4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4CE0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1115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37A9E" w14:textId="77777777" w:rsidR="00256885" w:rsidRPr="00527373" w:rsidRDefault="00256885" w:rsidP="00FC329D">
            <w:pPr>
              <w:pStyle w:val="TAC"/>
            </w:pPr>
            <w:r w:rsidRPr="00527373">
              <w:t>1@201</w:t>
            </w:r>
          </w:p>
        </w:tc>
      </w:tr>
      <w:tr w:rsidR="00256885" w:rsidRPr="00527373" w14:paraId="14B5FEF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2EBF73"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38D25"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AB3A3"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CA3CF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1DE3F"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7DCF1"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4036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F2ADC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189B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C932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569E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C81A3" w14:textId="77777777" w:rsidR="00256885" w:rsidRPr="00527373" w:rsidRDefault="00256885" w:rsidP="00FC329D">
            <w:pPr>
              <w:pStyle w:val="TAC"/>
            </w:pPr>
            <w:r w:rsidRPr="00527373">
              <w:t>1@272</w:t>
            </w:r>
          </w:p>
        </w:tc>
      </w:tr>
      <w:tr w:rsidR="00256885" w:rsidRPr="00527373" w14:paraId="545DD32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031EC7"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071FE"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E1CB8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8F079"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E3F47" w14:textId="77777777" w:rsidR="00256885" w:rsidRPr="00527373" w:rsidRDefault="00256885" w:rsidP="00FC329D">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E6129"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B2179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40EB4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8FE02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98448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A375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95926" w14:textId="77777777" w:rsidR="00256885" w:rsidRPr="00527373" w:rsidRDefault="00256885" w:rsidP="00FC329D">
            <w:pPr>
              <w:pStyle w:val="TAC"/>
            </w:pPr>
            <w:r w:rsidRPr="00527373">
              <w:t>1@0</w:t>
            </w:r>
          </w:p>
        </w:tc>
      </w:tr>
      <w:tr w:rsidR="00256885" w:rsidRPr="00527373" w14:paraId="2CFC4B1B"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7A82E5" w14:textId="77777777" w:rsidR="00256885" w:rsidRPr="00527373" w:rsidRDefault="00256885" w:rsidP="00FC329D">
            <w:pPr>
              <w:pStyle w:val="TAH"/>
            </w:pPr>
            <w:r w:rsidRPr="00527373">
              <w:t>Test Setting for DC_26A_n78A Configuration</w:t>
            </w:r>
          </w:p>
        </w:tc>
      </w:tr>
      <w:tr w:rsidR="00256885" w:rsidRPr="00527373" w14:paraId="20FA05C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DA2253"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63A9FB"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7D0E9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A5ECB5"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6AF8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8845F"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3AD81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0272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AA9E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4FF9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E740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7DDB" w14:textId="77777777" w:rsidR="00256885" w:rsidRPr="00527373" w:rsidRDefault="00256885" w:rsidP="00FC329D">
            <w:pPr>
              <w:pStyle w:val="TAC"/>
            </w:pPr>
            <w:r w:rsidRPr="00527373">
              <w:t>1@272</w:t>
            </w:r>
          </w:p>
        </w:tc>
      </w:tr>
      <w:tr w:rsidR="00256885" w:rsidRPr="00527373" w14:paraId="5D0DFB7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BCD7F2"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53649"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03A0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FF304"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AC8AE"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1882A"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17BA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107E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869F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A685D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98A2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50C19" w14:textId="77777777" w:rsidR="00256885" w:rsidRPr="00527373" w:rsidRDefault="00256885" w:rsidP="00FC329D">
            <w:pPr>
              <w:pStyle w:val="TAC"/>
            </w:pPr>
            <w:r w:rsidRPr="00527373">
              <w:t>1@0</w:t>
            </w:r>
          </w:p>
        </w:tc>
      </w:tr>
      <w:tr w:rsidR="00256885" w:rsidRPr="00527373" w14:paraId="2361BD2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3E827"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E12AA"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EA5DA"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6D6879"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24DC059"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D900BB"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DDD1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7054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31894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6C032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2600F" w14:textId="77777777" w:rsidR="00256885" w:rsidRPr="00527373" w:rsidRDefault="00256885" w:rsidP="00FC329D">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C1EAD" w14:textId="77777777" w:rsidR="00256885" w:rsidRPr="00527373" w:rsidRDefault="00256885" w:rsidP="00FC329D">
            <w:pPr>
              <w:pStyle w:val="TAC"/>
            </w:pPr>
            <w:r w:rsidRPr="00527373">
              <w:t>1@34</w:t>
            </w:r>
          </w:p>
        </w:tc>
      </w:tr>
      <w:tr w:rsidR="00256885" w:rsidRPr="00527373" w14:paraId="2DF3C3F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A31128"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61302"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407B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C90F6F"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F61FD41"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D57B1"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9FA2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F076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2CEFA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F2108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14D2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ACFD4" w14:textId="77777777" w:rsidR="00256885" w:rsidRPr="00527373" w:rsidRDefault="00256885" w:rsidP="00FC329D">
            <w:pPr>
              <w:pStyle w:val="TAC"/>
            </w:pPr>
            <w:r w:rsidRPr="00527373">
              <w:t>1@78</w:t>
            </w:r>
          </w:p>
        </w:tc>
      </w:tr>
      <w:tr w:rsidR="00256885" w:rsidRPr="00527373" w14:paraId="7C1E80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2C827"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57B0E"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E775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61C3B"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225B70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C9A0E"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F029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3768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810A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3EC9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8952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FD941" w14:textId="77777777" w:rsidR="00256885" w:rsidRPr="00527373" w:rsidRDefault="00256885" w:rsidP="00FC329D">
            <w:pPr>
              <w:pStyle w:val="TAC"/>
            </w:pPr>
            <w:r w:rsidRPr="00527373">
              <w:t>1@201</w:t>
            </w:r>
          </w:p>
        </w:tc>
      </w:tr>
      <w:tr w:rsidR="00256885" w:rsidRPr="00527373" w14:paraId="11376D6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E6CC4"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F7066" w14:textId="77777777" w:rsidR="00256885" w:rsidRPr="00527373" w:rsidRDefault="00256885" w:rsidP="00FC329D">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7C0A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7EC4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0B03E" w14:textId="77777777" w:rsidR="00256885" w:rsidRPr="00527373" w:rsidRDefault="00256885" w:rsidP="00FC329D">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620CE"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5301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1BC9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5DB4F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F4511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754F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271E0" w14:textId="77777777" w:rsidR="00256885" w:rsidRPr="00527373" w:rsidRDefault="00256885" w:rsidP="00FC329D">
            <w:pPr>
              <w:pStyle w:val="TAC"/>
            </w:pPr>
            <w:r w:rsidRPr="00527373">
              <w:t>1@0</w:t>
            </w:r>
          </w:p>
        </w:tc>
      </w:tr>
      <w:tr w:rsidR="00256885" w:rsidRPr="00527373" w14:paraId="0A8FFAC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DBA47" w14:textId="77777777" w:rsidR="00256885" w:rsidRPr="00527373" w:rsidRDefault="00256885" w:rsidP="00FC329D">
            <w:pPr>
              <w:pStyle w:val="TAH"/>
            </w:pPr>
            <w:r w:rsidRPr="00527373">
              <w:t>Test Setting for DC_26A_n79A Configuration</w:t>
            </w:r>
          </w:p>
        </w:tc>
      </w:tr>
      <w:tr w:rsidR="00256885" w:rsidRPr="00527373" w14:paraId="0FE26F78"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956F7A" w14:textId="77777777" w:rsidR="00256885" w:rsidRPr="00527373" w:rsidRDefault="00256885" w:rsidP="00FC329D">
            <w:pPr>
              <w:pStyle w:val="TAH"/>
            </w:pPr>
            <w:r w:rsidRPr="00527373">
              <w:t>N/A (Note 14)</w:t>
            </w:r>
          </w:p>
        </w:tc>
      </w:tr>
      <w:tr w:rsidR="00256885" w:rsidRPr="00527373" w14:paraId="78D15F5F"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DB0164" w14:textId="77777777" w:rsidR="00256885" w:rsidRPr="00527373" w:rsidRDefault="00256885" w:rsidP="00FC329D">
            <w:pPr>
              <w:pStyle w:val="TAH"/>
            </w:pPr>
            <w:r w:rsidRPr="00527373">
              <w:t>Test Setting for DC_28A_n3A Configuration</w:t>
            </w:r>
          </w:p>
        </w:tc>
      </w:tr>
      <w:tr w:rsidR="00256885" w:rsidRPr="00527373" w14:paraId="3F25E46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4BE12"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C6412"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7F4D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D8779B"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1422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4ECDA"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FF30B4"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FC242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0315C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73C9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B9FC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C8C79" w14:textId="77777777" w:rsidR="00256885" w:rsidRPr="00527373" w:rsidRDefault="00256885" w:rsidP="00FC329D">
            <w:pPr>
              <w:pStyle w:val="TAC"/>
            </w:pPr>
            <w:r w:rsidRPr="00527373">
              <w:t>1@0</w:t>
            </w:r>
          </w:p>
        </w:tc>
      </w:tr>
      <w:tr w:rsidR="00256885" w:rsidRPr="00527373" w14:paraId="58B7081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7690E"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615AE"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A74A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9E63C"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27526"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4F51F"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C503A"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E69C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C032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D1DA8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9C523"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CA3DC" w14:textId="77777777" w:rsidR="00256885" w:rsidRPr="00527373" w:rsidRDefault="00256885" w:rsidP="00FC329D">
            <w:pPr>
              <w:pStyle w:val="TAC"/>
            </w:pPr>
            <w:r w:rsidRPr="00527373">
              <w:t>1@159</w:t>
            </w:r>
          </w:p>
        </w:tc>
      </w:tr>
      <w:tr w:rsidR="00256885" w:rsidRPr="00527373" w14:paraId="24EA979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E13AE"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5ABF7"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2ED9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16414" w14:textId="77777777" w:rsidR="00256885" w:rsidRPr="00527373" w:rsidRDefault="00256885" w:rsidP="00FC329D">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9277C"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CA02E"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9E047" w14:textId="77777777" w:rsidR="00256885" w:rsidRPr="00527373" w:rsidRDefault="00256885" w:rsidP="00FC329D">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DB5E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8E61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BEF10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1144D"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48C63" w14:textId="77777777" w:rsidR="00256885" w:rsidRPr="00527373" w:rsidRDefault="00256885" w:rsidP="00FC329D">
            <w:pPr>
              <w:pStyle w:val="TAC"/>
            </w:pPr>
            <w:r w:rsidRPr="00527373">
              <w:t>1@0</w:t>
            </w:r>
          </w:p>
        </w:tc>
      </w:tr>
      <w:tr w:rsidR="00256885" w:rsidRPr="00527373" w14:paraId="72CC24A9"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C586AB" w14:textId="77777777" w:rsidR="00256885" w:rsidRPr="00527373" w:rsidRDefault="00256885" w:rsidP="00FC329D">
            <w:pPr>
              <w:pStyle w:val="TAH"/>
            </w:pPr>
            <w:r w:rsidRPr="00527373">
              <w:t>Test Setting for DC_28A_n77A Configuration</w:t>
            </w:r>
          </w:p>
        </w:tc>
      </w:tr>
      <w:tr w:rsidR="00256885" w:rsidRPr="00527373" w14:paraId="34CED6F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75FBB"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057FB"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C2A39"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CB814"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EEBC5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C571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595A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2BC79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5D3F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15CD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42B42"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C3375" w14:textId="77777777" w:rsidR="00256885" w:rsidRPr="00527373" w:rsidRDefault="00256885" w:rsidP="00FC329D">
            <w:pPr>
              <w:pStyle w:val="TAC"/>
            </w:pPr>
            <w:r w:rsidRPr="00527373">
              <w:t>1@0</w:t>
            </w:r>
          </w:p>
        </w:tc>
      </w:tr>
      <w:tr w:rsidR="00256885" w:rsidRPr="00527373" w14:paraId="377332B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A6652"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463C1"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3C8A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51A23"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89365"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B6C0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AFB7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DD84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FDFB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6058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E358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75134" w14:textId="77777777" w:rsidR="00256885" w:rsidRPr="00527373" w:rsidRDefault="00256885" w:rsidP="00FC329D">
            <w:pPr>
              <w:pStyle w:val="TAC"/>
            </w:pPr>
            <w:r w:rsidRPr="00527373">
              <w:t>1@158</w:t>
            </w:r>
          </w:p>
        </w:tc>
      </w:tr>
      <w:tr w:rsidR="00256885" w:rsidRPr="00527373" w14:paraId="2B88700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6CCBC7"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6776"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7EF5C"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67FED"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68954"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F3A6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5F4D1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1C56F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425BF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CED8B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CB0F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E86DB" w14:textId="77777777" w:rsidR="00256885" w:rsidRPr="00527373" w:rsidRDefault="00256885" w:rsidP="00FC329D">
            <w:pPr>
              <w:pStyle w:val="TAC"/>
            </w:pPr>
            <w:r w:rsidRPr="00527373">
              <w:t>1@130</w:t>
            </w:r>
          </w:p>
        </w:tc>
      </w:tr>
      <w:tr w:rsidR="00256885" w:rsidRPr="00527373" w14:paraId="343CE7B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3E88AC" w14:textId="77777777" w:rsidR="00256885" w:rsidRPr="00527373" w:rsidRDefault="00256885" w:rsidP="00FC329D">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DF6F0"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747D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B668F"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A4DEB" w14:textId="77777777" w:rsidR="00256885" w:rsidRPr="00527373" w:rsidRDefault="00256885" w:rsidP="00FC329D">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C25A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C9BF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7D34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048D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B847D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8B8C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4A00E" w14:textId="77777777" w:rsidR="00256885" w:rsidRPr="00527373" w:rsidRDefault="00256885" w:rsidP="00FC329D">
            <w:pPr>
              <w:pStyle w:val="TAC"/>
            </w:pPr>
            <w:r w:rsidRPr="00527373">
              <w:t>1@0</w:t>
            </w:r>
          </w:p>
        </w:tc>
      </w:tr>
      <w:tr w:rsidR="00256885" w:rsidRPr="00527373" w14:paraId="5307DBE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914A65"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FB70C"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DFD3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8B146"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5B965"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6585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7FD2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7FBE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47262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0901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3E8D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377170" w14:textId="77777777" w:rsidR="00256885" w:rsidRPr="00527373" w:rsidRDefault="00256885" w:rsidP="00FC329D">
            <w:pPr>
              <w:pStyle w:val="TAC"/>
            </w:pPr>
            <w:r w:rsidRPr="00527373">
              <w:t>1@0</w:t>
            </w:r>
          </w:p>
        </w:tc>
      </w:tr>
      <w:tr w:rsidR="00256885" w:rsidRPr="00527373" w14:paraId="586BE3E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8B533A"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4C803"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7A035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E074E"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AFCC0"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F1B2E"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28DD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8AB6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F3712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8682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0F74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BAF2B" w14:textId="77777777" w:rsidR="00256885" w:rsidRPr="00527373" w:rsidRDefault="00256885" w:rsidP="00FC329D">
            <w:pPr>
              <w:pStyle w:val="TAC"/>
            </w:pPr>
            <w:r w:rsidRPr="00527373">
              <w:t>1@272</w:t>
            </w:r>
          </w:p>
        </w:tc>
      </w:tr>
      <w:tr w:rsidR="00256885" w:rsidRPr="00527373" w14:paraId="5299F14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13FD19"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E1878B"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9A2B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D0F9"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4A46B" w14:textId="77777777" w:rsidR="00256885" w:rsidRPr="00527373" w:rsidRDefault="00256885" w:rsidP="00FC329D">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46D0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8267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18C3E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1F52F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FECA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7CC9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FAC18" w14:textId="77777777" w:rsidR="00256885" w:rsidRPr="00527373" w:rsidRDefault="00256885" w:rsidP="00FC329D">
            <w:pPr>
              <w:pStyle w:val="TAC"/>
            </w:pPr>
            <w:r w:rsidRPr="00527373">
              <w:t>1@0</w:t>
            </w:r>
          </w:p>
        </w:tc>
      </w:tr>
      <w:tr w:rsidR="00256885" w:rsidRPr="00527373" w14:paraId="1F685238" w14:textId="77777777" w:rsidTr="00FC329D">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6C930F6" w14:textId="77777777" w:rsidR="00256885" w:rsidRPr="00527373" w:rsidRDefault="00256885" w:rsidP="00FC329D">
            <w:pPr>
              <w:pStyle w:val="TAH"/>
            </w:pPr>
            <w:r w:rsidRPr="00527373">
              <w:t>Test Setting for DC_28A_n78A Configuration</w:t>
            </w:r>
          </w:p>
        </w:tc>
      </w:tr>
      <w:tr w:rsidR="00256885" w:rsidRPr="00527373" w14:paraId="18AD9B4D"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26E3C6"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FCC399"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E8A5E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31E870"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AECFD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68BCC1"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1E1AC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F6C00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32988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132D4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D6872" w14:textId="77777777" w:rsidR="00256885" w:rsidRPr="00527373" w:rsidRDefault="00256885" w:rsidP="00FC329D">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15C9ADB" w14:textId="77777777" w:rsidR="00256885" w:rsidRPr="00527373" w:rsidRDefault="00256885" w:rsidP="00FC329D">
            <w:pPr>
              <w:pStyle w:val="TAC"/>
            </w:pPr>
            <w:r w:rsidRPr="00527373">
              <w:t>1@0</w:t>
            </w:r>
          </w:p>
        </w:tc>
      </w:tr>
      <w:tr w:rsidR="00256885" w:rsidRPr="00527373" w14:paraId="4DA3E213"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2BA759"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BFDB05"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4238E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8E4AA3"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D2430E"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6342E2"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09A6E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55AF3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30622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32EF8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1AE037" w14:textId="77777777" w:rsidR="00256885" w:rsidRPr="00527373" w:rsidRDefault="00256885" w:rsidP="00FC329D">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01841DF" w14:textId="77777777" w:rsidR="00256885" w:rsidRPr="00527373" w:rsidRDefault="00256885" w:rsidP="00FC329D">
            <w:pPr>
              <w:pStyle w:val="TAC"/>
            </w:pPr>
            <w:r w:rsidRPr="00527373">
              <w:t>1@272</w:t>
            </w:r>
          </w:p>
        </w:tc>
      </w:tr>
      <w:tr w:rsidR="00256885" w:rsidRPr="00527373" w14:paraId="1B66309C"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24D97B"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B810B5"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65E577"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20EDC9"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4EEC8B"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D576FF"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43011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8C6FE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AE718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46FD46"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6F322F" w14:textId="77777777" w:rsidR="00256885" w:rsidRPr="00527373" w:rsidRDefault="00256885" w:rsidP="00FC329D">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BE5010C" w14:textId="77777777" w:rsidR="00256885" w:rsidRPr="00527373" w:rsidRDefault="00256885" w:rsidP="00FC329D">
            <w:pPr>
              <w:pStyle w:val="TAC"/>
            </w:pPr>
            <w:r w:rsidRPr="00527373">
              <w:t>1@272</w:t>
            </w:r>
          </w:p>
        </w:tc>
      </w:tr>
      <w:tr w:rsidR="00256885" w:rsidRPr="00527373" w14:paraId="53199F45"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637EE7"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084088"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A0685D"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09227"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8397E5"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66E8BC"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FB452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9875E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F01A7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498F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DCB25E" w14:textId="77777777" w:rsidR="00256885" w:rsidRPr="00527373" w:rsidRDefault="00256885" w:rsidP="00FC329D">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AB37EEF" w14:textId="77777777" w:rsidR="00256885" w:rsidRPr="00527373" w:rsidRDefault="00256885" w:rsidP="00FC329D">
            <w:pPr>
              <w:pStyle w:val="TAC"/>
            </w:pPr>
            <w:r w:rsidRPr="00527373">
              <w:t>1@190</w:t>
            </w:r>
          </w:p>
        </w:tc>
      </w:tr>
      <w:tr w:rsidR="00256885" w:rsidRPr="00527373" w14:paraId="4A2223A7" w14:textId="77777777" w:rsidTr="00FC329D">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FFEB11"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E9AC37" w14:textId="77777777" w:rsidR="00256885" w:rsidRPr="00527373" w:rsidRDefault="00256885" w:rsidP="00FC329D">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B8086E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C54735" w14:textId="77777777" w:rsidR="00256885" w:rsidRPr="00527373" w:rsidRDefault="00256885" w:rsidP="00FC329D">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498190"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FC4BD3"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F5C7A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FA128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A4FD5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7AC9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C55A0E" w14:textId="77777777" w:rsidR="00256885" w:rsidRPr="00527373" w:rsidRDefault="00256885" w:rsidP="00FC329D">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C1C70D9" w14:textId="77777777" w:rsidR="00256885" w:rsidRPr="00527373" w:rsidRDefault="00256885" w:rsidP="00FC329D">
            <w:pPr>
              <w:pStyle w:val="TAC"/>
            </w:pPr>
            <w:r w:rsidRPr="00527373">
              <w:t>1@0</w:t>
            </w:r>
          </w:p>
        </w:tc>
      </w:tr>
      <w:tr w:rsidR="00256885" w:rsidRPr="00527373" w14:paraId="1ABEDF4F"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BE89F3" w14:textId="77777777" w:rsidR="00256885" w:rsidRPr="00527373" w:rsidRDefault="00256885" w:rsidP="00FC329D">
            <w:pPr>
              <w:pStyle w:val="TAH"/>
            </w:pPr>
            <w:r w:rsidRPr="00527373">
              <w:t>Test Setting for DC_28A_n79A Configuration</w:t>
            </w:r>
          </w:p>
        </w:tc>
      </w:tr>
      <w:tr w:rsidR="00256885" w:rsidRPr="00527373" w14:paraId="6CD5BD2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899DBC" w14:textId="77777777" w:rsidR="00256885" w:rsidRPr="00527373" w:rsidRDefault="00256885" w:rsidP="00FC329D">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50C70" w14:textId="77777777" w:rsidR="00256885" w:rsidRPr="00527373" w:rsidRDefault="00256885" w:rsidP="00FC329D">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B080B" w14:textId="77777777" w:rsidR="00256885" w:rsidRPr="00527373" w:rsidRDefault="00256885" w:rsidP="00FC329D">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20624A" w14:textId="77777777" w:rsidR="00256885" w:rsidRPr="00527373" w:rsidRDefault="00256885" w:rsidP="00FC329D">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6797FB" w14:textId="77777777" w:rsidR="00256885" w:rsidRPr="00527373" w:rsidRDefault="00256885" w:rsidP="00FC329D">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E75FD" w14:textId="77777777" w:rsidR="00256885" w:rsidRPr="00527373" w:rsidRDefault="00256885" w:rsidP="00FC329D">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143DA" w14:textId="77777777" w:rsidR="00256885" w:rsidRPr="00527373" w:rsidRDefault="00256885" w:rsidP="00FC329D">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4CCFA" w14:textId="77777777" w:rsidR="00256885" w:rsidRPr="00527373" w:rsidRDefault="00256885" w:rsidP="00FC329D">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C850EF" w14:textId="77777777" w:rsidR="00256885" w:rsidRPr="00527373" w:rsidRDefault="00256885" w:rsidP="00FC329D">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D5D0EB" w14:textId="77777777" w:rsidR="00256885" w:rsidRPr="00527373" w:rsidRDefault="00256885" w:rsidP="00FC329D">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C9706" w14:textId="77777777" w:rsidR="00256885" w:rsidRPr="00527373" w:rsidRDefault="00256885" w:rsidP="00FC329D">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A77E0" w14:textId="77777777" w:rsidR="00256885" w:rsidRPr="00527373" w:rsidRDefault="00256885" w:rsidP="00FC329D">
            <w:pPr>
              <w:pStyle w:val="TAC"/>
            </w:pPr>
            <w:r w:rsidRPr="00527373">
              <w:rPr>
                <w:rFonts w:cs="Arial"/>
                <w:color w:val="000000"/>
                <w:szCs w:val="18"/>
              </w:rPr>
              <w:t>1@272</w:t>
            </w:r>
          </w:p>
        </w:tc>
      </w:tr>
      <w:tr w:rsidR="00256885" w:rsidRPr="00527373" w14:paraId="6D3607E3"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C6018B" w14:textId="77777777" w:rsidR="00256885" w:rsidRPr="00527373" w:rsidRDefault="00256885" w:rsidP="00FC329D">
            <w:pPr>
              <w:pStyle w:val="TAH"/>
            </w:pPr>
            <w:r w:rsidRPr="00527373">
              <w:t>Test Setting for DC_30A_n5A Configuration</w:t>
            </w:r>
          </w:p>
        </w:tc>
      </w:tr>
      <w:tr w:rsidR="00256885" w:rsidRPr="00527373" w14:paraId="2E1C9C4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D979DD"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4EA6D" w14:textId="77777777" w:rsidR="00256885" w:rsidRPr="00527373" w:rsidRDefault="00256885" w:rsidP="00FC329D">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23AF3"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C76EE" w14:textId="77777777" w:rsidR="00256885" w:rsidRPr="00527373" w:rsidRDefault="00256885" w:rsidP="00FC329D">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B9600"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65C7D" w14:textId="77777777" w:rsidR="00256885" w:rsidRPr="00527373" w:rsidRDefault="00256885" w:rsidP="00FC329D">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56DCC2"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5FE4E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D575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6DAF1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35F40" w14:textId="77777777" w:rsidR="00256885" w:rsidRPr="00527373" w:rsidRDefault="00256885" w:rsidP="00FC329D">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9D5D1" w14:textId="77777777" w:rsidR="00256885" w:rsidRPr="00527373" w:rsidRDefault="00256885" w:rsidP="00FC329D">
            <w:pPr>
              <w:pStyle w:val="TAC"/>
            </w:pPr>
            <w:r w:rsidRPr="00527373">
              <w:t>1@105</w:t>
            </w:r>
          </w:p>
        </w:tc>
      </w:tr>
      <w:tr w:rsidR="00256885" w:rsidRPr="00527373" w14:paraId="23576622"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4121B" w14:textId="77777777" w:rsidR="00256885" w:rsidRPr="00527373" w:rsidRDefault="00256885" w:rsidP="00FC329D">
            <w:pPr>
              <w:pStyle w:val="TAH"/>
            </w:pPr>
            <w:r w:rsidRPr="00527373">
              <w:t>Test Settings for DC_39A_n41A Configuration</w:t>
            </w:r>
          </w:p>
        </w:tc>
      </w:tr>
      <w:tr w:rsidR="00256885" w:rsidRPr="00527373" w14:paraId="1FF8E3A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5F566"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43C18" w14:textId="77777777" w:rsidR="00256885" w:rsidRPr="00527373" w:rsidRDefault="00256885" w:rsidP="00FC329D">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2503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272D"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4BC38"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5919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91F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EB1F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AA9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6519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54642"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50621" w14:textId="77777777" w:rsidR="00256885" w:rsidRPr="00527373" w:rsidRDefault="00256885" w:rsidP="00FC329D">
            <w:pPr>
              <w:pStyle w:val="TAC"/>
            </w:pPr>
            <w:r w:rsidRPr="00527373">
              <w:t>1@272</w:t>
            </w:r>
          </w:p>
        </w:tc>
      </w:tr>
      <w:tr w:rsidR="00256885" w:rsidRPr="00527373" w14:paraId="4883C8B1"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4231F8" w14:textId="77777777" w:rsidR="00256885" w:rsidRPr="00527373" w:rsidRDefault="00256885" w:rsidP="00FC329D">
            <w:pPr>
              <w:pStyle w:val="TAH"/>
            </w:pPr>
            <w:r w:rsidRPr="00527373">
              <w:t>Test Settings for DC_39A_n79A Configuration</w:t>
            </w:r>
          </w:p>
        </w:tc>
      </w:tr>
      <w:tr w:rsidR="00256885" w:rsidRPr="00527373" w14:paraId="3D41595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700BA"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8B8E" w14:textId="77777777" w:rsidR="00256885" w:rsidRPr="00527373" w:rsidRDefault="00256885" w:rsidP="00FC329D">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D91F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973D"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79EDA"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0B0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1FE2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1277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EAB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FD98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7E2BD"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21AF8" w14:textId="77777777" w:rsidR="00256885" w:rsidRPr="00527373" w:rsidRDefault="00256885" w:rsidP="00FC329D">
            <w:pPr>
              <w:pStyle w:val="TAC"/>
            </w:pPr>
            <w:r w:rsidRPr="00527373">
              <w:t>1@146</w:t>
            </w:r>
          </w:p>
        </w:tc>
      </w:tr>
      <w:tr w:rsidR="00256885" w:rsidRPr="00527373" w14:paraId="17F440E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0C14E7"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8A964B" w14:textId="77777777" w:rsidR="00256885" w:rsidRPr="00527373" w:rsidRDefault="00256885" w:rsidP="00FC329D">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493D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9760DD"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6BD101" w14:textId="77777777" w:rsidR="00256885" w:rsidRPr="00527373" w:rsidRDefault="00256885" w:rsidP="00FC329D">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E0195"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F927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290D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EB1EA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0406B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2AC1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DF3F" w14:textId="77777777" w:rsidR="00256885" w:rsidRPr="00527373" w:rsidRDefault="00256885" w:rsidP="00FC329D">
            <w:pPr>
              <w:pStyle w:val="TAC"/>
            </w:pPr>
            <w:r w:rsidRPr="00527373">
              <w:t>1@0</w:t>
            </w:r>
          </w:p>
        </w:tc>
      </w:tr>
      <w:tr w:rsidR="00256885" w:rsidRPr="00527373" w14:paraId="78C52A9B"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6B205C" w14:textId="77777777" w:rsidR="00256885" w:rsidRPr="00527373" w:rsidRDefault="00256885" w:rsidP="00FC329D">
            <w:pPr>
              <w:pStyle w:val="TAH"/>
            </w:pPr>
            <w:r w:rsidRPr="00527373">
              <w:t>Test Settings for DC_40A_n1A Configuration</w:t>
            </w:r>
          </w:p>
        </w:tc>
      </w:tr>
      <w:tr w:rsidR="00256885" w:rsidRPr="00527373" w14:paraId="22C6DEE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07D8F"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DDBD87"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CB11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1CEE3" w14:textId="77777777" w:rsidR="00256885" w:rsidRPr="00527373" w:rsidRDefault="00256885" w:rsidP="00FC329D">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CAC204"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1EE5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1661B"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7063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6D8E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BFD3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F1FE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F67A83" w14:textId="77777777" w:rsidR="00256885" w:rsidRPr="00527373" w:rsidRDefault="00256885" w:rsidP="00FC329D">
            <w:pPr>
              <w:pStyle w:val="TAC"/>
            </w:pPr>
            <w:r w:rsidRPr="00527373">
              <w:t>1@0</w:t>
            </w:r>
          </w:p>
        </w:tc>
      </w:tr>
      <w:tr w:rsidR="00256885" w:rsidRPr="00527373" w14:paraId="2E8C69D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18880"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E6EC4"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C2DFE"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D4C7B" w14:textId="77777777" w:rsidR="00256885" w:rsidRPr="00527373" w:rsidRDefault="00256885" w:rsidP="00FC329D">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BD10C"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F5BF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85C84"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32047E"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34FD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7A742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794F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BF2C0" w14:textId="77777777" w:rsidR="00256885" w:rsidRPr="00527373" w:rsidRDefault="00256885" w:rsidP="00FC329D">
            <w:pPr>
              <w:pStyle w:val="TAC"/>
            </w:pPr>
            <w:r w:rsidRPr="00527373">
              <w:t>1@0</w:t>
            </w:r>
          </w:p>
        </w:tc>
      </w:tr>
      <w:tr w:rsidR="00256885" w:rsidRPr="00527373" w14:paraId="414A4BF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C46E5C"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AADCB"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A0D94"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7AF85" w14:textId="77777777" w:rsidR="00256885" w:rsidRPr="00527373" w:rsidRDefault="00256885" w:rsidP="00FC329D">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C5697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BE68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6A866"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271A1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2181D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7EA42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CCCA7"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F40401" w14:textId="77777777" w:rsidR="00256885" w:rsidRPr="00527373" w:rsidRDefault="00256885" w:rsidP="00FC329D">
            <w:pPr>
              <w:pStyle w:val="TAC"/>
            </w:pPr>
            <w:r w:rsidRPr="00527373">
              <w:t>1@81</w:t>
            </w:r>
          </w:p>
        </w:tc>
      </w:tr>
      <w:tr w:rsidR="00256885" w:rsidRPr="00527373" w14:paraId="4B18DC1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512602"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C0E6A"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1E3BC"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FA5412" w14:textId="77777777" w:rsidR="00256885" w:rsidRPr="00527373" w:rsidRDefault="00256885" w:rsidP="00FC329D">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78404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5F86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815E9"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D5AD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A2EA1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FB0AC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D89A3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19689" w14:textId="77777777" w:rsidR="00256885" w:rsidRPr="00527373" w:rsidRDefault="00256885" w:rsidP="00FC329D">
            <w:pPr>
              <w:pStyle w:val="TAC"/>
            </w:pPr>
            <w:r w:rsidRPr="00527373">
              <w:t>1@0</w:t>
            </w:r>
          </w:p>
        </w:tc>
      </w:tr>
      <w:tr w:rsidR="00256885" w:rsidRPr="00527373" w14:paraId="4BE8D97F"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C01B6D" w14:textId="77777777" w:rsidR="00256885" w:rsidRPr="00527373" w:rsidRDefault="00256885" w:rsidP="00FC329D">
            <w:pPr>
              <w:pStyle w:val="TAH"/>
            </w:pPr>
            <w:r w:rsidRPr="00527373">
              <w:t>Test Settings for DC_40A_n41A Configuration</w:t>
            </w:r>
          </w:p>
        </w:tc>
      </w:tr>
      <w:tr w:rsidR="00256885" w:rsidRPr="00527373" w14:paraId="1BCD15B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CC01E"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316B8"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B3FD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C5739"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AE9F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E94C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E6D4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35EF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DF9B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2148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B906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CE0A" w14:textId="77777777" w:rsidR="00256885" w:rsidRPr="00527373" w:rsidRDefault="00256885" w:rsidP="00FC329D">
            <w:pPr>
              <w:pStyle w:val="TAC"/>
            </w:pPr>
            <w:r w:rsidRPr="00527373">
              <w:t>1@0</w:t>
            </w:r>
          </w:p>
        </w:tc>
      </w:tr>
      <w:tr w:rsidR="00256885" w:rsidRPr="00527373" w14:paraId="2C70734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6331E" w14:textId="77777777" w:rsidR="00256885" w:rsidRPr="00527373" w:rsidRDefault="00256885" w:rsidP="00FC329D">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3DD7D"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4EB37"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0588C"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1DC35"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9C61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0CB9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FA0B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A18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2034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532E1"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DCB64" w14:textId="77777777" w:rsidR="00256885" w:rsidRPr="00527373" w:rsidRDefault="00256885" w:rsidP="00FC329D">
            <w:pPr>
              <w:pStyle w:val="TAC"/>
            </w:pPr>
            <w:r w:rsidRPr="00527373">
              <w:t>1@272</w:t>
            </w:r>
          </w:p>
        </w:tc>
      </w:tr>
      <w:tr w:rsidR="00256885" w:rsidRPr="00527373" w14:paraId="113BAED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41EBF"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740E"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D21DD"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900E3"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3E9FF"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93D5"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8350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62D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44BD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D3A8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A8629" w14:textId="77777777" w:rsidR="00256885" w:rsidRPr="00527373" w:rsidRDefault="00256885" w:rsidP="00FC329D">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9B32D" w14:textId="77777777" w:rsidR="00256885" w:rsidRPr="00527373" w:rsidRDefault="00256885" w:rsidP="00FC329D">
            <w:pPr>
              <w:pStyle w:val="TAC"/>
            </w:pPr>
            <w:r w:rsidRPr="00527373">
              <w:t>1@272</w:t>
            </w:r>
          </w:p>
        </w:tc>
      </w:tr>
      <w:tr w:rsidR="00256885" w:rsidRPr="00527373" w14:paraId="138BFA8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AF8B15"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76CB6"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9251E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5D6902"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9233E4"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DD743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0394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FD5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17E7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DCFC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0899"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8AB99" w14:textId="77777777" w:rsidR="00256885" w:rsidRPr="00527373" w:rsidRDefault="00256885" w:rsidP="00FC329D">
            <w:pPr>
              <w:pStyle w:val="TAC"/>
            </w:pPr>
            <w:r w:rsidRPr="00527373">
              <w:t>1@272</w:t>
            </w:r>
          </w:p>
        </w:tc>
      </w:tr>
      <w:tr w:rsidR="00256885" w:rsidRPr="00527373" w14:paraId="70150E5E"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15EC3E" w14:textId="77777777" w:rsidR="00256885" w:rsidRPr="00527373" w:rsidRDefault="00256885" w:rsidP="00FC329D">
            <w:pPr>
              <w:pStyle w:val="TAH"/>
            </w:pPr>
            <w:r w:rsidRPr="00527373">
              <w:t>Test Settings for DC_40A_n78A Configuration</w:t>
            </w:r>
          </w:p>
        </w:tc>
      </w:tr>
      <w:tr w:rsidR="00256885" w:rsidRPr="00527373" w14:paraId="48C790B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D51220"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537B4"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6EBC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F0C3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4E111"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B146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A9B5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6565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AF32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4E740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558F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25585" w14:textId="77777777" w:rsidR="00256885" w:rsidRPr="00527373" w:rsidRDefault="00256885" w:rsidP="00FC329D">
            <w:pPr>
              <w:pStyle w:val="TAC"/>
            </w:pPr>
            <w:r w:rsidRPr="00527373">
              <w:t>1@79</w:t>
            </w:r>
          </w:p>
        </w:tc>
      </w:tr>
      <w:tr w:rsidR="00256885" w:rsidRPr="00527373" w14:paraId="4F7846A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81F5E"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823ED"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71F93"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33A92"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AC9A8"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70AF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CBD3D"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48B4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0FEC8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1A05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093A6"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D3F0B" w14:textId="77777777" w:rsidR="00256885" w:rsidRPr="00527373" w:rsidRDefault="00256885" w:rsidP="00FC329D">
            <w:pPr>
              <w:pStyle w:val="TAC"/>
            </w:pPr>
            <w:r w:rsidRPr="00527373">
              <w:t>1@110</w:t>
            </w:r>
          </w:p>
        </w:tc>
      </w:tr>
      <w:tr w:rsidR="00256885" w:rsidRPr="00527373" w14:paraId="780541F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3BAE0A"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909E03"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A8D8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E4C6AC"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A6584E"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6551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A57D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9F90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3547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D1C3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B178BF"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22BC0" w14:textId="77777777" w:rsidR="00256885" w:rsidRPr="00527373" w:rsidRDefault="00256885" w:rsidP="00FC329D">
            <w:pPr>
              <w:pStyle w:val="TAC"/>
            </w:pPr>
            <w:r w:rsidRPr="00527373">
              <w:t>1@0</w:t>
            </w:r>
          </w:p>
        </w:tc>
      </w:tr>
      <w:tr w:rsidR="00256885" w:rsidRPr="00527373" w14:paraId="030167D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C052B4"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1C996"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F65A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A4E6B"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F278D"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D2D6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3B8C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5C8B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22DC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63441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74E6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739CD" w14:textId="77777777" w:rsidR="00256885" w:rsidRPr="00527373" w:rsidRDefault="00256885" w:rsidP="00FC329D">
            <w:pPr>
              <w:pStyle w:val="TAC"/>
            </w:pPr>
            <w:r w:rsidRPr="00527373">
              <w:t>1@234</w:t>
            </w:r>
          </w:p>
        </w:tc>
      </w:tr>
      <w:tr w:rsidR="00256885" w:rsidRPr="00527373" w14:paraId="24FAA01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921AE"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8DFF1B"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0990E"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C9DA7"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8FB57"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F133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02FC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96554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2C9D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16A57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65D9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1F6ED" w14:textId="77777777" w:rsidR="00256885" w:rsidRPr="00527373" w:rsidRDefault="00256885" w:rsidP="00FC329D">
            <w:pPr>
              <w:pStyle w:val="TAC"/>
            </w:pPr>
            <w:r w:rsidRPr="00527373">
              <w:t>1@29</w:t>
            </w:r>
          </w:p>
        </w:tc>
      </w:tr>
      <w:tr w:rsidR="00256885" w:rsidRPr="00527373" w14:paraId="4CBB508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DB67F8"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306CFD"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1DBD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EC585F"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6F8FF"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B293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960B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F899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D780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C1D9F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4A31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17D93" w14:textId="77777777" w:rsidR="00256885" w:rsidRPr="00527373" w:rsidRDefault="00256885" w:rsidP="00FC329D">
            <w:pPr>
              <w:pStyle w:val="TAC"/>
            </w:pPr>
            <w:r w:rsidRPr="00527373">
              <w:t>1@50</w:t>
            </w:r>
          </w:p>
        </w:tc>
      </w:tr>
      <w:tr w:rsidR="00256885" w:rsidRPr="00527373" w14:paraId="53034F3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D7355"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E5C5F"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FA6FD8"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A18851"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72C8B"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4B547" w14:textId="77777777" w:rsidR="00256885" w:rsidRPr="00527373" w:rsidRDefault="00256885" w:rsidP="00FC329D">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B240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822C7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F7CE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6CCC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AF6F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12132" w14:textId="77777777" w:rsidR="00256885" w:rsidRPr="00527373" w:rsidRDefault="00256885" w:rsidP="00FC329D">
            <w:pPr>
              <w:pStyle w:val="TAC"/>
            </w:pPr>
            <w:r w:rsidRPr="00527373">
              <w:t>1@272</w:t>
            </w:r>
          </w:p>
        </w:tc>
      </w:tr>
      <w:tr w:rsidR="00256885" w:rsidRPr="00527373" w14:paraId="477FDB8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0382FE"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52E14"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858D02"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7F5419"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A432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5986"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3D525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8D3D7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B878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0AE73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5D49E"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A99ED" w14:textId="77777777" w:rsidR="00256885" w:rsidRPr="00527373" w:rsidRDefault="00256885" w:rsidP="00FC329D">
            <w:pPr>
              <w:pStyle w:val="TAC"/>
            </w:pPr>
            <w:r w:rsidRPr="00527373">
              <w:t>1@0</w:t>
            </w:r>
          </w:p>
        </w:tc>
      </w:tr>
      <w:tr w:rsidR="00256885" w:rsidRPr="00527373" w14:paraId="29CCFE9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6DB36" w14:textId="77777777" w:rsidR="00256885" w:rsidRPr="00527373" w:rsidRDefault="00256885" w:rsidP="00FC329D">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46D6C"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6BB07"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1B982"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69262"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1A917F"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C6B1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B4FC7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53F8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3455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8A52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39A23" w14:textId="77777777" w:rsidR="00256885" w:rsidRPr="00527373" w:rsidRDefault="00256885" w:rsidP="00FC329D">
            <w:pPr>
              <w:pStyle w:val="TAC"/>
            </w:pPr>
            <w:r w:rsidRPr="00527373">
              <w:t>1@110</w:t>
            </w:r>
          </w:p>
        </w:tc>
      </w:tr>
      <w:tr w:rsidR="00256885" w:rsidRPr="00527373" w14:paraId="2FEE7B3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4ECFF3" w14:textId="77777777" w:rsidR="00256885" w:rsidRPr="00527373" w:rsidRDefault="00256885" w:rsidP="00FC329D">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8C7DDC"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53FE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27398"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93170"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A576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7C95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34981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BAFFF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F9C81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E311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EEAB1" w14:textId="77777777" w:rsidR="00256885" w:rsidRPr="00527373" w:rsidRDefault="00256885" w:rsidP="00FC329D">
            <w:pPr>
              <w:pStyle w:val="TAC"/>
            </w:pPr>
            <w:r w:rsidRPr="00527373">
              <w:t>1@155</w:t>
            </w:r>
          </w:p>
        </w:tc>
      </w:tr>
      <w:tr w:rsidR="00256885" w:rsidRPr="00527373" w14:paraId="6A24774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AC593" w14:textId="77777777" w:rsidR="00256885" w:rsidRPr="00527373" w:rsidRDefault="00256885" w:rsidP="00FC329D">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A8041"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970E29"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71ED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508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877B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5CEA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C572F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97F9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FE33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BE93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F3DD8" w14:textId="77777777" w:rsidR="00256885" w:rsidRPr="00527373" w:rsidRDefault="00256885" w:rsidP="00FC329D">
            <w:pPr>
              <w:pStyle w:val="TAC"/>
            </w:pPr>
            <w:r w:rsidRPr="00527373">
              <w:t>1@183</w:t>
            </w:r>
          </w:p>
        </w:tc>
      </w:tr>
      <w:tr w:rsidR="00256885" w:rsidRPr="00527373" w14:paraId="0DD7614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001F7B" w14:textId="77777777" w:rsidR="00256885" w:rsidRPr="00527373" w:rsidRDefault="00256885" w:rsidP="00FC329D">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478DD" w14:textId="77777777" w:rsidR="00256885" w:rsidRPr="00527373" w:rsidRDefault="00256885" w:rsidP="00FC329D">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5DA58F"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5084F"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CA2B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3BA63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4745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D0A1F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E1A76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0885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A5A1A"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F66CC" w14:textId="77777777" w:rsidR="00256885" w:rsidRPr="00527373" w:rsidRDefault="00256885" w:rsidP="00FC329D">
            <w:pPr>
              <w:pStyle w:val="TAC"/>
            </w:pPr>
            <w:r w:rsidRPr="00527373">
              <w:t>1@272</w:t>
            </w:r>
          </w:p>
        </w:tc>
      </w:tr>
      <w:tr w:rsidR="00256885" w:rsidRPr="00527373" w14:paraId="4BDA9DA3"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BC7B80" w14:textId="77777777" w:rsidR="00256885" w:rsidRPr="00527373" w:rsidRDefault="00256885" w:rsidP="00FC329D">
            <w:pPr>
              <w:pStyle w:val="TAH"/>
            </w:pPr>
            <w:r w:rsidRPr="00527373">
              <w:t>Test Settings for DC_41A_n77A Configuration</w:t>
            </w:r>
          </w:p>
        </w:tc>
      </w:tr>
      <w:tr w:rsidR="00256885" w:rsidRPr="00527373" w14:paraId="46718750"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DE62A3"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ADAB0"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452BF"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76E2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9EFA3"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B2AC3"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45FE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0958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66AF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823B4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9F44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2D6E" w14:textId="77777777" w:rsidR="00256885" w:rsidRPr="00527373" w:rsidRDefault="00256885" w:rsidP="00FC329D">
            <w:pPr>
              <w:pStyle w:val="TAC"/>
            </w:pPr>
            <w:r w:rsidRPr="00527373">
              <w:t>1@0</w:t>
            </w:r>
          </w:p>
        </w:tc>
      </w:tr>
      <w:tr w:rsidR="00256885" w:rsidRPr="00527373" w14:paraId="6879227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60E44E"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2333E9"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8B7EF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26D06"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D47EF"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D83FA"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CD3B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03727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4B2EA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973F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2A6A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0C318" w14:textId="77777777" w:rsidR="00256885" w:rsidRPr="00527373" w:rsidRDefault="00256885" w:rsidP="00FC329D">
            <w:pPr>
              <w:pStyle w:val="TAC"/>
            </w:pPr>
            <w:r w:rsidRPr="00527373">
              <w:t>1@185</w:t>
            </w:r>
          </w:p>
        </w:tc>
      </w:tr>
      <w:tr w:rsidR="00256885" w:rsidRPr="00527373" w14:paraId="62D68E8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B4822"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AF63A"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4D98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ABED5"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7A53A"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A9696"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FBD4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D1CE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3A376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C962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C93C4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AF930" w14:textId="77777777" w:rsidR="00256885" w:rsidRPr="00527373" w:rsidRDefault="00256885" w:rsidP="00FC329D">
            <w:pPr>
              <w:pStyle w:val="TAC"/>
            </w:pPr>
            <w:r w:rsidRPr="00527373">
              <w:t>1@57</w:t>
            </w:r>
          </w:p>
        </w:tc>
      </w:tr>
      <w:tr w:rsidR="00256885" w:rsidRPr="00527373" w14:paraId="2C3B4CD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61CE4"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F46D9"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BDBB83"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F71C5"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C82F5" w14:textId="77777777" w:rsidR="00256885" w:rsidRPr="00527373" w:rsidRDefault="00256885" w:rsidP="00FC329D">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8DC8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0F39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EE6A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3E1A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55C2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0CF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A5BAA" w14:textId="77777777" w:rsidR="00256885" w:rsidRPr="00527373" w:rsidRDefault="00256885" w:rsidP="00FC329D">
            <w:pPr>
              <w:pStyle w:val="TAC"/>
            </w:pPr>
            <w:r w:rsidRPr="00527373">
              <w:t>1@0</w:t>
            </w:r>
          </w:p>
        </w:tc>
      </w:tr>
      <w:tr w:rsidR="00256885" w:rsidRPr="00527373" w14:paraId="1D1B46D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0BEC1"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2F7B7"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5D5D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A4379"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2B37AC"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39C9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B6EA1"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FD04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154F8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939A0"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47676"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13D58" w14:textId="77777777" w:rsidR="00256885" w:rsidRPr="00527373" w:rsidRDefault="00256885" w:rsidP="00FC329D">
            <w:pPr>
              <w:pStyle w:val="TAC"/>
            </w:pPr>
            <w:r w:rsidRPr="00527373">
              <w:t>1@0</w:t>
            </w:r>
          </w:p>
        </w:tc>
      </w:tr>
      <w:tr w:rsidR="00256885" w:rsidRPr="00527373" w14:paraId="636BFB7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8956B"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090D60"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2FE1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B30AB"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6E84F"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B16E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9C36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BB190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BBA84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3DFB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98E13"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C43A5" w14:textId="77777777" w:rsidR="00256885" w:rsidRPr="00527373" w:rsidRDefault="00256885" w:rsidP="00FC329D">
            <w:pPr>
              <w:pStyle w:val="TAC"/>
            </w:pPr>
            <w:r w:rsidRPr="00527373">
              <w:t>1@201</w:t>
            </w:r>
          </w:p>
        </w:tc>
      </w:tr>
      <w:tr w:rsidR="00256885" w:rsidRPr="00527373" w14:paraId="6046D45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9BCF7D" w14:textId="77777777" w:rsidR="00256885" w:rsidRPr="00527373" w:rsidRDefault="00256885" w:rsidP="00FC329D">
            <w:pPr>
              <w:pStyle w:val="TAC"/>
            </w:pPr>
            <w:r w:rsidRPr="0052737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3C986"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6EEB9"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010F43"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3784D"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AD84C"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8A98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BCC30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2268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DDCE9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C09E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54EA5" w14:textId="77777777" w:rsidR="00256885" w:rsidRPr="00527373" w:rsidRDefault="00256885" w:rsidP="00FC329D">
            <w:pPr>
              <w:pStyle w:val="TAC"/>
            </w:pPr>
            <w:r w:rsidRPr="00527373">
              <w:t>1@46</w:t>
            </w:r>
          </w:p>
        </w:tc>
      </w:tr>
      <w:tr w:rsidR="00256885" w:rsidRPr="00527373" w14:paraId="1FE910E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D5451"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8762C"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CA7283"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80772"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283FE"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E907A"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94CB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F0213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37A2B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6AD90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45CA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413D1" w14:textId="77777777" w:rsidR="00256885" w:rsidRPr="00527373" w:rsidRDefault="00256885" w:rsidP="00FC329D">
            <w:pPr>
              <w:pStyle w:val="TAC"/>
            </w:pPr>
            <w:r w:rsidRPr="00527373">
              <w:t>1@214</w:t>
            </w:r>
          </w:p>
        </w:tc>
      </w:tr>
      <w:tr w:rsidR="00256885" w:rsidRPr="00527373" w14:paraId="62A8CAC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9DE1C" w14:textId="77777777" w:rsidR="00256885" w:rsidRPr="00527373" w:rsidRDefault="00256885" w:rsidP="00FC329D">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AA580"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7BE45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F4747D"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5BBCD"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A2598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1506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8680B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05E67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68581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7A4B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8170B" w14:textId="77777777" w:rsidR="00256885" w:rsidRPr="00527373" w:rsidRDefault="00256885" w:rsidP="00FC329D">
            <w:pPr>
              <w:pStyle w:val="TAC"/>
            </w:pPr>
            <w:r w:rsidRPr="00527373">
              <w:t>1@29</w:t>
            </w:r>
          </w:p>
        </w:tc>
      </w:tr>
      <w:tr w:rsidR="00256885" w:rsidRPr="00527373" w14:paraId="619EE13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78F118" w14:textId="77777777" w:rsidR="00256885" w:rsidRPr="00527373" w:rsidRDefault="00256885" w:rsidP="00FC329D">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5D84C"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7A663"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713E8"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13935B"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8EF5D"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38C7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BF93B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34E4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E5EA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2A967"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9A1BF" w14:textId="77777777" w:rsidR="00256885" w:rsidRPr="00527373" w:rsidRDefault="00256885" w:rsidP="00FC329D">
            <w:pPr>
              <w:pStyle w:val="TAC"/>
            </w:pPr>
            <w:r w:rsidRPr="00527373">
              <w:t>1@272</w:t>
            </w:r>
          </w:p>
        </w:tc>
      </w:tr>
      <w:tr w:rsidR="00256885" w:rsidRPr="00527373" w14:paraId="3EF8EEE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3404F5" w14:textId="77777777" w:rsidR="00256885" w:rsidRPr="00527373" w:rsidRDefault="00256885" w:rsidP="00FC329D">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EE108"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FBA1F4"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811ABB"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B52F8"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AE88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78D9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F87B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6314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C3FE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BC6ED"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B3550" w14:textId="77777777" w:rsidR="00256885" w:rsidRPr="00527373" w:rsidRDefault="00256885" w:rsidP="00FC329D">
            <w:pPr>
              <w:pStyle w:val="TAC"/>
            </w:pPr>
            <w:r w:rsidRPr="00527373">
              <w:t>1@0</w:t>
            </w:r>
          </w:p>
        </w:tc>
      </w:tr>
      <w:tr w:rsidR="00256885" w:rsidRPr="00527373" w14:paraId="1E4E129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F27154" w14:textId="77777777" w:rsidR="00256885" w:rsidRPr="00527373" w:rsidRDefault="00256885" w:rsidP="00FC329D">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29A0D"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CCC5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85431"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297D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719B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29E2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A371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0C0B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E96E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10FDC"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A5E3C" w14:textId="77777777" w:rsidR="00256885" w:rsidRPr="00527373" w:rsidRDefault="00256885" w:rsidP="00FC329D">
            <w:pPr>
              <w:pStyle w:val="TAC"/>
            </w:pPr>
            <w:r w:rsidRPr="00527373">
              <w:t>1@0</w:t>
            </w:r>
          </w:p>
        </w:tc>
      </w:tr>
      <w:tr w:rsidR="00256885" w:rsidRPr="00527373" w14:paraId="00D089F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2D03C0" w14:textId="77777777" w:rsidR="00256885" w:rsidRPr="00527373" w:rsidRDefault="00256885" w:rsidP="00FC329D">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F5BA1C"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1AA74"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24D54B"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77E15"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CAB5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52B66"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6ED44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1802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F31E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9AEC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D1DB23" w14:textId="77777777" w:rsidR="00256885" w:rsidRPr="00527373" w:rsidRDefault="00256885" w:rsidP="00FC329D">
            <w:pPr>
              <w:pStyle w:val="TAC"/>
            </w:pPr>
            <w:r w:rsidRPr="00527373">
              <w:t>1@272</w:t>
            </w:r>
          </w:p>
        </w:tc>
      </w:tr>
      <w:tr w:rsidR="00256885" w:rsidRPr="00527373" w14:paraId="7FB01BD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95757" w14:textId="77777777" w:rsidR="00256885" w:rsidRPr="00527373" w:rsidRDefault="00256885" w:rsidP="00FC329D">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A88E8F"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1BCC0"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62B917"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368B1"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4372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3A4F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C3F2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F36E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9E1D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97EC5"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135F7" w14:textId="77777777" w:rsidR="00256885" w:rsidRPr="00527373" w:rsidRDefault="00256885" w:rsidP="00FC329D">
            <w:pPr>
              <w:pStyle w:val="TAC"/>
            </w:pPr>
            <w:r w:rsidRPr="00527373">
              <w:t>1@0</w:t>
            </w:r>
          </w:p>
        </w:tc>
      </w:tr>
      <w:tr w:rsidR="00256885" w:rsidRPr="00527373" w14:paraId="297B196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A1D5E" w14:textId="77777777" w:rsidR="00256885" w:rsidRPr="00527373" w:rsidRDefault="00256885" w:rsidP="00FC329D">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57398"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05CE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88C63"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4EB1F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D5C1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1D92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43C8D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CB1A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B738F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04C04"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126D2" w14:textId="77777777" w:rsidR="00256885" w:rsidRPr="00527373" w:rsidRDefault="00256885" w:rsidP="00FC329D">
            <w:pPr>
              <w:pStyle w:val="TAC"/>
            </w:pPr>
            <w:r w:rsidRPr="00527373">
              <w:t>1@161</w:t>
            </w:r>
          </w:p>
        </w:tc>
      </w:tr>
      <w:tr w:rsidR="00256885" w:rsidRPr="00527373" w14:paraId="7E96A37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89AF4C" w14:textId="77777777" w:rsidR="00256885" w:rsidRPr="00527373" w:rsidRDefault="00256885" w:rsidP="00FC329D">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16E9A0"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D7212"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F94C"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B1D3DD"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9BDC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20B67"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C4A5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4D5A0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397A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CFA91"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568EA" w14:textId="77777777" w:rsidR="00256885" w:rsidRPr="00527373" w:rsidRDefault="00256885" w:rsidP="00FC329D">
            <w:pPr>
              <w:pStyle w:val="TAC"/>
            </w:pPr>
            <w:r w:rsidRPr="00527373">
              <w:t>1@122</w:t>
            </w:r>
          </w:p>
        </w:tc>
      </w:tr>
      <w:tr w:rsidR="00256885" w:rsidRPr="00527373" w14:paraId="4A63AA1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ABB03" w14:textId="77777777" w:rsidR="00256885" w:rsidRPr="00527373" w:rsidRDefault="00256885" w:rsidP="00FC329D">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562BE"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9E837"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E73F9" w14:textId="77777777" w:rsidR="00256885" w:rsidRPr="00527373" w:rsidRDefault="00256885" w:rsidP="00FC329D">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40A2C"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7175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7714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40556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19304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CED4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88BF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AF1C" w14:textId="77777777" w:rsidR="00256885" w:rsidRPr="00527373" w:rsidRDefault="00256885" w:rsidP="00FC329D">
            <w:pPr>
              <w:pStyle w:val="TAC"/>
            </w:pPr>
            <w:r w:rsidRPr="00527373">
              <w:t>1@27</w:t>
            </w:r>
          </w:p>
        </w:tc>
      </w:tr>
      <w:tr w:rsidR="00256885" w:rsidRPr="00527373" w14:paraId="3D63D50C"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81749E" w14:textId="77777777" w:rsidR="00256885" w:rsidRPr="00527373" w:rsidRDefault="00256885" w:rsidP="00FC329D">
            <w:pPr>
              <w:pStyle w:val="TAH"/>
            </w:pPr>
            <w:r w:rsidRPr="00527373">
              <w:t>Test Settings for DC_41A_n78A Configuration</w:t>
            </w:r>
          </w:p>
        </w:tc>
      </w:tr>
      <w:tr w:rsidR="00256885" w:rsidRPr="00527373" w14:paraId="64D2470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10CBE"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82B7A0"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B76D4"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9A66AE"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61D583"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8D43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107DC"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97554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AF037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3FC0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9CEE0"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231EE" w14:textId="77777777" w:rsidR="00256885" w:rsidRPr="00527373" w:rsidRDefault="00256885" w:rsidP="00FC329D">
            <w:pPr>
              <w:pStyle w:val="TAC"/>
            </w:pPr>
            <w:r w:rsidRPr="00527373">
              <w:t>1@0</w:t>
            </w:r>
          </w:p>
        </w:tc>
      </w:tr>
      <w:tr w:rsidR="00256885" w:rsidRPr="00527373" w14:paraId="0E6D462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FBFA5C"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0904F"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6D0E5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B6803"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1F74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7735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0E50A"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F83F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600E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1C9E6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5365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1D962" w14:textId="77777777" w:rsidR="00256885" w:rsidRPr="00527373" w:rsidRDefault="00256885" w:rsidP="00FC329D">
            <w:pPr>
              <w:pStyle w:val="TAC"/>
            </w:pPr>
            <w:r w:rsidRPr="00527373">
              <w:t>1@185</w:t>
            </w:r>
          </w:p>
        </w:tc>
      </w:tr>
      <w:tr w:rsidR="00256885" w:rsidRPr="00527373" w14:paraId="290F29A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9A7A1"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9453"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6D68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17AA6"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AF837"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11B8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9600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050A6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C53C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5DA38"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17EA6"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453CA" w14:textId="77777777" w:rsidR="00256885" w:rsidRPr="00527373" w:rsidRDefault="00256885" w:rsidP="00FC329D">
            <w:pPr>
              <w:pStyle w:val="TAC"/>
            </w:pPr>
            <w:r w:rsidRPr="00527373">
              <w:t>1@272</w:t>
            </w:r>
          </w:p>
        </w:tc>
      </w:tr>
      <w:tr w:rsidR="00256885" w:rsidRPr="00527373" w14:paraId="353C7D3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E9BA7"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62C49"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DC57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4D0AA6"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9E406C"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A38F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82B6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75054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9258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17B9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0327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DDA4D" w14:textId="77777777" w:rsidR="00256885" w:rsidRPr="00527373" w:rsidRDefault="00256885" w:rsidP="00FC329D">
            <w:pPr>
              <w:pStyle w:val="TAC"/>
            </w:pPr>
            <w:r w:rsidRPr="00527373">
              <w:t>1@0</w:t>
            </w:r>
          </w:p>
        </w:tc>
      </w:tr>
      <w:tr w:rsidR="00256885" w:rsidRPr="00527373" w14:paraId="14053DE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D48A7"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9110C"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FE63B"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003C5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81724"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CC71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EF03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2114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9D7330"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58BA3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D08FB"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E4AB7" w14:textId="77777777" w:rsidR="00256885" w:rsidRPr="00527373" w:rsidRDefault="00256885" w:rsidP="00FC329D">
            <w:pPr>
              <w:pStyle w:val="TAC"/>
            </w:pPr>
            <w:r w:rsidRPr="00527373">
              <w:t>1@214</w:t>
            </w:r>
          </w:p>
        </w:tc>
      </w:tr>
      <w:tr w:rsidR="00256885" w:rsidRPr="00527373" w14:paraId="7F3AF3D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47E4B"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DBFA4"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DB97C"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1D21D"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69D57"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F07A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5142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6282B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3CA36F"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5698B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2D7195"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B3772" w14:textId="77777777" w:rsidR="00256885" w:rsidRPr="00527373" w:rsidRDefault="00256885" w:rsidP="00FC329D">
            <w:pPr>
              <w:pStyle w:val="TAC"/>
            </w:pPr>
            <w:r w:rsidRPr="00527373">
              <w:t>1@69</w:t>
            </w:r>
          </w:p>
        </w:tc>
      </w:tr>
      <w:tr w:rsidR="00256885" w:rsidRPr="00527373" w14:paraId="1204A7E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980CF"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F48DB"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5AFA97"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4C1E16"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B2AC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E6A3"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0ECF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F428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71DF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A6458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C73FD7"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8DA1F" w14:textId="77777777" w:rsidR="00256885" w:rsidRPr="00527373" w:rsidRDefault="00256885" w:rsidP="00FC329D">
            <w:pPr>
              <w:pStyle w:val="TAC"/>
            </w:pPr>
            <w:r w:rsidRPr="00527373">
              <w:t>1@0</w:t>
            </w:r>
          </w:p>
        </w:tc>
      </w:tr>
      <w:tr w:rsidR="00256885" w:rsidRPr="00527373" w14:paraId="458B4E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A97406"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4EBBD"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4782A"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62E08A"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CDC9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720C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1A4F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ACA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2FFE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6FD8B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AE817"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65F85" w14:textId="77777777" w:rsidR="00256885" w:rsidRPr="00527373" w:rsidRDefault="00256885" w:rsidP="00FC329D">
            <w:pPr>
              <w:pStyle w:val="TAC"/>
            </w:pPr>
            <w:r w:rsidRPr="00527373">
              <w:t>1@161</w:t>
            </w:r>
          </w:p>
        </w:tc>
      </w:tr>
      <w:tr w:rsidR="00256885" w:rsidRPr="00527373" w14:paraId="582F1F5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90900" w14:textId="77777777" w:rsidR="00256885" w:rsidRPr="00527373" w:rsidRDefault="00256885" w:rsidP="00FC329D">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AF208"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3FD1C"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22410"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DE749E"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CC67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585E4"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E2F1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50F56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3097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E2784"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EC958" w14:textId="77777777" w:rsidR="00256885" w:rsidRPr="00527373" w:rsidRDefault="00256885" w:rsidP="00FC329D">
            <w:pPr>
              <w:pStyle w:val="TAC"/>
            </w:pPr>
            <w:r w:rsidRPr="00527373">
              <w:t>1@0</w:t>
            </w:r>
          </w:p>
        </w:tc>
      </w:tr>
      <w:tr w:rsidR="00256885" w:rsidRPr="00527373" w14:paraId="7CF1EE6A"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3304B" w14:textId="77777777" w:rsidR="00256885" w:rsidRPr="00527373" w:rsidRDefault="00256885" w:rsidP="00FC329D">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06A3E"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287A75"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E9B3D"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670F7"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88CAB"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96D43"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187F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1A0CD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B3C1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E24BC"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43855" w14:textId="77777777" w:rsidR="00256885" w:rsidRPr="00527373" w:rsidRDefault="00256885" w:rsidP="00FC329D">
            <w:pPr>
              <w:pStyle w:val="TAC"/>
            </w:pPr>
            <w:r w:rsidRPr="00527373">
              <w:t>1@98</w:t>
            </w:r>
          </w:p>
        </w:tc>
      </w:tr>
      <w:tr w:rsidR="00256885" w:rsidRPr="00527373" w14:paraId="07352BEF"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45B08" w14:textId="77777777" w:rsidR="00256885" w:rsidRPr="00527373" w:rsidRDefault="00256885" w:rsidP="00FC329D">
            <w:pPr>
              <w:pStyle w:val="TAH"/>
            </w:pPr>
            <w:r w:rsidRPr="00527373">
              <w:t>Test Settings for DC_41A_n79A Configuration</w:t>
            </w:r>
          </w:p>
        </w:tc>
      </w:tr>
      <w:tr w:rsidR="00256885" w:rsidRPr="00527373" w14:paraId="154E02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E32420" w14:textId="77777777" w:rsidR="00256885" w:rsidRPr="00527373" w:rsidRDefault="00256885" w:rsidP="00FC329D">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DB139"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B4AA2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EF8656"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15C9E"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B0F4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54C8B"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A623D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1962"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FCC9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D721"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20D1F" w14:textId="77777777" w:rsidR="00256885" w:rsidRPr="00527373" w:rsidRDefault="00256885" w:rsidP="00FC329D">
            <w:pPr>
              <w:pStyle w:val="TAC"/>
            </w:pPr>
            <w:r w:rsidRPr="00527373">
              <w:t>1@0</w:t>
            </w:r>
          </w:p>
        </w:tc>
      </w:tr>
      <w:tr w:rsidR="00256885" w:rsidRPr="00527373" w14:paraId="6C135C33"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CC6B32"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954A2"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0D000"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8614C"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97D85"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13A2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8DB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68502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09B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97CA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F33CF"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367D6" w14:textId="77777777" w:rsidR="00256885" w:rsidRPr="00527373" w:rsidRDefault="00256885" w:rsidP="00FC329D">
            <w:pPr>
              <w:pStyle w:val="TAC"/>
            </w:pPr>
            <w:r w:rsidRPr="00527373">
              <w:t>1@272</w:t>
            </w:r>
          </w:p>
        </w:tc>
      </w:tr>
      <w:tr w:rsidR="00256885" w:rsidRPr="00527373" w14:paraId="0138018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4FA1A"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B8EBD"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FB39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973E9"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607323"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DAFC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C2EC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5B031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93A80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1365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F34E6"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D2E59" w14:textId="77777777" w:rsidR="00256885" w:rsidRPr="00527373" w:rsidRDefault="00256885" w:rsidP="00FC329D">
            <w:pPr>
              <w:pStyle w:val="TAC"/>
            </w:pPr>
            <w:r w:rsidRPr="00527373">
              <w:t>1@188</w:t>
            </w:r>
          </w:p>
        </w:tc>
      </w:tr>
      <w:tr w:rsidR="00256885" w:rsidRPr="00527373" w14:paraId="4E597A1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F2873"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FBB83"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97FF0"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DCA85"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EF09DD"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A40EF"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A03B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EC623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8175D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244A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046E1"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C16F5" w14:textId="77777777" w:rsidR="00256885" w:rsidRPr="00527373" w:rsidRDefault="00256885" w:rsidP="00FC329D">
            <w:pPr>
              <w:pStyle w:val="TAC"/>
            </w:pPr>
            <w:r w:rsidRPr="00527373">
              <w:t>1@93</w:t>
            </w:r>
          </w:p>
        </w:tc>
      </w:tr>
      <w:tr w:rsidR="00256885" w:rsidRPr="00527373" w14:paraId="79F83C1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AD89F6"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298C0"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AFDA8" w14:textId="77777777" w:rsidR="00256885" w:rsidRPr="00527373" w:rsidRDefault="00256885" w:rsidP="00FC329D">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E1CBE7"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84DC3"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BFA9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9815F"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A4DF6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BF7C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FD099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6F680"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B48E5" w14:textId="77777777" w:rsidR="00256885" w:rsidRPr="00527373" w:rsidRDefault="00256885" w:rsidP="00FC329D">
            <w:pPr>
              <w:pStyle w:val="TAC"/>
            </w:pPr>
            <w:r w:rsidRPr="00527373">
              <w:t>1@0</w:t>
            </w:r>
          </w:p>
        </w:tc>
      </w:tr>
      <w:tr w:rsidR="00256885" w:rsidRPr="00527373" w14:paraId="15AB01D7"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269327"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8139D"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53CB6"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36E151"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6EBA0B"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3F4C3"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1C29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30E5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9361B"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AD8D3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0387F"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44A16" w14:textId="77777777" w:rsidR="00256885" w:rsidRPr="00527373" w:rsidRDefault="00256885" w:rsidP="00FC329D">
            <w:pPr>
              <w:pStyle w:val="TAC"/>
            </w:pPr>
            <w:r w:rsidRPr="00527373">
              <w:t>1@151</w:t>
            </w:r>
          </w:p>
        </w:tc>
      </w:tr>
      <w:tr w:rsidR="00256885" w:rsidRPr="00527373" w14:paraId="461176E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725265"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FDCDC"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8BA8A"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91912"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B8AE"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0CFD8"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0242C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86D57"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75A2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96E51"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9FA75"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A3CF7" w14:textId="77777777" w:rsidR="00256885" w:rsidRPr="00527373" w:rsidRDefault="00256885" w:rsidP="00FC329D">
            <w:pPr>
              <w:pStyle w:val="TAC"/>
            </w:pPr>
            <w:r w:rsidRPr="00527373">
              <w:t>1@272</w:t>
            </w:r>
          </w:p>
        </w:tc>
      </w:tr>
      <w:tr w:rsidR="00256885" w:rsidRPr="00527373" w14:paraId="7B500D0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BEF23"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1DC6C" w14:textId="77777777" w:rsidR="00256885" w:rsidRPr="00527373" w:rsidRDefault="00256885" w:rsidP="00FC329D">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1D26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0C774" w14:textId="77777777" w:rsidR="00256885" w:rsidRPr="00527373" w:rsidRDefault="00256885" w:rsidP="00FC329D">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07C6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1CF1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2845E"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CC9E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CADF9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07C9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7C94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17347" w14:textId="77777777" w:rsidR="00256885" w:rsidRPr="00527373" w:rsidRDefault="00256885" w:rsidP="00FC329D">
            <w:pPr>
              <w:pStyle w:val="TAC"/>
            </w:pPr>
            <w:r w:rsidRPr="00527373">
              <w:t>1@0</w:t>
            </w:r>
          </w:p>
        </w:tc>
      </w:tr>
      <w:tr w:rsidR="00256885" w:rsidRPr="00527373" w14:paraId="294D2AB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10EC7C" w14:textId="77777777" w:rsidR="00256885" w:rsidRPr="00527373" w:rsidRDefault="00256885" w:rsidP="00FC329D">
            <w:pPr>
              <w:pStyle w:val="TAH"/>
            </w:pPr>
            <w:r w:rsidRPr="00527373">
              <w:t>Test Setting for DC_42A_n77A Configuration</w:t>
            </w:r>
          </w:p>
        </w:tc>
      </w:tr>
      <w:tr w:rsidR="00256885" w:rsidRPr="00527373" w14:paraId="4DE4FC53"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6D5866" w14:textId="77777777" w:rsidR="00256885" w:rsidRPr="00527373" w:rsidRDefault="00256885" w:rsidP="00FC329D">
            <w:pPr>
              <w:pStyle w:val="TAH"/>
              <w:rPr>
                <w:b w:val="0"/>
                <w:bCs/>
              </w:rPr>
            </w:pPr>
            <w:r w:rsidRPr="00527373">
              <w:rPr>
                <w:b w:val="0"/>
                <w:bCs/>
              </w:rPr>
              <w:t>N/A (Note 14)</w:t>
            </w:r>
          </w:p>
        </w:tc>
      </w:tr>
      <w:tr w:rsidR="00256885" w:rsidRPr="00527373" w14:paraId="6D33F848"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B0C9A0" w14:textId="77777777" w:rsidR="00256885" w:rsidRPr="00527373" w:rsidRDefault="00256885" w:rsidP="00FC329D">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256885" w:rsidRPr="00527373" w14:paraId="1C50DF6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8D757"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CFA281B" w14:textId="77777777" w:rsidR="00256885" w:rsidRPr="00527373" w:rsidRDefault="00256885" w:rsidP="00FC329D">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E16541"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8F65976" w14:textId="77777777" w:rsidR="00256885" w:rsidRPr="00527373" w:rsidRDefault="00256885" w:rsidP="00FC329D">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D2DE74"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DACF92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FDE63E4"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1AB1A3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C1A6C1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CB2086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4F8FA8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EB12121" w14:textId="77777777" w:rsidR="00256885" w:rsidRPr="00527373" w:rsidRDefault="00256885" w:rsidP="00FC329D">
            <w:pPr>
              <w:pStyle w:val="TAC"/>
            </w:pPr>
            <w:r w:rsidRPr="00527373">
              <w:t>1@105</w:t>
            </w:r>
          </w:p>
        </w:tc>
      </w:tr>
      <w:tr w:rsidR="00256885" w:rsidRPr="00527373" w14:paraId="587D406A"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9677C2" w14:textId="77777777" w:rsidR="00256885" w:rsidRPr="00527373" w:rsidRDefault="00256885" w:rsidP="00FC329D">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256885" w:rsidRPr="00527373" w14:paraId="6162A99D"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D14C6"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2C9D7" w14:textId="77777777" w:rsidR="00256885" w:rsidRPr="00527373" w:rsidRDefault="00256885" w:rsidP="00FC329D">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63C1C"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6CD385" w14:textId="77777777" w:rsidR="00256885" w:rsidRPr="00527373" w:rsidRDefault="00256885" w:rsidP="00FC329D">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B4486"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08CC9" w14:textId="77777777" w:rsidR="00256885" w:rsidRPr="00527373" w:rsidRDefault="00256885" w:rsidP="00FC329D">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5FF7F" w14:textId="77777777" w:rsidR="00256885" w:rsidRPr="00527373" w:rsidRDefault="00256885" w:rsidP="00FC329D">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7640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47566"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A88745"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5A4B44" w14:textId="77777777" w:rsidR="00256885" w:rsidRPr="00527373" w:rsidRDefault="00256885" w:rsidP="00FC329D">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064A71" w14:textId="77777777" w:rsidR="00256885" w:rsidRPr="00527373" w:rsidRDefault="00256885" w:rsidP="00FC329D">
            <w:pPr>
              <w:pStyle w:val="TAC"/>
            </w:pPr>
            <w:r w:rsidRPr="00527373">
              <w:t>1@0</w:t>
            </w:r>
          </w:p>
        </w:tc>
      </w:tr>
      <w:tr w:rsidR="00256885" w:rsidRPr="00527373" w14:paraId="45E605C0"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11E0B3" w14:textId="77777777" w:rsidR="00256885" w:rsidRPr="00527373" w:rsidRDefault="00256885" w:rsidP="00FC329D">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256885" w:rsidRPr="00527373" w14:paraId="0635DF42"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775E9C"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54192" w14:textId="77777777" w:rsidR="00256885" w:rsidRPr="00527373" w:rsidRDefault="00256885" w:rsidP="00FC329D">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128AD"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235E3" w14:textId="77777777" w:rsidR="00256885" w:rsidRPr="00527373" w:rsidRDefault="00256885" w:rsidP="00FC329D">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BA126B" w14:textId="77777777" w:rsidR="00256885" w:rsidRPr="00527373" w:rsidRDefault="00256885" w:rsidP="00FC329D">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15B40" w14:textId="77777777" w:rsidR="00256885" w:rsidRPr="00527373" w:rsidRDefault="00256885" w:rsidP="00FC329D">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691EC" w14:textId="77777777" w:rsidR="00256885" w:rsidRPr="00527373" w:rsidRDefault="00256885" w:rsidP="00FC329D">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48E53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F8BE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F7444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45C4C" w14:textId="77777777" w:rsidR="00256885" w:rsidRPr="00527373" w:rsidRDefault="00256885" w:rsidP="00FC329D">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5A209" w14:textId="77777777" w:rsidR="00256885" w:rsidRPr="00527373" w:rsidRDefault="00256885" w:rsidP="00FC329D">
            <w:pPr>
              <w:pStyle w:val="TAC"/>
            </w:pPr>
            <w:r w:rsidRPr="00527373">
              <w:t>1@0</w:t>
            </w:r>
          </w:p>
        </w:tc>
      </w:tr>
      <w:tr w:rsidR="00256885" w:rsidRPr="00527373" w14:paraId="7880EB8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C28BFD"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15EC6" w14:textId="77777777" w:rsidR="00256885" w:rsidRPr="00527373" w:rsidRDefault="00256885" w:rsidP="00FC329D">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DA10D" w14:textId="77777777" w:rsidR="00256885" w:rsidRPr="00527373" w:rsidRDefault="00256885" w:rsidP="00FC329D">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868BB" w14:textId="77777777" w:rsidR="00256885" w:rsidRPr="00527373" w:rsidRDefault="00256885" w:rsidP="00FC329D">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96B543"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49153" w14:textId="77777777" w:rsidR="00256885" w:rsidRPr="00527373" w:rsidRDefault="00256885" w:rsidP="00FC329D">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7E9A8" w14:textId="77777777" w:rsidR="00256885" w:rsidRPr="00527373" w:rsidRDefault="00256885" w:rsidP="00FC329D">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B96F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B5FC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5BA79"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6662" w14:textId="77777777" w:rsidR="00256885" w:rsidRPr="00527373" w:rsidRDefault="00256885" w:rsidP="00FC329D">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17A0CE" w14:textId="77777777" w:rsidR="00256885" w:rsidRPr="00527373" w:rsidRDefault="00256885" w:rsidP="00FC329D">
            <w:pPr>
              <w:pStyle w:val="TAC"/>
            </w:pPr>
            <w:r w:rsidRPr="00527373">
              <w:rPr>
                <w:lang w:eastAsia="zh-TW"/>
              </w:rPr>
              <w:t>1@105</w:t>
            </w:r>
          </w:p>
        </w:tc>
      </w:tr>
      <w:tr w:rsidR="00256885" w:rsidRPr="00527373" w14:paraId="097D315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99602" w14:textId="77777777" w:rsidR="00256885" w:rsidRPr="00527373" w:rsidRDefault="00256885" w:rsidP="00FC329D">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5C821A" w14:textId="77777777" w:rsidR="00256885" w:rsidRPr="00527373" w:rsidRDefault="00256885" w:rsidP="00FC329D">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7DBD7"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B98A03" w14:textId="77777777" w:rsidR="00256885" w:rsidRPr="00527373" w:rsidRDefault="00256885" w:rsidP="00FC329D">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09D2A" w14:textId="77777777" w:rsidR="00256885" w:rsidRPr="00527373" w:rsidRDefault="00256885" w:rsidP="00FC329D">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A0258" w14:textId="77777777" w:rsidR="00256885" w:rsidRPr="00527373" w:rsidRDefault="00256885" w:rsidP="00FC329D">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89248" w14:textId="77777777" w:rsidR="00256885" w:rsidRPr="00527373" w:rsidRDefault="00256885" w:rsidP="00FC329D">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A0A35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7B3A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A4B09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85CCA" w14:textId="77777777" w:rsidR="00256885" w:rsidRPr="00527373" w:rsidRDefault="00256885" w:rsidP="00FC329D">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C7E7D" w14:textId="77777777" w:rsidR="00256885" w:rsidRPr="00527373" w:rsidRDefault="00256885" w:rsidP="00FC329D">
            <w:pPr>
              <w:pStyle w:val="TAC"/>
            </w:pPr>
            <w:r w:rsidRPr="00527373">
              <w:rPr>
                <w:lang w:eastAsia="zh-TW"/>
              </w:rPr>
              <w:t>1@105</w:t>
            </w:r>
          </w:p>
        </w:tc>
      </w:tr>
      <w:tr w:rsidR="00256885" w:rsidRPr="00527373" w14:paraId="6AC273E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BA038" w14:textId="77777777" w:rsidR="00256885" w:rsidRPr="00527373" w:rsidRDefault="00256885" w:rsidP="00FC329D">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E393E" w14:textId="77777777" w:rsidR="00256885" w:rsidRPr="00527373" w:rsidRDefault="00256885" w:rsidP="00FC329D">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6E28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2C46AD" w14:textId="77777777" w:rsidR="00256885" w:rsidRPr="00527373" w:rsidRDefault="00256885" w:rsidP="00FC329D">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A0568D" w14:textId="77777777" w:rsidR="00256885" w:rsidRPr="00527373" w:rsidRDefault="00256885" w:rsidP="00FC329D">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55B28" w14:textId="77777777" w:rsidR="00256885" w:rsidRPr="00527373" w:rsidRDefault="00256885" w:rsidP="00FC329D">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6D1A4" w14:textId="77777777" w:rsidR="00256885" w:rsidRPr="00527373" w:rsidRDefault="00256885" w:rsidP="00FC329D">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455EAF"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E652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C1DBB"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D531F" w14:textId="77777777" w:rsidR="00256885" w:rsidRPr="00527373" w:rsidRDefault="00256885" w:rsidP="00FC329D">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A8AF9" w14:textId="77777777" w:rsidR="00256885" w:rsidRPr="00527373" w:rsidRDefault="00256885" w:rsidP="00FC329D">
            <w:pPr>
              <w:pStyle w:val="TAC"/>
            </w:pPr>
            <w:r w:rsidRPr="00527373">
              <w:rPr>
                <w:lang w:eastAsia="zh-TW"/>
              </w:rPr>
              <w:t>1@105</w:t>
            </w:r>
          </w:p>
        </w:tc>
      </w:tr>
      <w:tr w:rsidR="00256885" w:rsidRPr="00527373" w14:paraId="76E6A22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67868" w14:textId="77777777" w:rsidR="00256885" w:rsidRPr="00527373" w:rsidRDefault="00256885" w:rsidP="00FC329D">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60CCA" w14:textId="77777777" w:rsidR="00256885" w:rsidRPr="00527373" w:rsidRDefault="00256885" w:rsidP="00FC329D">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45878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C762B" w14:textId="77777777" w:rsidR="00256885" w:rsidRPr="00527373" w:rsidRDefault="00256885" w:rsidP="00FC329D">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E37B3" w14:textId="77777777" w:rsidR="00256885" w:rsidRPr="00527373" w:rsidRDefault="00256885" w:rsidP="00FC329D">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B8D0C" w14:textId="77777777" w:rsidR="00256885" w:rsidRPr="00527373" w:rsidRDefault="00256885" w:rsidP="00FC329D">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EAF9F" w14:textId="77777777" w:rsidR="00256885" w:rsidRPr="00527373" w:rsidRDefault="00256885" w:rsidP="00FC329D">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42B53"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ECA5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57ED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FD506" w14:textId="77777777" w:rsidR="00256885" w:rsidRPr="00527373" w:rsidRDefault="00256885" w:rsidP="00FC329D">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C15A0" w14:textId="77777777" w:rsidR="00256885" w:rsidRPr="00527373" w:rsidRDefault="00256885" w:rsidP="00FC329D">
            <w:pPr>
              <w:pStyle w:val="TAC"/>
            </w:pPr>
            <w:r w:rsidRPr="00527373">
              <w:rPr>
                <w:lang w:eastAsia="zh-TW"/>
              </w:rPr>
              <w:t>1@46</w:t>
            </w:r>
          </w:p>
        </w:tc>
      </w:tr>
      <w:tr w:rsidR="00256885" w:rsidRPr="00527373" w14:paraId="2C4AE9B2"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E74B93" w14:textId="77777777" w:rsidR="00256885" w:rsidRPr="00527373" w:rsidRDefault="00256885" w:rsidP="00FC329D">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256885" w:rsidRPr="00527373" w14:paraId="51ABAC2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F41A58"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38327"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B393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E1EB0" w14:textId="77777777" w:rsidR="00256885" w:rsidRPr="00527373" w:rsidRDefault="00256885" w:rsidP="00FC329D">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C1297"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1FDBA"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F9E5D"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2B2ECD"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AF4038"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3F84B4"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D2B77F"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64F43" w14:textId="77777777" w:rsidR="00256885" w:rsidRPr="00527373" w:rsidRDefault="00256885" w:rsidP="00FC329D">
            <w:pPr>
              <w:pStyle w:val="TAC"/>
            </w:pPr>
            <w:r w:rsidRPr="00527373">
              <w:t>1@0</w:t>
            </w:r>
          </w:p>
        </w:tc>
      </w:tr>
      <w:tr w:rsidR="00256885" w:rsidRPr="00527373" w14:paraId="3C13659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86D3F"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3E73F"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4B422A"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61CD9" w14:textId="77777777" w:rsidR="00256885" w:rsidRPr="00527373" w:rsidRDefault="00256885" w:rsidP="00FC329D">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D97A3"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F03C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0F902"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D840A"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F43F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EDD0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32DC3"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F7D35" w14:textId="77777777" w:rsidR="00256885" w:rsidRPr="00527373" w:rsidRDefault="00256885" w:rsidP="00FC329D">
            <w:pPr>
              <w:pStyle w:val="TAC"/>
            </w:pPr>
            <w:r w:rsidRPr="00527373">
              <w:t>1@105</w:t>
            </w:r>
          </w:p>
        </w:tc>
      </w:tr>
      <w:tr w:rsidR="00256885" w:rsidRPr="00527373" w14:paraId="7B1FC6F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2E58E8"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59572"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3161A"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39532" w14:textId="77777777" w:rsidR="00256885" w:rsidRPr="00527373" w:rsidRDefault="00256885" w:rsidP="00FC329D">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BF906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2C4B0"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0598B"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81FE2"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FBFAA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B41B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5D988"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72980" w14:textId="77777777" w:rsidR="00256885" w:rsidRPr="00527373" w:rsidRDefault="00256885" w:rsidP="00FC329D">
            <w:pPr>
              <w:pStyle w:val="TAC"/>
            </w:pPr>
            <w:r w:rsidRPr="00527373">
              <w:t>1@0</w:t>
            </w:r>
          </w:p>
        </w:tc>
      </w:tr>
      <w:tr w:rsidR="00256885" w:rsidRPr="00527373" w14:paraId="4EE1191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21367F"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45950"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32E39"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212A95" w14:textId="77777777" w:rsidR="00256885" w:rsidRPr="00527373" w:rsidRDefault="00256885" w:rsidP="00FC329D">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B62DA"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C4566"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F2BCD" w14:textId="77777777" w:rsidR="00256885" w:rsidRPr="00527373" w:rsidRDefault="00256885" w:rsidP="00FC329D">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037D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AB07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01512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3F3CD"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CF21D" w14:textId="77777777" w:rsidR="00256885" w:rsidRPr="00527373" w:rsidRDefault="00256885" w:rsidP="00FC329D">
            <w:pPr>
              <w:pStyle w:val="TAC"/>
            </w:pPr>
            <w:r w:rsidRPr="00527373">
              <w:t>1@0</w:t>
            </w:r>
          </w:p>
        </w:tc>
      </w:tr>
      <w:tr w:rsidR="00256885" w:rsidRPr="00527373" w14:paraId="0E0C8110"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8BE63D" w14:textId="77777777" w:rsidR="00256885" w:rsidRPr="00527373" w:rsidRDefault="00256885" w:rsidP="00FC329D">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256885" w:rsidRPr="00527373" w14:paraId="168F2658"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C0008E" w14:textId="77777777" w:rsidR="00256885" w:rsidRPr="00527373" w:rsidRDefault="00256885" w:rsidP="00FC329D">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214D7"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4639FE"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2BC6D3"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768BD"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9FD9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17485"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01225"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A4EACA"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FF697"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3C2F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B5BD7" w14:textId="77777777" w:rsidR="00256885" w:rsidRPr="00527373" w:rsidRDefault="00256885" w:rsidP="00FC329D">
            <w:pPr>
              <w:pStyle w:val="TAC"/>
            </w:pPr>
            <w:r w:rsidRPr="00527373">
              <w:t>1@272</w:t>
            </w:r>
          </w:p>
        </w:tc>
      </w:tr>
      <w:tr w:rsidR="00256885" w:rsidRPr="00527373" w14:paraId="456FCF7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BEAC5A"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6BCE2"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8E8D0"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38750A"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ED5AE"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82DE9"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5F1E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2CFAFC"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A582DE"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9A5903"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5A42E"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83541" w14:textId="77777777" w:rsidR="00256885" w:rsidRPr="00527373" w:rsidRDefault="00256885" w:rsidP="00FC329D">
            <w:pPr>
              <w:pStyle w:val="TAC"/>
            </w:pPr>
            <w:r w:rsidRPr="00527373">
              <w:t>1@0</w:t>
            </w:r>
          </w:p>
        </w:tc>
      </w:tr>
      <w:tr w:rsidR="00256885" w:rsidRPr="00527373" w14:paraId="7AD2C8A4"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6BB54"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D8112"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D7D9B"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89D11"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E7562"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A132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CD3B9"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32811"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B4CF11"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8B68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F8D2B"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79DEF" w14:textId="77777777" w:rsidR="00256885" w:rsidRPr="00527373" w:rsidRDefault="00256885" w:rsidP="00FC329D">
            <w:pPr>
              <w:pStyle w:val="TAC"/>
            </w:pPr>
            <w:r w:rsidRPr="00527373">
              <w:t>1@59</w:t>
            </w:r>
          </w:p>
        </w:tc>
      </w:tr>
      <w:tr w:rsidR="00256885" w:rsidRPr="00527373" w14:paraId="7FA4621E"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682E39" w14:textId="77777777" w:rsidR="00256885" w:rsidRPr="00527373" w:rsidRDefault="00256885" w:rsidP="00FC329D">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1F0E3"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30671"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AC597"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AEF99"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69954"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5516D0"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9079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550D9"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B6D9F"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94FF8"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DA373" w14:textId="77777777" w:rsidR="00256885" w:rsidRPr="00527373" w:rsidRDefault="00256885" w:rsidP="00FC329D">
            <w:pPr>
              <w:pStyle w:val="TAC"/>
            </w:pPr>
            <w:r w:rsidRPr="00527373">
              <w:t>1@248</w:t>
            </w:r>
          </w:p>
        </w:tc>
      </w:tr>
      <w:tr w:rsidR="00256885" w:rsidRPr="00527373" w14:paraId="4FE3F289"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515F4" w14:textId="77777777" w:rsidR="00256885" w:rsidRPr="00527373" w:rsidRDefault="00256885" w:rsidP="00FC329D">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3811A0"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8F4BF"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24A7B"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03DB5"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C075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1A1F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BF5E04"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869EC4"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588D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060F3"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41C07" w14:textId="77777777" w:rsidR="00256885" w:rsidRPr="00527373" w:rsidRDefault="00256885" w:rsidP="00FC329D">
            <w:pPr>
              <w:pStyle w:val="TAC"/>
            </w:pPr>
            <w:r w:rsidRPr="00527373">
              <w:t>1@89</w:t>
            </w:r>
          </w:p>
        </w:tc>
      </w:tr>
      <w:tr w:rsidR="00256885" w:rsidRPr="00527373" w14:paraId="78C7D29F"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DC623C" w14:textId="77777777" w:rsidR="00256885" w:rsidRPr="00527373" w:rsidRDefault="00256885" w:rsidP="00FC329D">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B18A49"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130156"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732F5"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ABE5C"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5DC11"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98296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793B38"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1B547"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427DC"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9C5D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7954F" w14:textId="77777777" w:rsidR="00256885" w:rsidRPr="00527373" w:rsidRDefault="00256885" w:rsidP="00FC329D">
            <w:pPr>
              <w:pStyle w:val="TAC"/>
            </w:pPr>
            <w:r w:rsidRPr="00527373">
              <w:t>1@218</w:t>
            </w:r>
          </w:p>
        </w:tc>
      </w:tr>
      <w:tr w:rsidR="00256885" w:rsidRPr="00527373" w14:paraId="340FEB46"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81AE5" w14:textId="77777777" w:rsidR="00256885" w:rsidRPr="00527373" w:rsidRDefault="00256885" w:rsidP="00FC329D">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C83DA"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B3908"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7C50C"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F085D"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0E20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C1C4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4D12B"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A91325"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058F2"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101F9"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580ED" w14:textId="77777777" w:rsidR="00256885" w:rsidRPr="00527373" w:rsidRDefault="00256885" w:rsidP="00FC329D">
            <w:pPr>
              <w:pStyle w:val="TAC"/>
            </w:pPr>
            <w:r w:rsidRPr="00527373">
              <w:t>1@0</w:t>
            </w:r>
          </w:p>
        </w:tc>
      </w:tr>
      <w:tr w:rsidR="00256885" w:rsidRPr="00527373" w14:paraId="21D4C1C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1BAD6" w14:textId="77777777" w:rsidR="00256885" w:rsidRPr="00527373" w:rsidRDefault="00256885" w:rsidP="00FC329D">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99ED9"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BFD562"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9CF51"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3318A" w14:textId="77777777" w:rsidR="00256885" w:rsidRPr="00527373" w:rsidRDefault="00256885" w:rsidP="00FC329D">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0502D"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0AE68"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4FA060"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85F7C"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04055E"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EC183"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29AAD" w14:textId="77777777" w:rsidR="00256885" w:rsidRPr="00527373" w:rsidRDefault="00256885" w:rsidP="00FC329D">
            <w:pPr>
              <w:pStyle w:val="TAC"/>
            </w:pPr>
            <w:r w:rsidRPr="00527373">
              <w:t>1@186</w:t>
            </w:r>
          </w:p>
        </w:tc>
      </w:tr>
      <w:tr w:rsidR="00256885" w:rsidRPr="00527373" w14:paraId="14779171"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9D9F5" w14:textId="77777777" w:rsidR="00256885" w:rsidRPr="00527373" w:rsidRDefault="00256885" w:rsidP="00FC329D">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B8BD5"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C03FB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971C6"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6EA367"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7F8487"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C0E47"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C8E76"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422873"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6869D"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70FC7"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64F77F" w14:textId="77777777" w:rsidR="00256885" w:rsidRPr="00527373" w:rsidRDefault="00256885" w:rsidP="00FC329D">
            <w:pPr>
              <w:pStyle w:val="TAC"/>
            </w:pPr>
            <w:r w:rsidRPr="00527373">
              <w:t>1@203</w:t>
            </w:r>
          </w:p>
        </w:tc>
      </w:tr>
      <w:tr w:rsidR="00256885" w:rsidRPr="00527373" w14:paraId="4C794E3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1353DF" w14:textId="77777777" w:rsidR="00256885" w:rsidRPr="00527373" w:rsidRDefault="00256885" w:rsidP="00FC329D">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57836"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1A688" w14:textId="77777777" w:rsidR="00256885" w:rsidRPr="00527373" w:rsidRDefault="00256885" w:rsidP="00FC329D">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3E6CFE" w14:textId="77777777" w:rsidR="00256885" w:rsidRPr="00527373" w:rsidRDefault="00256885" w:rsidP="00FC329D">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85851" w14:textId="77777777" w:rsidR="00256885" w:rsidRPr="00527373" w:rsidRDefault="00256885" w:rsidP="00FC329D">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E1A2" w14:textId="77777777" w:rsidR="00256885" w:rsidRPr="00527373" w:rsidRDefault="00256885" w:rsidP="00FC329D">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2CE542" w14:textId="77777777" w:rsidR="00256885" w:rsidRPr="00527373" w:rsidRDefault="00256885" w:rsidP="00FC329D">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63F3E9" w14:textId="77777777" w:rsidR="00256885" w:rsidRPr="00527373" w:rsidRDefault="00256885" w:rsidP="00FC329D">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110CD" w14:textId="77777777" w:rsidR="00256885" w:rsidRPr="00527373" w:rsidRDefault="00256885" w:rsidP="00FC329D">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E7C8A" w14:textId="77777777" w:rsidR="00256885" w:rsidRPr="00527373" w:rsidRDefault="00256885" w:rsidP="00FC329D">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C7B78" w14:textId="77777777" w:rsidR="00256885" w:rsidRPr="00527373" w:rsidRDefault="00256885" w:rsidP="00FC329D">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9936C" w14:textId="77777777" w:rsidR="00256885" w:rsidRPr="00527373" w:rsidRDefault="00256885" w:rsidP="00FC329D">
            <w:pPr>
              <w:pStyle w:val="TAC"/>
            </w:pPr>
            <w:r w:rsidRPr="00527373">
              <w:t>1@0</w:t>
            </w:r>
          </w:p>
        </w:tc>
      </w:tr>
      <w:tr w:rsidR="00256885" w:rsidRPr="00527373" w14:paraId="51C59C36"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4BA1507" w14:textId="77777777" w:rsidR="00256885" w:rsidRPr="00527373" w:rsidRDefault="00256885" w:rsidP="00FC329D">
            <w:pPr>
              <w:pStyle w:val="TAH"/>
              <w:rPr>
                <w:rFonts w:eastAsia="Yu Mincho"/>
              </w:rPr>
            </w:pPr>
            <w:r w:rsidRPr="00527373">
              <w:rPr>
                <w:rFonts w:eastAsia="Yu Mincho"/>
                <w:bCs/>
              </w:rPr>
              <w:t>Test Settings for DC_66A_n71A Configuration – N/A</w:t>
            </w:r>
          </w:p>
        </w:tc>
      </w:tr>
      <w:tr w:rsidR="00256885" w:rsidRPr="00527373" w14:paraId="0B74306D" w14:textId="77777777" w:rsidTr="00FC329D">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06A853" w14:textId="77777777" w:rsidR="00256885" w:rsidRPr="00527373" w:rsidRDefault="00256885" w:rsidP="00FC329D">
            <w:pPr>
              <w:pStyle w:val="TAH"/>
              <w:rPr>
                <w:rFonts w:eastAsia="Yu Mincho"/>
              </w:rPr>
            </w:pPr>
            <w:r w:rsidRPr="00527373">
              <w:rPr>
                <w:rFonts w:eastAsia="Yu Mincho"/>
              </w:rPr>
              <w:t>Test Settings for DC_66A_n78A Configuration</w:t>
            </w:r>
          </w:p>
        </w:tc>
      </w:tr>
      <w:tr w:rsidR="00256885" w:rsidRPr="00527373" w14:paraId="77621F9B"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7288E3" w14:textId="77777777" w:rsidR="00256885" w:rsidRPr="00527373" w:rsidRDefault="00256885" w:rsidP="00FC329D">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A2449" w14:textId="77777777" w:rsidR="00256885" w:rsidRPr="00527373" w:rsidRDefault="00256885" w:rsidP="00FC329D">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EEAB9" w14:textId="77777777" w:rsidR="00256885" w:rsidRPr="00527373" w:rsidRDefault="00256885" w:rsidP="00FC329D">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F8BC1" w14:textId="77777777" w:rsidR="00256885" w:rsidRPr="00527373" w:rsidRDefault="00256885" w:rsidP="00FC329D">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F14F11" w14:textId="77777777" w:rsidR="00256885" w:rsidRPr="00527373" w:rsidRDefault="00256885" w:rsidP="00FC329D">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324DA" w14:textId="77777777" w:rsidR="00256885" w:rsidRPr="00527373" w:rsidRDefault="00256885" w:rsidP="00FC329D">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9ABB2" w14:textId="77777777" w:rsidR="00256885" w:rsidRPr="00527373" w:rsidRDefault="00256885" w:rsidP="00FC329D">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C7FBD" w14:textId="77777777" w:rsidR="00256885" w:rsidRPr="00527373" w:rsidRDefault="00256885" w:rsidP="00FC329D">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D58B8" w14:textId="77777777" w:rsidR="00256885" w:rsidRPr="00527373" w:rsidRDefault="00256885" w:rsidP="00FC329D">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214EBB" w14:textId="77777777" w:rsidR="00256885" w:rsidRPr="00527373" w:rsidRDefault="00256885" w:rsidP="00FC329D">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62524" w14:textId="77777777" w:rsidR="00256885" w:rsidRPr="00527373" w:rsidRDefault="00256885" w:rsidP="00FC329D">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B9B51" w14:textId="77777777" w:rsidR="00256885" w:rsidRPr="00527373" w:rsidRDefault="00256885" w:rsidP="00FC329D">
            <w:pPr>
              <w:pStyle w:val="TAC"/>
            </w:pPr>
            <w:r w:rsidRPr="00527373">
              <w:t>1@143</w:t>
            </w:r>
          </w:p>
        </w:tc>
      </w:tr>
      <w:tr w:rsidR="00256885" w:rsidRPr="00527373" w14:paraId="0ECC8B65"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36B75" w14:textId="77777777" w:rsidR="00256885" w:rsidRPr="00527373" w:rsidRDefault="00256885" w:rsidP="00FC329D">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E1B95" w14:textId="77777777" w:rsidR="00256885" w:rsidRPr="00527373" w:rsidRDefault="00256885" w:rsidP="00FC329D">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14DFD2" w14:textId="77777777" w:rsidR="00256885" w:rsidRPr="00527373" w:rsidRDefault="00256885" w:rsidP="00FC329D">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B5A13" w14:textId="77777777" w:rsidR="00256885" w:rsidRPr="00527373" w:rsidRDefault="00256885" w:rsidP="00FC329D">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B5C20" w14:textId="77777777" w:rsidR="00256885" w:rsidRPr="00527373" w:rsidRDefault="00256885" w:rsidP="00FC329D">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A0D92" w14:textId="77777777" w:rsidR="00256885" w:rsidRPr="00527373" w:rsidRDefault="00256885" w:rsidP="00FC329D">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75AA0" w14:textId="77777777" w:rsidR="00256885" w:rsidRPr="00527373" w:rsidRDefault="00256885" w:rsidP="00FC329D">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BC9BFE" w14:textId="77777777" w:rsidR="00256885" w:rsidRPr="00527373" w:rsidRDefault="00256885" w:rsidP="00FC329D">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95763" w14:textId="77777777" w:rsidR="00256885" w:rsidRPr="00527373" w:rsidRDefault="00256885" w:rsidP="00FC329D">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A2B08" w14:textId="77777777" w:rsidR="00256885" w:rsidRPr="00527373" w:rsidRDefault="00256885" w:rsidP="00FC329D">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1C957" w14:textId="77777777" w:rsidR="00256885" w:rsidRPr="00527373" w:rsidRDefault="00256885" w:rsidP="00FC329D">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5FD1F" w14:textId="77777777" w:rsidR="00256885" w:rsidRPr="00527373" w:rsidRDefault="00256885" w:rsidP="00FC329D">
            <w:pPr>
              <w:pStyle w:val="TAC"/>
              <w:rPr>
                <w:rFonts w:eastAsia="Yu Mincho"/>
              </w:rPr>
            </w:pPr>
            <w:r w:rsidRPr="00527373">
              <w:t>1@272</w:t>
            </w:r>
          </w:p>
        </w:tc>
      </w:tr>
      <w:tr w:rsidR="00256885" w:rsidRPr="00527373" w14:paraId="7F5CB1DC" w14:textId="77777777" w:rsidTr="00FC329D">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C6234" w14:textId="77777777" w:rsidR="00256885" w:rsidRPr="00527373" w:rsidRDefault="00256885" w:rsidP="00FC329D">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04DCA" w14:textId="77777777" w:rsidR="00256885" w:rsidRPr="00527373" w:rsidRDefault="00256885" w:rsidP="00FC329D">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5239C" w14:textId="77777777" w:rsidR="00256885" w:rsidRPr="00527373" w:rsidRDefault="00256885" w:rsidP="00FC329D">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400CC" w14:textId="77777777" w:rsidR="00256885" w:rsidRPr="00527373" w:rsidRDefault="00256885" w:rsidP="00FC329D">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DF65E1" w14:textId="77777777" w:rsidR="00256885" w:rsidRPr="00527373" w:rsidRDefault="00256885" w:rsidP="00FC329D">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4456C" w14:textId="77777777" w:rsidR="00256885" w:rsidRPr="00527373" w:rsidRDefault="00256885" w:rsidP="00FC329D">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83485" w14:textId="77777777" w:rsidR="00256885" w:rsidRPr="00527373" w:rsidRDefault="00256885" w:rsidP="00FC329D">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3CEEC" w14:textId="77777777" w:rsidR="00256885" w:rsidRPr="00527373" w:rsidRDefault="00256885" w:rsidP="00FC329D">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261045" w14:textId="77777777" w:rsidR="00256885" w:rsidRPr="00527373" w:rsidRDefault="00256885" w:rsidP="00FC329D">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4B0D6A" w14:textId="77777777" w:rsidR="00256885" w:rsidRPr="00527373" w:rsidRDefault="00256885" w:rsidP="00FC329D">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EA05B" w14:textId="77777777" w:rsidR="00256885" w:rsidRPr="00527373" w:rsidRDefault="00256885" w:rsidP="00FC329D">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A9ED8" w14:textId="77777777" w:rsidR="00256885" w:rsidRPr="00527373" w:rsidRDefault="00256885" w:rsidP="00FC329D">
            <w:pPr>
              <w:pStyle w:val="TAC"/>
              <w:rPr>
                <w:rFonts w:eastAsia="Yu Mincho"/>
              </w:rPr>
            </w:pPr>
            <w:r w:rsidRPr="00527373">
              <w:t>1@272</w:t>
            </w:r>
          </w:p>
        </w:tc>
      </w:tr>
      <w:tr w:rsidR="00256885" w:rsidRPr="00527373" w14:paraId="186FD6C8" w14:textId="77777777" w:rsidTr="00FC329D">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204C9F" w14:textId="77777777" w:rsidR="00256885" w:rsidRPr="00527373" w:rsidRDefault="00256885" w:rsidP="00FC329D">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4C282170" w14:textId="77777777" w:rsidR="00256885" w:rsidRPr="00527373" w:rsidRDefault="00256885" w:rsidP="00FC329D">
            <w:pPr>
              <w:pStyle w:val="TAN"/>
            </w:pPr>
            <w:r w:rsidRPr="00527373">
              <w:t>Note 2:</w:t>
            </w:r>
            <w:r w:rsidRPr="00527373">
              <w:tab/>
              <w:t>X, Y correspond to the different bands in the DC Configuration. E.g. for DC_1A_n3A, X=1, Y=3.</w:t>
            </w:r>
          </w:p>
          <w:p w14:paraId="3A97AFF0" w14:textId="77777777" w:rsidR="00256885" w:rsidRPr="00527373" w:rsidRDefault="00256885" w:rsidP="00FC329D">
            <w:pPr>
              <w:pStyle w:val="TAN"/>
            </w:pPr>
            <w:r w:rsidRPr="00527373">
              <w:t>Note 3:</w:t>
            </w:r>
            <w:r w:rsidRPr="00527373">
              <w:tab/>
              <w:t>Void</w:t>
            </w:r>
          </w:p>
          <w:p w14:paraId="68455364" w14:textId="77777777" w:rsidR="00256885" w:rsidRPr="00527373" w:rsidRDefault="00256885" w:rsidP="00FC329D">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469D0EED" w14:textId="77777777" w:rsidR="00256885" w:rsidRPr="00527373" w:rsidRDefault="00256885" w:rsidP="00FC329D">
            <w:pPr>
              <w:pStyle w:val="TAN"/>
            </w:pPr>
            <w:r w:rsidRPr="00527373">
              <w:t>Note 5:</w:t>
            </w:r>
            <w:r w:rsidRPr="00527373">
              <w:tab/>
              <w:t>Test Point ID 4 for DC_39A_n79A have the centre carrier frequency of 4649.96 MHz in Band 79 (NR ARFCN=709998).</w:t>
            </w:r>
          </w:p>
          <w:p w14:paraId="12526DA5" w14:textId="77777777" w:rsidR="00256885" w:rsidRPr="00527373" w:rsidRDefault="00256885" w:rsidP="00FC329D">
            <w:pPr>
              <w:pStyle w:val="TAN"/>
              <w:rPr>
                <w:rFonts w:cs="Arial"/>
              </w:rPr>
            </w:pPr>
            <w:r w:rsidRPr="00527373">
              <w:t>Note</w:t>
            </w:r>
            <w:r w:rsidRPr="00527373">
              <w:rPr>
                <w:rFonts w:cs="Arial"/>
              </w:rPr>
              <w:t xml:space="preserve"> </w:t>
            </w:r>
            <w:r w:rsidRPr="00527373">
              <w:t>6:</w:t>
            </w:r>
            <w:r w:rsidRPr="00527373">
              <w:tab/>
              <w:t>Void.</w:t>
            </w:r>
          </w:p>
          <w:p w14:paraId="7F451AB8" w14:textId="77777777" w:rsidR="00256885" w:rsidRPr="00527373" w:rsidRDefault="00256885" w:rsidP="00FC329D">
            <w:pPr>
              <w:pStyle w:val="TAN"/>
              <w:rPr>
                <w:rFonts w:cs="Arial"/>
              </w:rPr>
            </w:pPr>
            <w:r w:rsidRPr="00527373">
              <w:rPr>
                <w:rFonts w:cs="Arial"/>
              </w:rPr>
              <w:t>Note 7:</w:t>
            </w:r>
            <w:r w:rsidRPr="00527373">
              <w:rPr>
                <w:rFonts w:cs="Arial"/>
              </w:rPr>
              <w:tab/>
              <w:t>Void.</w:t>
            </w:r>
          </w:p>
          <w:p w14:paraId="191F0580" w14:textId="77777777" w:rsidR="00256885" w:rsidRPr="00527373" w:rsidRDefault="00256885" w:rsidP="00FC329D">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5622AE54" w14:textId="77777777" w:rsidR="00256885" w:rsidRPr="00527373" w:rsidRDefault="00256885" w:rsidP="00FC329D">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0B86BA84" w14:textId="77777777" w:rsidR="00256885" w:rsidRPr="00527373" w:rsidRDefault="00256885" w:rsidP="00FC329D">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AADFFF1" w14:textId="77777777" w:rsidR="00256885" w:rsidRPr="00527373" w:rsidRDefault="00256885" w:rsidP="00FC329D">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10409DEA" w14:textId="77777777" w:rsidR="00256885" w:rsidRPr="00527373" w:rsidRDefault="00256885" w:rsidP="00FC329D">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9F6D9ED" w14:textId="77777777" w:rsidR="00256885" w:rsidRPr="00527373" w:rsidRDefault="00256885" w:rsidP="00FC329D">
            <w:pPr>
              <w:pStyle w:val="TAN"/>
            </w:pPr>
            <w:r w:rsidRPr="00527373">
              <w:t>Note 13:</w:t>
            </w:r>
            <w:r w:rsidRPr="00527373">
              <w:tab/>
              <w:t>Test Point ID 6 for have the centre carrier frequency of 3483.78 MHz in Band n78 (NR ARFCN=632252).</w:t>
            </w:r>
          </w:p>
          <w:p w14:paraId="2E130A41" w14:textId="77777777" w:rsidR="00256885" w:rsidRPr="00527373" w:rsidRDefault="00256885" w:rsidP="00FC329D">
            <w:pPr>
              <w:pStyle w:val="TAN"/>
            </w:pPr>
            <w:r w:rsidRPr="00527373">
              <w:t>Note 14:</w:t>
            </w:r>
            <w:r w:rsidRPr="00527373">
              <w:tab/>
              <w:t>Test case not applicable for the EN-DC configuration as no IM products occurs in the protected bands.</w:t>
            </w:r>
          </w:p>
          <w:p w14:paraId="2B7D1916" w14:textId="77777777" w:rsidR="00256885" w:rsidRPr="00527373" w:rsidRDefault="00256885" w:rsidP="00FC329D">
            <w:pPr>
              <w:pStyle w:val="TAN"/>
            </w:pPr>
            <w:r w:rsidRPr="00527373">
              <w:t>Note 15:</w:t>
            </w:r>
            <w:r w:rsidRPr="00527373">
              <w:tab/>
              <w:t>Test Point ID 4 for have the centre carrier frequency of 3488.55 MHz in Band n77 (NR ARFCN=632570).</w:t>
            </w:r>
          </w:p>
          <w:p w14:paraId="793820AE" w14:textId="77777777" w:rsidR="00256885" w:rsidRPr="00527373" w:rsidRDefault="00256885" w:rsidP="00FC329D">
            <w:pPr>
              <w:pStyle w:val="TAN"/>
            </w:pPr>
            <w:r w:rsidRPr="00527373">
              <w:t>Note 16:</w:t>
            </w:r>
            <w:r w:rsidRPr="00527373">
              <w:tab/>
              <w:t>Void</w:t>
            </w:r>
          </w:p>
          <w:p w14:paraId="794A9C2F" w14:textId="77777777" w:rsidR="00256885" w:rsidRPr="00527373" w:rsidRDefault="00256885" w:rsidP="00FC329D">
            <w:pPr>
              <w:pStyle w:val="TAN"/>
            </w:pPr>
            <w:r w:rsidRPr="00527373">
              <w:t>Note 17:</w:t>
            </w:r>
            <w:r w:rsidRPr="00527373">
              <w:tab/>
              <w:t>Test Point ID 6 for have the centre carrier frequency of 3499,8 MHz in Band n78 (NR ARFCN=633320).</w:t>
            </w:r>
          </w:p>
          <w:p w14:paraId="3E56A359" w14:textId="77777777" w:rsidR="00256885" w:rsidRPr="00527373" w:rsidRDefault="00256885" w:rsidP="00FC329D">
            <w:pPr>
              <w:pStyle w:val="TAN"/>
            </w:pPr>
            <w:r w:rsidRPr="00527373">
              <w:t>Note 18:</w:t>
            </w:r>
            <w:r w:rsidRPr="00527373">
              <w:tab/>
              <w:t xml:space="preserve">Test Point ID 4 </w:t>
            </w:r>
            <w:proofErr w:type="gramStart"/>
            <w:r w:rsidRPr="00527373">
              <w:t>for  have</w:t>
            </w:r>
            <w:proofErr w:type="gramEnd"/>
            <w:r w:rsidRPr="00527373">
              <w:t xml:space="preserve"> the centre carrier frequency of 3472,95 MHz in Band n77 (NR ARFCN=631530). Test Point ID 5 </w:t>
            </w:r>
            <w:proofErr w:type="gramStart"/>
            <w:r w:rsidRPr="00527373">
              <w:t>for  have</w:t>
            </w:r>
            <w:proofErr w:type="gramEnd"/>
            <w:r w:rsidRPr="00527373">
              <w:t xml:space="preserve"> the centre carrier frequency of 3987,03 MHz in Band n77 (NR ARFCN=665802). Test Point ID 6 </w:t>
            </w:r>
            <w:proofErr w:type="gramStart"/>
            <w:r w:rsidRPr="00527373">
              <w:t>for  have</w:t>
            </w:r>
            <w:proofErr w:type="gramEnd"/>
            <w:r w:rsidRPr="00527373">
              <w:t xml:space="preserve"> the centre carrier frequency of 3857,04 MHz in Band n77 (NR ARFCN=657136). Test Point ID 7 </w:t>
            </w:r>
            <w:proofErr w:type="gramStart"/>
            <w:r w:rsidRPr="00527373">
              <w:t>for  have</w:t>
            </w:r>
            <w:proofErr w:type="gramEnd"/>
            <w:r w:rsidRPr="00527373">
              <w:t xml:space="preserve"> the centre carrier frequency of 3874,53 MHz in Band n77 (NR ARFCN=658302). Test Point ID 8 </w:t>
            </w:r>
            <w:proofErr w:type="gramStart"/>
            <w:r w:rsidRPr="00527373">
              <w:t>for  have</w:t>
            </w:r>
            <w:proofErr w:type="gramEnd"/>
            <w:r w:rsidRPr="00527373">
              <w:t xml:space="preserve"> the centre carrier frequency of 3887,04 MHz in Band n77 (NR ARFCN=659136).</w:t>
            </w:r>
          </w:p>
          <w:p w14:paraId="1CC552F1" w14:textId="77777777" w:rsidR="00256885" w:rsidRPr="00527373" w:rsidRDefault="00256885" w:rsidP="00FC329D">
            <w:pPr>
              <w:pStyle w:val="TAN"/>
            </w:pPr>
            <w:r w:rsidRPr="00527373">
              <w:t>Note 19:</w:t>
            </w:r>
            <w:r w:rsidRPr="00527373">
              <w:tab/>
              <w:t xml:space="preserve">Test Point ID 1 for DC_3A_n77A have the centre carrier frequency of 3900,03 MHz in Band n77 (NR ARFCN=660002). Test Point ID 2 </w:t>
            </w:r>
            <w:proofErr w:type="gramStart"/>
            <w:r w:rsidRPr="00527373">
              <w:t>for  have</w:t>
            </w:r>
            <w:proofErr w:type="gramEnd"/>
            <w:r w:rsidRPr="00527373">
              <w:t xml:space="preserve"> the centre carrier frequency of 3602,55 MHz in Band n77 (NR ARFCN=640170). Test Point ID 5 </w:t>
            </w:r>
            <w:proofErr w:type="gramStart"/>
            <w:r w:rsidRPr="00527373">
              <w:t>for  have</w:t>
            </w:r>
            <w:proofErr w:type="gramEnd"/>
            <w:r w:rsidRPr="00527373">
              <w:t xml:space="preserve"> the centre carrier frequency of 3660,15 MHz in Band n77 (NR ARFCN=644010).</w:t>
            </w:r>
          </w:p>
          <w:p w14:paraId="590BB793" w14:textId="77777777" w:rsidR="00256885" w:rsidRPr="00527373" w:rsidRDefault="00256885" w:rsidP="00FC329D">
            <w:pPr>
              <w:pStyle w:val="TAN"/>
            </w:pPr>
            <w:r w:rsidRPr="00527373">
              <w:t>Note 20:</w:t>
            </w:r>
            <w:r w:rsidRPr="00527373">
              <w:tab/>
              <w:t xml:space="preserve">Test Point ID 6 </w:t>
            </w:r>
            <w:proofErr w:type="gramStart"/>
            <w:r w:rsidRPr="00527373">
              <w:t>for  have</w:t>
            </w:r>
            <w:proofErr w:type="gramEnd"/>
            <w:r w:rsidRPr="00527373">
              <w:t xml:space="preserve"> the centre carrier frequency of 3515,19 MHz in Band n78 (NR ARFCN=634346).</w:t>
            </w:r>
          </w:p>
          <w:p w14:paraId="318E5BF1" w14:textId="77777777" w:rsidR="00256885" w:rsidRPr="00527373" w:rsidRDefault="00256885" w:rsidP="00FC329D">
            <w:pPr>
              <w:pStyle w:val="TAN"/>
            </w:pPr>
            <w:r w:rsidRPr="00527373">
              <w:t>Note 21:</w:t>
            </w:r>
            <w:r w:rsidRPr="00527373">
              <w:tab/>
              <w:t xml:space="preserve">Test Point ID 1 for DC_21A_n77A have the centre carrier frequency of 3637,68 MHz in Band n77 (NR ARFCN=642512). Test Point ID 6 </w:t>
            </w:r>
            <w:proofErr w:type="gramStart"/>
            <w:r w:rsidRPr="00527373">
              <w:t>for  have</w:t>
            </w:r>
            <w:proofErr w:type="gramEnd"/>
            <w:r w:rsidRPr="00527373">
              <w:t xml:space="preserve"> the centre carrier frequency of 3515,19 MHz in Band n77 (NR ARFCN=634346). Test Point ID 7 </w:t>
            </w:r>
            <w:proofErr w:type="gramStart"/>
            <w:r w:rsidRPr="00527373">
              <w:t>for  have</w:t>
            </w:r>
            <w:proofErr w:type="gramEnd"/>
            <w:r w:rsidRPr="00527373">
              <w:t xml:space="preserve"> the centre carrier frequency of 3898,92 MHz in Band n77 (NR ARFCN=659928). Test Point ID 9 </w:t>
            </w:r>
            <w:proofErr w:type="gramStart"/>
            <w:r w:rsidRPr="00527373">
              <w:t>for  have</w:t>
            </w:r>
            <w:proofErr w:type="gramEnd"/>
            <w:r w:rsidRPr="00527373">
              <w:t xml:space="preserve"> the centre carrier frequency of 4057,68 MHz in Band n77 (NR ARFCN=670512).</w:t>
            </w:r>
          </w:p>
          <w:p w14:paraId="3D6A08B7" w14:textId="77777777" w:rsidR="00256885" w:rsidRPr="00527373" w:rsidRDefault="00256885" w:rsidP="00FC329D">
            <w:pPr>
              <w:pStyle w:val="TAN"/>
            </w:pPr>
            <w:r w:rsidRPr="00527373">
              <w:t>Note 22:</w:t>
            </w:r>
            <w:r w:rsidRPr="00527373">
              <w:tab/>
              <w:t>Test Point ID 4 for have the centre carrier frequency of 4846,53 MHz in Band n79 (NR ARFCN=723102</w:t>
            </w:r>
            <w:proofErr w:type="gramStart"/>
            <w:r w:rsidRPr="00527373">
              <w:t>).Note</w:t>
            </w:r>
            <w:proofErr w:type="gramEnd"/>
            <w:r w:rsidRPr="00527373">
              <w:t xml:space="preserve"> 23:</w:t>
            </w:r>
            <w:r w:rsidRPr="00527373">
              <w:tab/>
              <w:t xml:space="preserve">Test Point ID 4 for  have the centre carrier frequency of 3474,63 MHz in Band n77 (NR ARFCN=631642). Test Point ID 7 </w:t>
            </w:r>
            <w:proofErr w:type="gramStart"/>
            <w:r w:rsidRPr="00527373">
              <w:t>for  have</w:t>
            </w:r>
            <w:proofErr w:type="gramEnd"/>
            <w:r w:rsidRPr="00527373">
              <w:t xml:space="preserve"> the centre carrier frequency of 3597,12 MHz in Band n77 (NR ARFCN=639808).</w:t>
            </w:r>
          </w:p>
          <w:p w14:paraId="27DD17FE" w14:textId="77777777" w:rsidR="00256885" w:rsidRPr="00527373" w:rsidRDefault="00256885" w:rsidP="00FC329D">
            <w:pPr>
              <w:pStyle w:val="TAN"/>
            </w:pPr>
            <w:r w:rsidRPr="00527373">
              <w:t>Note 24:</w:t>
            </w:r>
            <w:r w:rsidRPr="00527373">
              <w:tab/>
              <w:t xml:space="preserve">Test Point ID 5 </w:t>
            </w:r>
            <w:proofErr w:type="gramStart"/>
            <w:r w:rsidRPr="00527373">
              <w:t>for  have</w:t>
            </w:r>
            <w:proofErr w:type="gramEnd"/>
            <w:r w:rsidRPr="00527373">
              <w:t xml:space="preserve"> the centre carrier frequency of 3477.03 MHz in Band n78 (NR ARFCN=631802).</w:t>
            </w:r>
          </w:p>
          <w:p w14:paraId="67EE37FF" w14:textId="77777777" w:rsidR="00256885" w:rsidRPr="00527373" w:rsidRDefault="00256885" w:rsidP="00FC329D">
            <w:pPr>
              <w:pStyle w:val="TAN"/>
            </w:pPr>
            <w:r w:rsidRPr="00527373">
              <w:t>Note 25:</w:t>
            </w:r>
            <w:r w:rsidRPr="00527373">
              <w:tab/>
              <w:t xml:space="preserve">Test Point ID 2 </w:t>
            </w:r>
            <w:proofErr w:type="gramStart"/>
            <w:r w:rsidRPr="00527373">
              <w:t>for  have</w:t>
            </w:r>
            <w:proofErr w:type="gramEnd"/>
            <w:r w:rsidRPr="00527373">
              <w:t xml:space="preserve"> the centre carrier frequency of 3521.13 MHz in Band n77 (NR ARFCN=634742). Test Point ID 4 </w:t>
            </w:r>
            <w:proofErr w:type="gramStart"/>
            <w:r w:rsidRPr="00527373">
              <w:t>for  have</w:t>
            </w:r>
            <w:proofErr w:type="gramEnd"/>
            <w:r w:rsidRPr="00527373">
              <w:t xml:space="preserve"> the centre carrier frequency of 3578.73 MHz in Band n77 (NR ARFCN=638582). Test Point ID 5 </w:t>
            </w:r>
            <w:proofErr w:type="gramStart"/>
            <w:r w:rsidRPr="00527373">
              <w:t>for  have</w:t>
            </w:r>
            <w:proofErr w:type="gramEnd"/>
            <w:r w:rsidRPr="00527373">
              <w:t xml:space="preserve"> the centre carrier frequency of 4028.64 MHz in Band n77 (NR ARFCN=668576). Test Point ID 8 for have the centre carrier frequency of 3483.78 MHz in Band n77 (NR ARFCN=632252).</w:t>
            </w:r>
          </w:p>
          <w:p w14:paraId="38E731D7" w14:textId="77777777" w:rsidR="00256885" w:rsidRPr="00527373" w:rsidRDefault="00256885" w:rsidP="00FC329D">
            <w:pPr>
              <w:pStyle w:val="TAN"/>
            </w:pPr>
            <w:r w:rsidRPr="00527373">
              <w:t>Note 26:</w:t>
            </w:r>
            <w:r w:rsidRPr="00527373">
              <w:tab/>
              <w:t xml:space="preserve">Test Point ID 2 </w:t>
            </w:r>
            <w:proofErr w:type="gramStart"/>
            <w:r w:rsidRPr="00527373">
              <w:t>for  have</w:t>
            </w:r>
            <w:proofErr w:type="gramEnd"/>
            <w:r w:rsidRPr="00527373">
              <w:t xml:space="preserve"> the centre carrier frequency of 3553,14 MHz in Band n77 (NR ARFCN=636876). Test Point ID 4 </w:t>
            </w:r>
            <w:proofErr w:type="gramStart"/>
            <w:r w:rsidRPr="00527373">
              <w:t>for  have</w:t>
            </w:r>
            <w:proofErr w:type="gramEnd"/>
            <w:r w:rsidRPr="00527373">
              <w:t xml:space="preserve"> the centre carrier frequency of 4060,62 MHz in Band n77 (NR ARFCN=670708). Test Point ID 5 </w:t>
            </w:r>
            <w:proofErr w:type="gramStart"/>
            <w:r w:rsidRPr="00527373">
              <w:t>for  have</w:t>
            </w:r>
            <w:proofErr w:type="gramEnd"/>
            <w:r w:rsidRPr="00527373">
              <w:t xml:space="preserve"> the centre carrier frequency of 3610,74 MHz in Band n77 (NR ARFCN=640716). Test Point ID 7 </w:t>
            </w:r>
            <w:proofErr w:type="gramStart"/>
            <w:r w:rsidRPr="00527373">
              <w:t>for  have</w:t>
            </w:r>
            <w:proofErr w:type="gramEnd"/>
            <w:r w:rsidRPr="00527373">
              <w:t xml:space="preserve"> the centre carrier frequency of 3499,8 MHz in Band n77 (NR ARFCN=633320).</w:t>
            </w:r>
          </w:p>
        </w:tc>
      </w:tr>
    </w:tbl>
    <w:p w14:paraId="158F69AF" w14:textId="77777777" w:rsidR="00256885" w:rsidRPr="00527373" w:rsidRDefault="00256885" w:rsidP="00256885"/>
    <w:p w14:paraId="39D62CCD" w14:textId="77777777" w:rsidR="00256885" w:rsidRPr="00527373" w:rsidRDefault="00256885" w:rsidP="00256885">
      <w:r w:rsidRPr="00527373">
        <w:t xml:space="preserve">Additional step </w:t>
      </w:r>
      <w:r w:rsidRPr="00527373">
        <w:rPr>
          <w:lang w:eastAsia="ja-JP"/>
        </w:rPr>
        <w:t xml:space="preserve">9 </w:t>
      </w:r>
      <w:r w:rsidRPr="00527373">
        <w:t>when both bands are TDD:</w:t>
      </w:r>
    </w:p>
    <w:p w14:paraId="68818039" w14:textId="77777777" w:rsidR="00256885" w:rsidRPr="00527373" w:rsidRDefault="00256885" w:rsidP="00256885">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4B20FD0C" w14:textId="77777777" w:rsidR="00256885" w:rsidRPr="00527373" w:rsidRDefault="00256885" w:rsidP="00256885">
      <w:pPr>
        <w:pStyle w:val="H6"/>
      </w:pPr>
      <w:r w:rsidRPr="00527373">
        <w:lastRenderedPageBreak/>
        <w:t>6.5B.3.3.2.4.2</w:t>
      </w:r>
      <w:r w:rsidRPr="00527373">
        <w:tab/>
      </w:r>
      <w:r w:rsidRPr="00527373">
        <w:rPr>
          <w:snapToGrid w:val="0"/>
        </w:rPr>
        <w:t>Test Procedure</w:t>
      </w:r>
    </w:p>
    <w:p w14:paraId="4B98963E" w14:textId="77777777" w:rsidR="00256885" w:rsidRPr="00527373" w:rsidRDefault="00256885" w:rsidP="00256885">
      <w:r w:rsidRPr="00527373">
        <w:t>Same test procedure as described in clause 6.5B.3.1.2.4.2 with the following exceptions:</w:t>
      </w:r>
    </w:p>
    <w:p w14:paraId="37C89D0B" w14:textId="77777777" w:rsidR="00256885" w:rsidRPr="00527373" w:rsidRDefault="00256885" w:rsidP="00256885">
      <w:r w:rsidRPr="00527373">
        <w:tab/>
        <w:t xml:space="preserve">Instead of Table 6.5B.3.1.2.3-1 </w:t>
      </w:r>
      <w:r w:rsidRPr="00527373">
        <w:noBreakHyphen/>
      </w:r>
      <w:r w:rsidRPr="00527373">
        <w:noBreakHyphen/>
        <w:t>&gt; use Table 6.5B.3.3.2.5-1 and 6.5B.3.3.2.5-2.</w:t>
      </w:r>
    </w:p>
    <w:p w14:paraId="263D84A4" w14:textId="77777777" w:rsidR="00256885" w:rsidRPr="00527373" w:rsidRDefault="00256885" w:rsidP="00256885">
      <w:r w:rsidRPr="00527373">
        <w:t>In addition to test configurations above, EN-DC only capable UEs and UEs not supporting SA mode in the tested band needs to be tested according to LTE anchor agnostic approach below.</w:t>
      </w:r>
    </w:p>
    <w:p w14:paraId="211652A9" w14:textId="77777777" w:rsidR="00256885" w:rsidRPr="00527373" w:rsidRDefault="00256885" w:rsidP="00256885">
      <w:r w:rsidRPr="00527373">
        <w:t xml:space="preserve">Same test description as in clause 6.5.3.2.4 in TS 38.521-1 [8] for the NR carrier with the following exceptions: </w:t>
      </w:r>
    </w:p>
    <w:p w14:paraId="706DD104" w14:textId="77777777" w:rsidR="00256885" w:rsidRPr="00527373" w:rsidRDefault="00256885" w:rsidP="00256885">
      <w:r w:rsidRPr="00527373">
        <w:t>The initial test configurations for E-UTRA consist of test frequency based on E-UTRA operating band and test channel bandwidth as specified in Table 4.6-1.</w:t>
      </w:r>
    </w:p>
    <w:p w14:paraId="3FF88C6D" w14:textId="77777777" w:rsidR="00256885" w:rsidRPr="00527373" w:rsidRDefault="00256885" w:rsidP="00256885">
      <w:r w:rsidRPr="00527373">
        <w:t>For Initial conditions as in clause 6.5.3.2.4.1 in TS 38.521-1 [8], the following steps will be added to configure E-UTRA component:</w:t>
      </w:r>
    </w:p>
    <w:p w14:paraId="3D3002BF" w14:textId="77777777" w:rsidR="00256885" w:rsidRPr="00527373" w:rsidRDefault="00256885" w:rsidP="00256885">
      <w:pPr>
        <w:pStyle w:val="B10"/>
      </w:pPr>
      <w:r w:rsidRPr="00527373">
        <w:t>2.1.</w:t>
      </w:r>
      <w:r w:rsidRPr="00527373">
        <w:tab/>
        <w:t>The parameter settings for the cell are set up according to TS 36.508 [11] clause 4.4.3.</w:t>
      </w:r>
    </w:p>
    <w:p w14:paraId="75E6285C" w14:textId="77777777" w:rsidR="00256885" w:rsidRPr="00527373" w:rsidRDefault="00256885" w:rsidP="00256885">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19A73C7F" w14:textId="77777777" w:rsidR="00256885" w:rsidRPr="00527373" w:rsidRDefault="00256885" w:rsidP="00256885">
      <w:r w:rsidRPr="00527373">
        <w:t>Step 6 of Initial conditions as in clause 6.5.3.2.4.1 in TS 38.521-1 [8] is replaced by:</w:t>
      </w:r>
    </w:p>
    <w:p w14:paraId="3FC89D58" w14:textId="77777777" w:rsidR="00256885" w:rsidRPr="00527373" w:rsidRDefault="00256885" w:rsidP="00256885">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0E48FE35" w14:textId="77777777" w:rsidR="00256885" w:rsidRPr="00527373" w:rsidRDefault="00256885" w:rsidP="00256885">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214CE470" w14:textId="77777777" w:rsidR="00256885" w:rsidRPr="00527373" w:rsidRDefault="00256885" w:rsidP="00256885">
      <w:pPr>
        <w:pStyle w:val="H6"/>
      </w:pPr>
      <w:r w:rsidRPr="00527373">
        <w:t>6.5B.3.3.2.4.3</w:t>
      </w:r>
      <w:r w:rsidRPr="00527373">
        <w:tab/>
      </w:r>
      <w:r w:rsidRPr="00527373">
        <w:rPr>
          <w:snapToGrid w:val="0"/>
        </w:rPr>
        <w:t>Message Contents</w:t>
      </w:r>
    </w:p>
    <w:p w14:paraId="1DE46479" w14:textId="77777777" w:rsidR="00256885" w:rsidRPr="00527373" w:rsidRDefault="00256885" w:rsidP="00256885">
      <w:r w:rsidRPr="00527373">
        <w:t>Message contents are according to TS 36.508 [11] clause 4.6 and TS 38.508-1 [6] clause 4.6.1 with the following exceptions.</w:t>
      </w:r>
    </w:p>
    <w:p w14:paraId="5DEF29E1" w14:textId="77777777" w:rsidR="00256885" w:rsidRPr="00527373" w:rsidRDefault="00256885" w:rsidP="00256885">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6885" w:rsidRPr="00527373" w14:paraId="52AA835F" w14:textId="77777777" w:rsidTr="00FC329D">
        <w:tc>
          <w:tcPr>
            <w:tcW w:w="9781" w:type="dxa"/>
            <w:gridSpan w:val="4"/>
          </w:tcPr>
          <w:p w14:paraId="3B269839" w14:textId="77777777" w:rsidR="00256885" w:rsidRPr="00527373" w:rsidRDefault="00256885" w:rsidP="00FC329D">
            <w:pPr>
              <w:pStyle w:val="TAL"/>
            </w:pPr>
            <w:r w:rsidRPr="00527373">
              <w:t>Derivation Path: TS 36.508 [11], Table 4.6.3-23</w:t>
            </w:r>
          </w:p>
        </w:tc>
      </w:tr>
      <w:tr w:rsidR="00256885" w:rsidRPr="00527373" w14:paraId="0B7F2BD1" w14:textId="77777777" w:rsidTr="00FC329D">
        <w:tblPrEx>
          <w:tblCellMar>
            <w:left w:w="108" w:type="dxa"/>
            <w:right w:w="108" w:type="dxa"/>
          </w:tblCellMar>
        </w:tblPrEx>
        <w:tc>
          <w:tcPr>
            <w:tcW w:w="4537" w:type="dxa"/>
          </w:tcPr>
          <w:p w14:paraId="727EA3FB" w14:textId="77777777" w:rsidR="00256885" w:rsidRPr="00527373" w:rsidRDefault="00256885" w:rsidP="00FC329D">
            <w:pPr>
              <w:pStyle w:val="TAH"/>
            </w:pPr>
            <w:r w:rsidRPr="00527373">
              <w:t>Information Element</w:t>
            </w:r>
          </w:p>
        </w:tc>
        <w:tc>
          <w:tcPr>
            <w:tcW w:w="2268" w:type="dxa"/>
          </w:tcPr>
          <w:p w14:paraId="7F65D788" w14:textId="77777777" w:rsidR="00256885" w:rsidRPr="00527373" w:rsidRDefault="00256885" w:rsidP="00FC329D">
            <w:pPr>
              <w:pStyle w:val="TAH"/>
            </w:pPr>
            <w:r w:rsidRPr="00527373">
              <w:t>Value/remark</w:t>
            </w:r>
          </w:p>
        </w:tc>
        <w:tc>
          <w:tcPr>
            <w:tcW w:w="1701" w:type="dxa"/>
          </w:tcPr>
          <w:p w14:paraId="010A6649" w14:textId="77777777" w:rsidR="00256885" w:rsidRPr="00527373" w:rsidRDefault="00256885" w:rsidP="00FC329D">
            <w:pPr>
              <w:pStyle w:val="TAH"/>
            </w:pPr>
            <w:r w:rsidRPr="00527373">
              <w:t>Comment</w:t>
            </w:r>
          </w:p>
        </w:tc>
        <w:tc>
          <w:tcPr>
            <w:tcW w:w="1275" w:type="dxa"/>
          </w:tcPr>
          <w:p w14:paraId="0702A4F6" w14:textId="77777777" w:rsidR="00256885" w:rsidRPr="00527373" w:rsidRDefault="00256885" w:rsidP="00FC329D">
            <w:pPr>
              <w:pStyle w:val="TAH"/>
            </w:pPr>
            <w:r w:rsidRPr="00527373">
              <w:t>Condition</w:t>
            </w:r>
          </w:p>
        </w:tc>
      </w:tr>
      <w:tr w:rsidR="00256885" w:rsidRPr="00527373" w14:paraId="0A872DEB" w14:textId="77777777" w:rsidTr="00FC32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A39E" w14:textId="77777777" w:rsidR="00256885" w:rsidRPr="00527373" w:rsidRDefault="00256885" w:rsidP="00FC329D">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0151A674" w14:textId="77777777" w:rsidR="00256885" w:rsidRPr="00527373" w:rsidRDefault="00256885" w:rsidP="00FC329D">
            <w:pPr>
              <w:pStyle w:val="TAL"/>
            </w:pPr>
          </w:p>
        </w:tc>
        <w:tc>
          <w:tcPr>
            <w:tcW w:w="1701" w:type="dxa"/>
            <w:tcBorders>
              <w:top w:val="single" w:sz="4" w:space="0" w:color="auto"/>
              <w:left w:val="single" w:sz="4" w:space="0" w:color="auto"/>
              <w:bottom w:val="single" w:sz="4" w:space="0" w:color="auto"/>
              <w:right w:val="single" w:sz="4" w:space="0" w:color="auto"/>
            </w:tcBorders>
          </w:tcPr>
          <w:p w14:paraId="346B54E5" w14:textId="77777777" w:rsidR="00256885" w:rsidRPr="00527373" w:rsidRDefault="00256885" w:rsidP="00FC329D">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4A49F7D" w14:textId="77777777" w:rsidR="00256885" w:rsidRPr="00527373" w:rsidRDefault="00256885" w:rsidP="00FC329D">
            <w:pPr>
              <w:pStyle w:val="TAL"/>
            </w:pPr>
          </w:p>
        </w:tc>
      </w:tr>
      <w:tr w:rsidR="00256885" w:rsidRPr="00527373" w14:paraId="7345FE1D" w14:textId="77777777" w:rsidTr="00FC329D">
        <w:tblPrEx>
          <w:tblCellMar>
            <w:left w:w="108" w:type="dxa"/>
            <w:right w:w="108" w:type="dxa"/>
          </w:tblCellMar>
        </w:tblPrEx>
        <w:tc>
          <w:tcPr>
            <w:tcW w:w="4537" w:type="dxa"/>
          </w:tcPr>
          <w:p w14:paraId="7EF949FD" w14:textId="77777777" w:rsidR="00256885" w:rsidRPr="00527373" w:rsidRDefault="00256885" w:rsidP="00FC329D">
            <w:pPr>
              <w:pStyle w:val="TAL"/>
            </w:pPr>
            <w:r w:rsidRPr="00527373">
              <w:t xml:space="preserve">  subframeAssignment</w:t>
            </w:r>
          </w:p>
        </w:tc>
        <w:tc>
          <w:tcPr>
            <w:tcW w:w="2268" w:type="dxa"/>
          </w:tcPr>
          <w:p w14:paraId="3C9862E6" w14:textId="77777777" w:rsidR="00256885" w:rsidRPr="00527373" w:rsidRDefault="00256885" w:rsidP="00FC329D">
            <w:pPr>
              <w:pStyle w:val="TAL"/>
            </w:pPr>
            <w:r w:rsidRPr="00527373">
              <w:t>Sa2</w:t>
            </w:r>
          </w:p>
        </w:tc>
        <w:tc>
          <w:tcPr>
            <w:tcW w:w="1701" w:type="dxa"/>
          </w:tcPr>
          <w:p w14:paraId="3D16F24A" w14:textId="77777777" w:rsidR="00256885" w:rsidRPr="00527373" w:rsidRDefault="00256885" w:rsidP="00FC329D">
            <w:pPr>
              <w:pStyle w:val="TAL"/>
            </w:pPr>
          </w:p>
        </w:tc>
        <w:tc>
          <w:tcPr>
            <w:tcW w:w="1275" w:type="dxa"/>
          </w:tcPr>
          <w:p w14:paraId="3459C777" w14:textId="77777777" w:rsidR="00256885" w:rsidRPr="00527373" w:rsidRDefault="00256885" w:rsidP="00FC329D">
            <w:pPr>
              <w:pStyle w:val="TAL"/>
            </w:pPr>
          </w:p>
        </w:tc>
      </w:tr>
      <w:tr w:rsidR="00256885" w:rsidRPr="00527373" w14:paraId="4897CC9E" w14:textId="77777777" w:rsidTr="00FC329D">
        <w:tblPrEx>
          <w:tblCellMar>
            <w:left w:w="108" w:type="dxa"/>
            <w:right w:w="108" w:type="dxa"/>
          </w:tblCellMar>
        </w:tblPrEx>
        <w:tc>
          <w:tcPr>
            <w:tcW w:w="4537" w:type="dxa"/>
          </w:tcPr>
          <w:p w14:paraId="5F328F3A" w14:textId="77777777" w:rsidR="00256885" w:rsidRPr="00527373" w:rsidRDefault="00256885" w:rsidP="00FC329D">
            <w:pPr>
              <w:pStyle w:val="TAL"/>
            </w:pPr>
            <w:r w:rsidRPr="00527373">
              <w:t xml:space="preserve">  specialSubframePatterns</w:t>
            </w:r>
          </w:p>
        </w:tc>
        <w:tc>
          <w:tcPr>
            <w:tcW w:w="2268" w:type="dxa"/>
          </w:tcPr>
          <w:p w14:paraId="31AD851B" w14:textId="77777777" w:rsidR="00256885" w:rsidRPr="00527373" w:rsidRDefault="00256885" w:rsidP="00FC329D">
            <w:pPr>
              <w:pStyle w:val="TAL"/>
              <w:rPr>
                <w:lang w:eastAsia="ja-JP"/>
              </w:rPr>
            </w:pPr>
            <w:r w:rsidRPr="00527373">
              <w:t>Ssp</w:t>
            </w:r>
            <w:r w:rsidRPr="00527373">
              <w:rPr>
                <w:lang w:eastAsia="ja-JP"/>
              </w:rPr>
              <w:t>7</w:t>
            </w:r>
          </w:p>
        </w:tc>
        <w:tc>
          <w:tcPr>
            <w:tcW w:w="1701" w:type="dxa"/>
          </w:tcPr>
          <w:p w14:paraId="68D818E6" w14:textId="77777777" w:rsidR="00256885" w:rsidRPr="00527373" w:rsidRDefault="00256885" w:rsidP="00FC329D">
            <w:pPr>
              <w:pStyle w:val="TAL"/>
            </w:pPr>
          </w:p>
        </w:tc>
        <w:tc>
          <w:tcPr>
            <w:tcW w:w="1275" w:type="dxa"/>
          </w:tcPr>
          <w:p w14:paraId="45402352" w14:textId="77777777" w:rsidR="00256885" w:rsidRPr="00527373" w:rsidRDefault="00256885" w:rsidP="00FC329D">
            <w:pPr>
              <w:pStyle w:val="TAL"/>
            </w:pPr>
          </w:p>
        </w:tc>
      </w:tr>
      <w:tr w:rsidR="00256885" w:rsidRPr="00527373" w14:paraId="31AD30D9" w14:textId="77777777" w:rsidTr="00FC32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19C59" w14:textId="77777777" w:rsidR="00256885" w:rsidRPr="00527373" w:rsidRDefault="00256885" w:rsidP="00FC329D">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2727B8BB" w14:textId="77777777" w:rsidR="00256885" w:rsidRPr="00527373" w:rsidRDefault="00256885" w:rsidP="00FC329D">
            <w:pPr>
              <w:pStyle w:val="TAL"/>
            </w:pPr>
          </w:p>
        </w:tc>
        <w:tc>
          <w:tcPr>
            <w:tcW w:w="1701" w:type="dxa"/>
            <w:tcBorders>
              <w:top w:val="single" w:sz="4" w:space="0" w:color="auto"/>
              <w:left w:val="single" w:sz="4" w:space="0" w:color="auto"/>
              <w:bottom w:val="single" w:sz="4" w:space="0" w:color="auto"/>
              <w:right w:val="single" w:sz="4" w:space="0" w:color="auto"/>
            </w:tcBorders>
          </w:tcPr>
          <w:p w14:paraId="39E6B2D5" w14:textId="77777777" w:rsidR="00256885" w:rsidRPr="00527373" w:rsidRDefault="00256885" w:rsidP="00FC329D">
            <w:pPr>
              <w:pStyle w:val="TAL"/>
            </w:pPr>
          </w:p>
        </w:tc>
        <w:tc>
          <w:tcPr>
            <w:tcW w:w="1275" w:type="dxa"/>
            <w:tcBorders>
              <w:top w:val="single" w:sz="4" w:space="0" w:color="auto"/>
              <w:left w:val="single" w:sz="4" w:space="0" w:color="auto"/>
              <w:bottom w:val="single" w:sz="4" w:space="0" w:color="auto"/>
              <w:right w:val="single" w:sz="4" w:space="0" w:color="auto"/>
            </w:tcBorders>
          </w:tcPr>
          <w:p w14:paraId="62675823" w14:textId="77777777" w:rsidR="00256885" w:rsidRPr="00527373" w:rsidRDefault="00256885" w:rsidP="00FC329D">
            <w:pPr>
              <w:pStyle w:val="TAL"/>
            </w:pPr>
          </w:p>
        </w:tc>
      </w:tr>
    </w:tbl>
    <w:p w14:paraId="5C37D184" w14:textId="77777777" w:rsidR="00256885" w:rsidRPr="00527373" w:rsidRDefault="00256885" w:rsidP="00256885"/>
    <w:p w14:paraId="646DA93D" w14:textId="77777777" w:rsidR="00256885" w:rsidRPr="00527373" w:rsidRDefault="00256885" w:rsidP="00256885">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5E0285C4" w14:textId="77777777" w:rsidR="00256885" w:rsidRPr="00527373" w:rsidRDefault="00256885" w:rsidP="00256885">
      <w:pPr>
        <w:rPr>
          <w:lang w:eastAsia="ja-JP"/>
        </w:rPr>
      </w:pPr>
    </w:p>
    <w:p w14:paraId="21D28CAB" w14:textId="77777777" w:rsidR="00256885" w:rsidRPr="00527373" w:rsidRDefault="00256885" w:rsidP="00256885">
      <w:pPr>
        <w:pStyle w:val="TH"/>
      </w:pPr>
      <w:r w:rsidRPr="00527373">
        <w:t>Table 6.5B.3.3.</w:t>
      </w:r>
      <w:r w:rsidRPr="00527373">
        <w:rPr>
          <w:lang w:eastAsia="ja-JP"/>
        </w:rPr>
        <w:t>2</w:t>
      </w:r>
      <w:r w:rsidRPr="00527373">
        <w:t>.4.3-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56885" w:rsidRPr="00527373" w14:paraId="1CE288B0" w14:textId="77777777" w:rsidTr="00FC329D">
        <w:tc>
          <w:tcPr>
            <w:tcW w:w="9609" w:type="dxa"/>
            <w:gridSpan w:val="4"/>
            <w:tcBorders>
              <w:top w:val="single" w:sz="4" w:space="0" w:color="auto"/>
              <w:left w:val="single" w:sz="4" w:space="0" w:color="auto"/>
              <w:bottom w:val="single" w:sz="4" w:space="0" w:color="auto"/>
              <w:right w:val="single" w:sz="4" w:space="0" w:color="auto"/>
            </w:tcBorders>
            <w:hideMark/>
          </w:tcPr>
          <w:p w14:paraId="256B3525" w14:textId="77777777" w:rsidR="00256885" w:rsidRPr="00527373" w:rsidRDefault="00256885" w:rsidP="00FC329D">
            <w:pPr>
              <w:pStyle w:val="TAL"/>
            </w:pPr>
            <w:r w:rsidRPr="00527373">
              <w:t>Derivation Path: TS 36.508 [11], Table 4.6.1-8</w:t>
            </w:r>
          </w:p>
        </w:tc>
      </w:tr>
      <w:tr w:rsidR="00256885" w:rsidRPr="00527373" w14:paraId="2473899E" w14:textId="77777777" w:rsidTr="00FC32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27CEA" w14:textId="77777777" w:rsidR="00256885" w:rsidRPr="00527373" w:rsidRDefault="00256885" w:rsidP="00FC329D">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EE098" w14:textId="77777777" w:rsidR="00256885" w:rsidRPr="00527373" w:rsidRDefault="00256885" w:rsidP="00FC329D">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FAEA" w14:textId="77777777" w:rsidR="00256885" w:rsidRPr="00527373" w:rsidRDefault="00256885" w:rsidP="00FC329D">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8B8B9" w14:textId="77777777" w:rsidR="00256885" w:rsidRPr="00527373" w:rsidRDefault="00256885" w:rsidP="00FC329D">
            <w:pPr>
              <w:pStyle w:val="TAH"/>
            </w:pPr>
            <w:r w:rsidRPr="00527373">
              <w:t>Condition</w:t>
            </w:r>
          </w:p>
        </w:tc>
      </w:tr>
      <w:tr w:rsidR="00256885" w:rsidRPr="00527373" w14:paraId="7E3BEAD4" w14:textId="77777777" w:rsidTr="00FC32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F734843" w14:textId="77777777" w:rsidR="00256885" w:rsidRPr="00527373" w:rsidRDefault="00256885" w:rsidP="00FC329D">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838B1" w14:textId="77777777" w:rsidR="00256885" w:rsidRPr="00527373" w:rsidRDefault="00256885" w:rsidP="00FC329D">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385A3" w14:textId="77777777" w:rsidR="00256885" w:rsidRPr="00527373" w:rsidRDefault="00256885" w:rsidP="00FC32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AA5EA" w14:textId="77777777" w:rsidR="00256885" w:rsidRPr="00527373" w:rsidRDefault="00256885" w:rsidP="00FC329D">
            <w:pPr>
              <w:pStyle w:val="TAL"/>
            </w:pPr>
            <w:r w:rsidRPr="00527373">
              <w:t>Power Class 2 UE AND simultaneous E-UTRA and NR transmission</w:t>
            </w:r>
          </w:p>
        </w:tc>
      </w:tr>
      <w:tr w:rsidR="00256885" w:rsidRPr="00527373" w14:paraId="4D34BE98" w14:textId="77777777" w:rsidTr="00FC32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ACCBA3" w14:textId="77777777" w:rsidR="00256885" w:rsidRPr="00527373" w:rsidRDefault="00256885" w:rsidP="00FC32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D198A" w14:textId="77777777" w:rsidR="00256885" w:rsidRPr="00527373" w:rsidRDefault="00256885" w:rsidP="00FC329D">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97723" w14:textId="77777777" w:rsidR="00256885" w:rsidRPr="00527373" w:rsidRDefault="00256885" w:rsidP="00FC32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C2F71" w14:textId="77777777" w:rsidR="00256885" w:rsidRPr="00527373" w:rsidRDefault="00256885" w:rsidP="00FC329D">
            <w:pPr>
              <w:pStyle w:val="TAL"/>
            </w:pPr>
            <w:r w:rsidRPr="00527373">
              <w:t>Power Class 3 UE AND simultaneous E-UTRA and NR transmission</w:t>
            </w:r>
          </w:p>
        </w:tc>
      </w:tr>
    </w:tbl>
    <w:p w14:paraId="7B809E10" w14:textId="77777777" w:rsidR="00256885" w:rsidRPr="00527373" w:rsidRDefault="00256885" w:rsidP="00256885"/>
    <w:p w14:paraId="103CCBA5" w14:textId="77777777" w:rsidR="00256885" w:rsidRPr="00527373" w:rsidRDefault="00256885" w:rsidP="00256885">
      <w:pPr>
        <w:pStyle w:val="TH"/>
      </w:pPr>
      <w:r w:rsidRPr="00527373">
        <w:lastRenderedPageBreak/>
        <w:t>Table 6.5B.3.3.</w:t>
      </w:r>
      <w:r w:rsidRPr="00527373">
        <w:rPr>
          <w:lang w:eastAsia="ja-JP"/>
        </w:rPr>
        <w:t>2</w:t>
      </w:r>
      <w:r w:rsidRPr="00527373">
        <w:t xml:space="preserve">.4.3-3: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56885" w:rsidRPr="00527373" w14:paraId="1BD15E4E" w14:textId="77777777" w:rsidTr="00FC329D">
        <w:tc>
          <w:tcPr>
            <w:tcW w:w="9635" w:type="dxa"/>
            <w:gridSpan w:val="4"/>
          </w:tcPr>
          <w:p w14:paraId="075D27ED" w14:textId="77777777" w:rsidR="00256885" w:rsidRPr="00527373" w:rsidRDefault="00256885" w:rsidP="00FC329D">
            <w:pPr>
              <w:pStyle w:val="TAL"/>
            </w:pPr>
            <w:r w:rsidRPr="00527373">
              <w:t xml:space="preserve">Derivation Path: TS 38.508-1 [6] Table 4.6.3-106 </w:t>
            </w:r>
          </w:p>
        </w:tc>
      </w:tr>
      <w:tr w:rsidR="00256885" w:rsidRPr="00527373" w14:paraId="16BD456E" w14:textId="77777777" w:rsidTr="00FC329D">
        <w:tc>
          <w:tcPr>
            <w:tcW w:w="3348" w:type="dxa"/>
          </w:tcPr>
          <w:p w14:paraId="4A1B9A72" w14:textId="77777777" w:rsidR="00256885" w:rsidRPr="00527373" w:rsidRDefault="00256885" w:rsidP="00FC329D">
            <w:pPr>
              <w:pStyle w:val="TAH"/>
            </w:pPr>
            <w:r w:rsidRPr="00527373">
              <w:t>Information Element</w:t>
            </w:r>
          </w:p>
        </w:tc>
        <w:tc>
          <w:tcPr>
            <w:tcW w:w="1530" w:type="dxa"/>
          </w:tcPr>
          <w:p w14:paraId="2000E587" w14:textId="77777777" w:rsidR="00256885" w:rsidRPr="00527373" w:rsidRDefault="00256885" w:rsidP="00FC329D">
            <w:pPr>
              <w:pStyle w:val="TAH"/>
            </w:pPr>
            <w:r w:rsidRPr="00527373">
              <w:t>Value/remark</w:t>
            </w:r>
          </w:p>
        </w:tc>
        <w:tc>
          <w:tcPr>
            <w:tcW w:w="1170" w:type="dxa"/>
          </w:tcPr>
          <w:p w14:paraId="5D7224E9" w14:textId="77777777" w:rsidR="00256885" w:rsidRPr="00527373" w:rsidRDefault="00256885" w:rsidP="00FC329D">
            <w:pPr>
              <w:pStyle w:val="TAH"/>
            </w:pPr>
            <w:r w:rsidRPr="00527373">
              <w:t>Comment</w:t>
            </w:r>
          </w:p>
        </w:tc>
        <w:tc>
          <w:tcPr>
            <w:tcW w:w="3587" w:type="dxa"/>
          </w:tcPr>
          <w:p w14:paraId="7EFEF9AC" w14:textId="77777777" w:rsidR="00256885" w:rsidRPr="00527373" w:rsidRDefault="00256885" w:rsidP="00FC329D">
            <w:pPr>
              <w:pStyle w:val="TAH"/>
            </w:pPr>
            <w:r w:rsidRPr="00527373">
              <w:t>Condition</w:t>
            </w:r>
          </w:p>
        </w:tc>
      </w:tr>
      <w:tr w:rsidR="00256885" w:rsidRPr="00527373" w14:paraId="6E904825" w14:textId="77777777" w:rsidTr="00FC329D">
        <w:tc>
          <w:tcPr>
            <w:tcW w:w="3348" w:type="dxa"/>
            <w:vMerge w:val="restart"/>
            <w:vAlign w:val="center"/>
          </w:tcPr>
          <w:p w14:paraId="761D4FDE" w14:textId="77777777" w:rsidR="00256885" w:rsidRPr="00527373" w:rsidRDefault="00256885" w:rsidP="00FC329D">
            <w:pPr>
              <w:pStyle w:val="TAL"/>
            </w:pPr>
            <w:r w:rsidRPr="00527373">
              <w:t>p-NR-FR1</w:t>
            </w:r>
          </w:p>
        </w:tc>
        <w:tc>
          <w:tcPr>
            <w:tcW w:w="1530" w:type="dxa"/>
            <w:vAlign w:val="center"/>
          </w:tcPr>
          <w:p w14:paraId="5D8DFFB7" w14:textId="77777777" w:rsidR="00256885" w:rsidRPr="00527373" w:rsidRDefault="00256885" w:rsidP="00FC329D">
            <w:pPr>
              <w:pStyle w:val="TAL"/>
              <w:jc w:val="center"/>
            </w:pPr>
            <w:r w:rsidRPr="00527373">
              <w:t>23</w:t>
            </w:r>
          </w:p>
        </w:tc>
        <w:tc>
          <w:tcPr>
            <w:tcW w:w="1170" w:type="dxa"/>
            <w:vAlign w:val="center"/>
          </w:tcPr>
          <w:p w14:paraId="2B980A4A" w14:textId="77777777" w:rsidR="00256885" w:rsidRPr="00527373" w:rsidRDefault="00256885" w:rsidP="00FC329D">
            <w:pPr>
              <w:pStyle w:val="TAC"/>
            </w:pPr>
          </w:p>
        </w:tc>
        <w:tc>
          <w:tcPr>
            <w:tcW w:w="3587" w:type="dxa"/>
            <w:vAlign w:val="center"/>
          </w:tcPr>
          <w:p w14:paraId="02CF8790" w14:textId="77777777" w:rsidR="00256885" w:rsidRPr="00527373" w:rsidRDefault="00256885" w:rsidP="00FC329D">
            <w:pPr>
              <w:pStyle w:val="TAL"/>
            </w:pPr>
            <w:r w:rsidRPr="00527373">
              <w:t>Power Class 2 UE AND simultaneous E-UTRA and NR transmission</w:t>
            </w:r>
          </w:p>
        </w:tc>
      </w:tr>
      <w:tr w:rsidR="00256885" w:rsidRPr="00527373" w14:paraId="142853C1" w14:textId="77777777" w:rsidTr="00FC329D">
        <w:tc>
          <w:tcPr>
            <w:tcW w:w="3348" w:type="dxa"/>
            <w:vMerge/>
          </w:tcPr>
          <w:p w14:paraId="302CB36C" w14:textId="77777777" w:rsidR="00256885" w:rsidRPr="00527373" w:rsidRDefault="00256885" w:rsidP="00FC329D">
            <w:pPr>
              <w:pStyle w:val="TAL"/>
            </w:pPr>
          </w:p>
        </w:tc>
        <w:tc>
          <w:tcPr>
            <w:tcW w:w="1530" w:type="dxa"/>
            <w:vAlign w:val="center"/>
          </w:tcPr>
          <w:p w14:paraId="3DEC0A14" w14:textId="77777777" w:rsidR="00256885" w:rsidRPr="00527373" w:rsidRDefault="00256885" w:rsidP="00FC329D">
            <w:pPr>
              <w:pStyle w:val="TAL"/>
              <w:jc w:val="center"/>
            </w:pPr>
            <w:r w:rsidRPr="00527373">
              <w:t>20</w:t>
            </w:r>
          </w:p>
        </w:tc>
        <w:tc>
          <w:tcPr>
            <w:tcW w:w="1170" w:type="dxa"/>
            <w:vAlign w:val="center"/>
          </w:tcPr>
          <w:p w14:paraId="234B84EC" w14:textId="77777777" w:rsidR="00256885" w:rsidRPr="00527373" w:rsidRDefault="00256885" w:rsidP="00FC329D">
            <w:pPr>
              <w:pStyle w:val="TAC"/>
            </w:pPr>
          </w:p>
        </w:tc>
        <w:tc>
          <w:tcPr>
            <w:tcW w:w="3587" w:type="dxa"/>
            <w:vAlign w:val="center"/>
          </w:tcPr>
          <w:p w14:paraId="23371B8A" w14:textId="77777777" w:rsidR="00256885" w:rsidRPr="00527373" w:rsidRDefault="00256885" w:rsidP="00FC329D">
            <w:pPr>
              <w:pStyle w:val="TAL"/>
            </w:pPr>
            <w:r w:rsidRPr="00527373">
              <w:t>Power Class 3 UE AND simultaneous E-UTRA and NR transmission</w:t>
            </w:r>
          </w:p>
        </w:tc>
      </w:tr>
    </w:tbl>
    <w:p w14:paraId="6A21C5B0" w14:textId="77777777" w:rsidR="00256885" w:rsidRPr="00527373" w:rsidRDefault="00256885" w:rsidP="00256885"/>
    <w:p w14:paraId="2CA9E215" w14:textId="77777777" w:rsidR="00256885" w:rsidRPr="00527373" w:rsidRDefault="00256885" w:rsidP="00256885">
      <w:pPr>
        <w:pStyle w:val="H6"/>
      </w:pPr>
      <w:r w:rsidRPr="00527373">
        <w:t>6.5B.3.3.2.5</w:t>
      </w:r>
      <w:r w:rsidRPr="00527373">
        <w:tab/>
        <w:t>Test Requirement</w:t>
      </w:r>
    </w:p>
    <w:p w14:paraId="0C52FDBF" w14:textId="77777777" w:rsidR="00256885" w:rsidRPr="00527373" w:rsidRDefault="00256885" w:rsidP="00256885">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6DD521D" w14:textId="77777777" w:rsidR="00256885" w:rsidRPr="00527373" w:rsidRDefault="00256885" w:rsidP="00256885">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53A4188C" w14:textId="77777777" w:rsidR="00256885" w:rsidRPr="00527373" w:rsidRDefault="00256885" w:rsidP="00256885">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256885" w:rsidRPr="00527373" w14:paraId="70C1F5B6" w14:textId="77777777" w:rsidTr="00FC329D">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E8FEB" w14:textId="77777777" w:rsidR="00256885" w:rsidRPr="00527373" w:rsidRDefault="00256885" w:rsidP="00FC329D">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35F41B24" w14:textId="77777777" w:rsidR="00256885" w:rsidRPr="00527373" w:rsidRDefault="00256885" w:rsidP="00FC329D">
            <w:pPr>
              <w:pStyle w:val="TAH"/>
            </w:pPr>
            <w:r w:rsidRPr="00527373">
              <w:t xml:space="preserve">Spurious emission </w:t>
            </w:r>
          </w:p>
        </w:tc>
      </w:tr>
      <w:tr w:rsidR="00256885" w:rsidRPr="00527373" w14:paraId="1D24F5BA" w14:textId="77777777" w:rsidTr="00FC329D">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BFC4BD0" w14:textId="77777777" w:rsidR="00256885" w:rsidRPr="00527373" w:rsidRDefault="00256885" w:rsidP="00FC329D">
            <w:pPr>
              <w:pStyle w:val="TAH"/>
            </w:pPr>
          </w:p>
        </w:tc>
        <w:tc>
          <w:tcPr>
            <w:tcW w:w="2864" w:type="dxa"/>
            <w:gridSpan w:val="2"/>
            <w:tcBorders>
              <w:top w:val="single" w:sz="4" w:space="0" w:color="auto"/>
              <w:left w:val="nil"/>
              <w:bottom w:val="single" w:sz="4" w:space="0" w:color="auto"/>
              <w:right w:val="single" w:sz="4" w:space="0" w:color="auto"/>
            </w:tcBorders>
            <w:hideMark/>
          </w:tcPr>
          <w:p w14:paraId="78F55EC6" w14:textId="77777777" w:rsidR="00256885" w:rsidRPr="00527373" w:rsidRDefault="00256885" w:rsidP="00FC329D">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7841C790" w14:textId="77777777" w:rsidR="00256885" w:rsidRPr="00527373" w:rsidRDefault="00256885" w:rsidP="00FC329D">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0E91E669" w14:textId="77777777" w:rsidR="00256885" w:rsidRPr="00527373" w:rsidRDefault="00256885" w:rsidP="00FC329D">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0E4110CE" w14:textId="77777777" w:rsidR="00256885" w:rsidRPr="00527373" w:rsidRDefault="00256885" w:rsidP="00FC329D">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712E6D53" w14:textId="77777777" w:rsidR="00256885" w:rsidRPr="00527373" w:rsidRDefault="00256885" w:rsidP="00FC329D">
            <w:pPr>
              <w:pStyle w:val="TAH"/>
            </w:pPr>
            <w:r w:rsidRPr="00527373">
              <w:t>NOTE</w:t>
            </w:r>
          </w:p>
        </w:tc>
      </w:tr>
      <w:tr w:rsidR="00256885" w:rsidRPr="00527373" w14:paraId="24AEF620" w14:textId="77777777" w:rsidTr="00FC329D">
        <w:trPr>
          <w:gridAfter w:val="1"/>
          <w:wAfter w:w="113" w:type="dxa"/>
          <w:trHeight w:val="77"/>
          <w:jc w:val="center"/>
        </w:trPr>
        <w:tc>
          <w:tcPr>
            <w:tcW w:w="1632" w:type="dxa"/>
            <w:gridSpan w:val="2"/>
            <w:tcBorders>
              <w:left w:val="single" w:sz="4" w:space="0" w:color="auto"/>
              <w:right w:val="single" w:sz="4" w:space="0" w:color="auto"/>
            </w:tcBorders>
          </w:tcPr>
          <w:p w14:paraId="2DF39BB1" w14:textId="77777777" w:rsidR="00256885" w:rsidRPr="00527373" w:rsidRDefault="00256885" w:rsidP="00FC329D">
            <w:pPr>
              <w:pStyle w:val="TAH"/>
              <w:rPr>
                <w:rFonts w:eastAsia="맑은 고딕"/>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75A894D6" w14:textId="77777777" w:rsidR="00256885" w:rsidRPr="00527373" w:rsidRDefault="00256885" w:rsidP="00FC329D">
            <w:pPr>
              <w:pStyle w:val="TAL"/>
              <w:rPr>
                <w:rFonts w:cs="Arial"/>
                <w:color w:val="000000"/>
                <w:szCs w:val="18"/>
              </w:rPr>
            </w:pPr>
            <w:r w:rsidRPr="00527373">
              <w:rPr>
                <w:rFonts w:cs="Arial"/>
                <w:color w:val="000000"/>
                <w:szCs w:val="18"/>
              </w:rPr>
              <w:t>E-UTRA Band 7, 31, 41, 72, 73</w:t>
            </w:r>
          </w:p>
          <w:p w14:paraId="5F62D724" w14:textId="77777777" w:rsidR="00256885" w:rsidRPr="00527373" w:rsidRDefault="00256885" w:rsidP="00FC329D">
            <w:pPr>
              <w:pStyle w:val="TAL"/>
              <w:rPr>
                <w:rFonts w:eastAsia="맑은 고딕"/>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6DE47497" w14:textId="77777777" w:rsidR="00256885" w:rsidRPr="00527373" w:rsidRDefault="00256885" w:rsidP="00FC329D">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59B000"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BC1E69D" w14:textId="77777777" w:rsidR="00256885" w:rsidRPr="00527373" w:rsidRDefault="00256885" w:rsidP="00FC329D">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B8DD32" w14:textId="77777777" w:rsidR="00256885" w:rsidRPr="00527373" w:rsidRDefault="00256885" w:rsidP="00FC329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0A7792" w14:textId="77777777" w:rsidR="00256885" w:rsidRPr="00527373" w:rsidRDefault="00256885" w:rsidP="00FC329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799DC8E" w14:textId="77777777" w:rsidR="00256885" w:rsidRPr="00527373" w:rsidRDefault="00256885" w:rsidP="00FC329D">
            <w:pPr>
              <w:pStyle w:val="TAC"/>
            </w:pPr>
          </w:p>
        </w:tc>
      </w:tr>
      <w:tr w:rsidR="00256885" w:rsidRPr="00527373" w14:paraId="568522B5" w14:textId="77777777" w:rsidTr="00FC329D">
        <w:trPr>
          <w:gridAfter w:val="1"/>
          <w:wAfter w:w="113" w:type="dxa"/>
          <w:trHeight w:val="77"/>
          <w:jc w:val="center"/>
        </w:trPr>
        <w:tc>
          <w:tcPr>
            <w:tcW w:w="1632" w:type="dxa"/>
            <w:gridSpan w:val="2"/>
            <w:tcBorders>
              <w:left w:val="single" w:sz="4" w:space="0" w:color="auto"/>
              <w:right w:val="single" w:sz="4" w:space="0" w:color="auto"/>
            </w:tcBorders>
            <w:vAlign w:val="center"/>
          </w:tcPr>
          <w:p w14:paraId="6724E87D"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center"/>
          </w:tcPr>
          <w:p w14:paraId="0DF7EC77" w14:textId="77777777" w:rsidR="00256885" w:rsidRPr="00527373" w:rsidRDefault="00256885" w:rsidP="00FC329D">
            <w:pPr>
              <w:pStyle w:val="TAL"/>
              <w:rPr>
                <w:rFonts w:cs="Arial"/>
                <w:color w:val="000000"/>
                <w:szCs w:val="18"/>
              </w:rPr>
            </w:pPr>
            <w:r w:rsidRPr="00527373">
              <w:rPr>
                <w:rFonts w:cs="Arial"/>
                <w:color w:val="000000"/>
                <w:szCs w:val="18"/>
              </w:rPr>
              <w:t>E-UTRA Band 42, 52</w:t>
            </w:r>
          </w:p>
          <w:p w14:paraId="7B3737AA" w14:textId="77777777" w:rsidR="00256885" w:rsidRPr="00527373" w:rsidRDefault="00256885" w:rsidP="00FC329D">
            <w:pPr>
              <w:pStyle w:val="TAL"/>
              <w:rPr>
                <w:rFonts w:eastAsia="맑은 고딕"/>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05F7BEF" w14:textId="77777777" w:rsidR="00256885" w:rsidRPr="00527373" w:rsidRDefault="00256885" w:rsidP="00FC329D">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222703"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3F77DB" w14:textId="77777777" w:rsidR="00256885" w:rsidRPr="00527373" w:rsidRDefault="00256885" w:rsidP="00FC329D">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E5D743" w14:textId="77777777" w:rsidR="00256885" w:rsidRPr="00527373" w:rsidRDefault="00256885" w:rsidP="00FC329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88002D9" w14:textId="77777777" w:rsidR="00256885" w:rsidRPr="00527373" w:rsidRDefault="00256885" w:rsidP="00FC329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1FA330B" w14:textId="77777777" w:rsidR="00256885" w:rsidRPr="00527373" w:rsidRDefault="00256885" w:rsidP="00FC329D">
            <w:pPr>
              <w:pStyle w:val="TAC"/>
            </w:pPr>
            <w:r w:rsidRPr="00527373">
              <w:rPr>
                <w:rFonts w:cs="Arial"/>
                <w:color w:val="000000"/>
                <w:szCs w:val="18"/>
              </w:rPr>
              <w:t>2</w:t>
            </w:r>
          </w:p>
        </w:tc>
      </w:tr>
      <w:tr w:rsidR="00256885" w:rsidRPr="00527373" w14:paraId="0EDA62F2" w14:textId="77777777" w:rsidTr="00FC329D">
        <w:trPr>
          <w:gridAfter w:val="1"/>
          <w:wAfter w:w="113" w:type="dxa"/>
          <w:trHeight w:val="77"/>
          <w:jc w:val="center"/>
        </w:trPr>
        <w:tc>
          <w:tcPr>
            <w:tcW w:w="1632" w:type="dxa"/>
            <w:gridSpan w:val="2"/>
            <w:tcBorders>
              <w:left w:val="single" w:sz="4" w:space="0" w:color="auto"/>
              <w:right w:val="single" w:sz="4" w:space="0" w:color="auto"/>
            </w:tcBorders>
            <w:vAlign w:val="center"/>
          </w:tcPr>
          <w:p w14:paraId="4C91614E"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center"/>
          </w:tcPr>
          <w:p w14:paraId="004EC83A" w14:textId="77777777" w:rsidR="00256885" w:rsidRPr="00527373" w:rsidRDefault="00256885" w:rsidP="00FC329D">
            <w:pPr>
              <w:pStyle w:val="TAL"/>
              <w:rPr>
                <w:rFonts w:eastAsia="맑은 고딕"/>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641935" w14:textId="77777777" w:rsidR="00256885" w:rsidRPr="00527373" w:rsidRDefault="00256885" w:rsidP="00FC329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027F2AD"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95B8B4" w14:textId="77777777" w:rsidR="00256885" w:rsidRPr="00527373" w:rsidRDefault="00256885" w:rsidP="00FC329D">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25DBB3C6" w14:textId="77777777" w:rsidR="00256885" w:rsidRPr="00527373" w:rsidRDefault="00256885" w:rsidP="00FC329D">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788C795C" w14:textId="77777777" w:rsidR="00256885" w:rsidRPr="00527373" w:rsidRDefault="00256885" w:rsidP="00FC329D">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4018B4BC" w14:textId="77777777" w:rsidR="00256885" w:rsidRPr="00527373" w:rsidRDefault="00256885" w:rsidP="00FC329D">
            <w:pPr>
              <w:pStyle w:val="TAC"/>
            </w:pPr>
            <w:r w:rsidRPr="00527373">
              <w:rPr>
                <w:rFonts w:cs="Arial"/>
                <w:color w:val="000000"/>
                <w:szCs w:val="18"/>
              </w:rPr>
              <w:t>5, 17</w:t>
            </w:r>
          </w:p>
        </w:tc>
      </w:tr>
      <w:tr w:rsidR="00256885" w:rsidRPr="00527373" w14:paraId="1B34E227" w14:textId="77777777" w:rsidTr="00FC329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6B129ECD"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center"/>
          </w:tcPr>
          <w:p w14:paraId="446303DA" w14:textId="77777777" w:rsidR="00256885" w:rsidRPr="00527373" w:rsidRDefault="00256885" w:rsidP="00FC329D">
            <w:pPr>
              <w:pStyle w:val="TAL"/>
              <w:rPr>
                <w:rFonts w:eastAsia="맑은 고딕"/>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9792E5" w14:textId="77777777" w:rsidR="00256885" w:rsidRPr="00527373" w:rsidRDefault="00256885" w:rsidP="00FC329D">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42EB26B8"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393E47" w14:textId="77777777" w:rsidR="00256885" w:rsidRPr="00527373" w:rsidRDefault="00256885" w:rsidP="00FC329D">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79171709" w14:textId="77777777" w:rsidR="00256885" w:rsidRPr="00527373" w:rsidRDefault="00256885" w:rsidP="00FC329D">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05DBAE08" w14:textId="77777777" w:rsidR="00256885" w:rsidRPr="00527373" w:rsidRDefault="00256885" w:rsidP="00FC329D">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57B022D3" w14:textId="77777777" w:rsidR="00256885" w:rsidRPr="00527373" w:rsidRDefault="00256885" w:rsidP="00FC329D">
            <w:pPr>
              <w:pStyle w:val="TAC"/>
            </w:pPr>
            <w:r w:rsidRPr="00527373">
              <w:rPr>
                <w:rFonts w:cs="Arial"/>
                <w:color w:val="000000"/>
                <w:szCs w:val="18"/>
              </w:rPr>
              <w:t>14</w:t>
            </w:r>
          </w:p>
        </w:tc>
      </w:tr>
      <w:tr w:rsidR="00256885" w:rsidRPr="00527373" w14:paraId="15B253DC" w14:textId="77777777" w:rsidTr="00FC329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6D4C26A" w14:textId="77777777" w:rsidR="00256885" w:rsidRPr="00527373" w:rsidRDefault="00256885" w:rsidP="00FC329D">
            <w:pPr>
              <w:pStyle w:val="TAH"/>
              <w:rPr>
                <w:rFonts w:eastAsia="맑은 고딕"/>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3B334AF4" w14:textId="77777777" w:rsidR="00256885" w:rsidRPr="00527373" w:rsidRDefault="00256885" w:rsidP="00FC329D">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39CF4271"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34ADAF"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F7FB1A"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68D6D4" w14:textId="77777777" w:rsidR="00256885" w:rsidRPr="00527373" w:rsidRDefault="00256885" w:rsidP="00FC329D">
            <w:pPr>
              <w:pStyle w:val="TAC"/>
              <w:rPr>
                <w:rFonts w:eastAsia="맑은 고딕"/>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70680AD" w14:textId="77777777" w:rsidR="00256885" w:rsidRPr="00527373" w:rsidRDefault="00256885" w:rsidP="00FC329D">
            <w:pPr>
              <w:pStyle w:val="TAC"/>
              <w:rPr>
                <w:rFonts w:eastAsia="맑은 고딕"/>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83286A" w14:textId="77777777" w:rsidR="00256885" w:rsidRPr="00527373" w:rsidRDefault="00256885" w:rsidP="00FC329D">
            <w:pPr>
              <w:pStyle w:val="TAC"/>
              <w:rPr>
                <w:rFonts w:eastAsia="맑은 고딕"/>
              </w:rPr>
            </w:pPr>
            <w:r w:rsidRPr="00527373">
              <w:rPr>
                <w:rFonts w:cs="Arial"/>
                <w:color w:val="000000"/>
                <w:szCs w:val="18"/>
              </w:rPr>
              <w:t> </w:t>
            </w:r>
          </w:p>
        </w:tc>
      </w:tr>
      <w:tr w:rsidR="00256885" w:rsidRPr="00527373" w14:paraId="06602AE3"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47E161"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center"/>
          </w:tcPr>
          <w:p w14:paraId="619E4ADC" w14:textId="77777777" w:rsidR="00256885" w:rsidRPr="00527373" w:rsidRDefault="00256885" w:rsidP="00FC329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AAC73F" w14:textId="77777777" w:rsidR="00256885" w:rsidRPr="00527373" w:rsidRDefault="00256885" w:rsidP="00FC329D">
            <w:pPr>
              <w:pStyle w:val="TAC"/>
              <w:rPr>
                <w:rFonts w:eastAsia="맑은 고딕"/>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02AA6FE4"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93338D" w14:textId="77777777" w:rsidR="00256885" w:rsidRPr="00527373" w:rsidRDefault="00256885" w:rsidP="00FC329D">
            <w:pPr>
              <w:pStyle w:val="TAC"/>
              <w:rPr>
                <w:rFonts w:eastAsia="맑은 고딕"/>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2D2D8B22" w14:textId="77777777" w:rsidR="00256885" w:rsidRPr="00527373" w:rsidRDefault="00256885" w:rsidP="00FC329D">
            <w:pPr>
              <w:pStyle w:val="TAC"/>
              <w:rPr>
                <w:rFonts w:eastAsia="맑은 고딕"/>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73F58D7" w14:textId="77777777" w:rsidR="00256885" w:rsidRPr="00527373" w:rsidRDefault="00256885" w:rsidP="00FC329D">
            <w:pPr>
              <w:pStyle w:val="TAC"/>
              <w:rPr>
                <w:rFonts w:eastAsia="맑은 고딕"/>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4400080" w14:textId="77777777" w:rsidR="00256885" w:rsidRPr="00527373" w:rsidRDefault="00256885" w:rsidP="00FC329D">
            <w:pPr>
              <w:pStyle w:val="TAC"/>
              <w:rPr>
                <w:rFonts w:eastAsia="맑은 고딕"/>
              </w:rPr>
            </w:pPr>
            <w:r w:rsidRPr="00527373">
              <w:rPr>
                <w:rFonts w:cs="Arial"/>
                <w:color w:val="000000"/>
                <w:szCs w:val="18"/>
              </w:rPr>
              <w:t>5, 8</w:t>
            </w:r>
          </w:p>
        </w:tc>
      </w:tr>
      <w:tr w:rsidR="00256885" w:rsidRPr="00527373" w14:paraId="3B4F1A1A"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259E7A9"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center"/>
          </w:tcPr>
          <w:p w14:paraId="3E1903C7" w14:textId="77777777" w:rsidR="00256885" w:rsidRPr="00527373" w:rsidRDefault="00256885" w:rsidP="00FC329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B2CAC6" w14:textId="77777777" w:rsidR="00256885" w:rsidRPr="00527373" w:rsidRDefault="00256885" w:rsidP="00FC329D">
            <w:pPr>
              <w:pStyle w:val="TAC"/>
              <w:rPr>
                <w:rFonts w:eastAsia="맑은 고딕"/>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4619F3D5"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AC0D6A" w14:textId="77777777" w:rsidR="00256885" w:rsidRPr="00527373" w:rsidRDefault="00256885" w:rsidP="00FC329D">
            <w:pPr>
              <w:pStyle w:val="TAC"/>
              <w:rPr>
                <w:rFonts w:eastAsia="맑은 고딕"/>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1F8B8FF3" w14:textId="77777777" w:rsidR="00256885" w:rsidRPr="00527373" w:rsidRDefault="00256885" w:rsidP="00FC329D">
            <w:pPr>
              <w:pStyle w:val="TAC"/>
              <w:rPr>
                <w:rFonts w:eastAsia="맑은 고딕"/>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81E1B3E" w14:textId="77777777" w:rsidR="00256885" w:rsidRPr="00527373" w:rsidRDefault="00256885" w:rsidP="00FC329D">
            <w:pPr>
              <w:pStyle w:val="TAC"/>
              <w:rPr>
                <w:rFonts w:eastAsia="맑은 고딕"/>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607FBAE" w14:textId="77777777" w:rsidR="00256885" w:rsidRPr="00527373" w:rsidRDefault="00256885" w:rsidP="00FC329D">
            <w:pPr>
              <w:pStyle w:val="TAC"/>
              <w:rPr>
                <w:rFonts w:eastAsia="맑은 고딕"/>
              </w:rPr>
            </w:pPr>
            <w:r w:rsidRPr="00527373">
              <w:rPr>
                <w:rFonts w:cs="Arial"/>
                <w:color w:val="000000"/>
                <w:szCs w:val="18"/>
              </w:rPr>
              <w:t>5, 7, 8</w:t>
            </w:r>
          </w:p>
        </w:tc>
      </w:tr>
      <w:tr w:rsidR="00256885" w:rsidRPr="00527373" w14:paraId="1B62FAAA"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4A933C1" w14:textId="77777777" w:rsidR="00256885" w:rsidRPr="00527373" w:rsidRDefault="00256885" w:rsidP="00FC329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336AEC" w14:textId="77777777" w:rsidR="00256885" w:rsidRPr="00527373" w:rsidRDefault="00256885" w:rsidP="00FC329D">
            <w:pPr>
              <w:pStyle w:val="TAL"/>
              <w:rPr>
                <w:rFonts w:eastAsia="맑은 고딕"/>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199CA95" w14:textId="77777777" w:rsidR="00256885" w:rsidRPr="00527373" w:rsidRDefault="00256885" w:rsidP="00FC329D">
            <w:pPr>
              <w:pStyle w:val="TAC"/>
              <w:rPr>
                <w:rFonts w:eastAsia="맑은 고딕"/>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73FD90B7"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A5AD78" w14:textId="77777777" w:rsidR="00256885" w:rsidRPr="00527373" w:rsidRDefault="00256885" w:rsidP="00FC329D">
            <w:pPr>
              <w:pStyle w:val="TAC"/>
              <w:rPr>
                <w:rFonts w:eastAsia="맑은 고딕"/>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2BFCD180" w14:textId="77777777" w:rsidR="00256885" w:rsidRPr="00527373" w:rsidRDefault="00256885" w:rsidP="00FC329D">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CFDED79" w14:textId="77777777" w:rsidR="00256885" w:rsidRPr="00527373" w:rsidRDefault="00256885" w:rsidP="00FC329D">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48C09DB" w14:textId="77777777" w:rsidR="00256885" w:rsidRPr="00527373" w:rsidRDefault="00256885" w:rsidP="00FC329D">
            <w:pPr>
              <w:pStyle w:val="TAC"/>
              <w:rPr>
                <w:rFonts w:eastAsia="맑은 고딕"/>
              </w:rPr>
            </w:pPr>
            <w:r w:rsidRPr="00527373">
              <w:rPr>
                <w:rFonts w:cs="Arial"/>
                <w:color w:val="000000"/>
                <w:szCs w:val="18"/>
              </w:rPr>
              <w:t>5, 7, 8</w:t>
            </w:r>
          </w:p>
        </w:tc>
      </w:tr>
      <w:tr w:rsidR="00256885" w:rsidRPr="00527373" w14:paraId="53ACB39C"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3F371902" w14:textId="77777777" w:rsidR="00256885" w:rsidRPr="00527373" w:rsidRDefault="00256885" w:rsidP="00FC329D">
            <w:pPr>
              <w:pStyle w:val="TAH"/>
              <w:rPr>
                <w:rFonts w:eastAsia="맑은 고딕"/>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3FC745FB" w14:textId="77777777" w:rsidR="00256885" w:rsidRPr="00527373" w:rsidRDefault="00256885" w:rsidP="00FC329D">
            <w:pPr>
              <w:pStyle w:val="TAL"/>
            </w:pPr>
            <w:r w:rsidRPr="00527373">
              <w:rPr>
                <w:rFonts w:eastAsia="맑은 고딕"/>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5AD4895F"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6DD87"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6A8D399D"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E8375E" w14:textId="77777777" w:rsidR="00256885" w:rsidRPr="00527373" w:rsidRDefault="00256885" w:rsidP="00FC329D">
            <w:pPr>
              <w:pStyle w:val="TAC"/>
              <w:rPr>
                <w:rFonts w:eastAsia="맑은 고딕"/>
              </w:rPr>
            </w:pPr>
            <w:bookmarkStart w:id="11" w:name="OLE_LINK14"/>
            <w:r w:rsidRPr="00527373">
              <w:t>-50</w:t>
            </w:r>
            <w:bookmarkEnd w:id="11"/>
          </w:p>
        </w:tc>
        <w:tc>
          <w:tcPr>
            <w:tcW w:w="749" w:type="dxa"/>
            <w:gridSpan w:val="2"/>
            <w:tcBorders>
              <w:top w:val="single" w:sz="4" w:space="0" w:color="auto"/>
              <w:left w:val="nil"/>
              <w:bottom w:val="single" w:sz="4" w:space="0" w:color="auto"/>
              <w:right w:val="single" w:sz="4" w:space="0" w:color="auto"/>
            </w:tcBorders>
            <w:noWrap/>
          </w:tcPr>
          <w:p w14:paraId="55A0EA3D"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946FEE1" w14:textId="77777777" w:rsidR="00256885" w:rsidRPr="00527373" w:rsidRDefault="00256885" w:rsidP="00FC329D">
            <w:pPr>
              <w:pStyle w:val="TAC"/>
              <w:rPr>
                <w:rFonts w:eastAsia="맑은 고딕"/>
              </w:rPr>
            </w:pPr>
          </w:p>
        </w:tc>
      </w:tr>
      <w:tr w:rsidR="00256885" w:rsidRPr="00527373" w14:paraId="5A63CAFC"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3735884"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1B178890" w14:textId="77777777" w:rsidR="00256885" w:rsidRPr="00527373" w:rsidRDefault="00256885" w:rsidP="00FC329D">
            <w:pPr>
              <w:pStyle w:val="TAL"/>
            </w:pPr>
            <w:r w:rsidRPr="00527373">
              <w:rPr>
                <w:rFonts w:eastAsia="맑은 고딕"/>
              </w:rPr>
              <w:t>Frequency range</w:t>
            </w:r>
          </w:p>
        </w:tc>
        <w:tc>
          <w:tcPr>
            <w:tcW w:w="934" w:type="dxa"/>
            <w:gridSpan w:val="2"/>
            <w:tcBorders>
              <w:top w:val="single" w:sz="4" w:space="0" w:color="auto"/>
              <w:left w:val="nil"/>
              <w:bottom w:val="single" w:sz="4" w:space="0" w:color="auto"/>
              <w:right w:val="single" w:sz="4" w:space="0" w:color="auto"/>
            </w:tcBorders>
          </w:tcPr>
          <w:p w14:paraId="70DEB029" w14:textId="77777777" w:rsidR="00256885" w:rsidRPr="00527373" w:rsidRDefault="00256885" w:rsidP="00FC329D">
            <w:pPr>
              <w:pStyle w:val="TAC"/>
              <w:rPr>
                <w:rFonts w:eastAsia="맑은 고딕"/>
              </w:rPr>
            </w:pPr>
            <w:r w:rsidRPr="00527373">
              <w:t>1880</w:t>
            </w:r>
          </w:p>
        </w:tc>
        <w:tc>
          <w:tcPr>
            <w:tcW w:w="310" w:type="dxa"/>
            <w:gridSpan w:val="2"/>
            <w:tcBorders>
              <w:top w:val="single" w:sz="4" w:space="0" w:color="auto"/>
              <w:left w:val="nil"/>
              <w:bottom w:val="single" w:sz="4" w:space="0" w:color="auto"/>
              <w:right w:val="single" w:sz="4" w:space="0" w:color="auto"/>
            </w:tcBorders>
          </w:tcPr>
          <w:p w14:paraId="2A190969"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tcPr>
          <w:p w14:paraId="1D8AC602" w14:textId="77777777" w:rsidR="00256885" w:rsidRPr="00527373" w:rsidRDefault="00256885" w:rsidP="00FC329D">
            <w:pPr>
              <w:pStyle w:val="TAC"/>
              <w:rPr>
                <w:rFonts w:eastAsia="맑은 고딕"/>
              </w:rPr>
            </w:pPr>
            <w:r w:rsidRPr="00527373">
              <w:t>1895</w:t>
            </w:r>
          </w:p>
        </w:tc>
        <w:tc>
          <w:tcPr>
            <w:tcW w:w="1172" w:type="dxa"/>
            <w:gridSpan w:val="2"/>
            <w:tcBorders>
              <w:top w:val="single" w:sz="4" w:space="0" w:color="auto"/>
              <w:left w:val="nil"/>
              <w:bottom w:val="single" w:sz="4" w:space="0" w:color="auto"/>
              <w:right w:val="single" w:sz="4" w:space="0" w:color="auto"/>
            </w:tcBorders>
          </w:tcPr>
          <w:p w14:paraId="6FDAEB6D" w14:textId="77777777" w:rsidR="00256885" w:rsidRPr="00527373" w:rsidRDefault="00256885" w:rsidP="00FC329D">
            <w:pPr>
              <w:pStyle w:val="TAC"/>
              <w:rPr>
                <w:rFonts w:eastAsia="맑은 고딕"/>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3C86B759"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734A9D3" w14:textId="77777777" w:rsidR="00256885" w:rsidRPr="00527373" w:rsidRDefault="00256885" w:rsidP="00FC329D">
            <w:pPr>
              <w:pStyle w:val="TAC"/>
              <w:rPr>
                <w:rFonts w:eastAsia="맑은 고딕"/>
              </w:rPr>
            </w:pPr>
            <w:r w:rsidRPr="00527373">
              <w:t>5, 8</w:t>
            </w:r>
          </w:p>
        </w:tc>
      </w:tr>
      <w:tr w:rsidR="00256885" w:rsidRPr="00527373" w14:paraId="378851FA" w14:textId="77777777" w:rsidTr="00FC329D">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416EFC64" w14:textId="77777777" w:rsidR="00256885" w:rsidRPr="00527373" w:rsidRDefault="00256885" w:rsidP="00FC329D">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59D54FCF" w14:textId="77777777" w:rsidR="00256885" w:rsidRPr="00527373" w:rsidRDefault="00256885" w:rsidP="00FC329D">
            <w:pPr>
              <w:pStyle w:val="TAL"/>
            </w:pPr>
            <w:r w:rsidRPr="00527373">
              <w:rPr>
                <w:rFonts w:cs="Arial"/>
                <w:color w:val="000000"/>
                <w:szCs w:val="18"/>
              </w:rPr>
              <w:t xml:space="preserve">E-UTRA </w:t>
            </w:r>
            <w:proofErr w:type="gramStart"/>
            <w:r w:rsidRPr="00527373">
              <w:rPr>
                <w:rFonts w:cs="Arial"/>
                <w:color w:val="000000"/>
                <w:szCs w:val="18"/>
              </w:rPr>
              <w:t>Band  5</w:t>
            </w:r>
            <w:proofErr w:type="gramEnd"/>
            <w:r w:rsidRPr="00527373">
              <w:rPr>
                <w:rFonts w:cs="Arial"/>
                <w:color w:val="000000"/>
                <w:szCs w:val="18"/>
              </w:rPr>
              <w:t>, 7, 8, 18, 19, 26, 28,  41</w:t>
            </w:r>
          </w:p>
        </w:tc>
        <w:tc>
          <w:tcPr>
            <w:tcW w:w="934" w:type="dxa"/>
            <w:gridSpan w:val="2"/>
            <w:tcBorders>
              <w:top w:val="single" w:sz="4" w:space="0" w:color="auto"/>
              <w:left w:val="nil"/>
              <w:bottom w:val="single" w:sz="4" w:space="0" w:color="auto"/>
              <w:right w:val="single" w:sz="4" w:space="0" w:color="auto"/>
            </w:tcBorders>
            <w:vAlign w:val="center"/>
          </w:tcPr>
          <w:p w14:paraId="67639CFA" w14:textId="77777777" w:rsidR="00256885" w:rsidRPr="00527373" w:rsidRDefault="00256885" w:rsidP="00FC329D">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A086C" w14:textId="77777777" w:rsidR="00256885" w:rsidRPr="00527373" w:rsidRDefault="00256885" w:rsidP="00FC329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171FCC4" w14:textId="77777777" w:rsidR="00256885" w:rsidRPr="00527373" w:rsidRDefault="00256885" w:rsidP="00FC329D">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FAA379" w14:textId="77777777" w:rsidR="00256885" w:rsidRPr="00527373" w:rsidRDefault="00256885" w:rsidP="00FC329D">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5E429C" w14:textId="77777777" w:rsidR="00256885" w:rsidRPr="00527373" w:rsidRDefault="00256885" w:rsidP="00FC329D">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92E127F" w14:textId="77777777" w:rsidR="00256885" w:rsidRPr="00527373" w:rsidRDefault="00256885" w:rsidP="00FC329D">
            <w:pPr>
              <w:pStyle w:val="TAC"/>
            </w:pPr>
          </w:p>
        </w:tc>
      </w:tr>
      <w:tr w:rsidR="00256885" w:rsidRPr="00527373" w14:paraId="7A2A34A5"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03BDB45F" w14:textId="77777777" w:rsidR="00256885" w:rsidRPr="00527373" w:rsidRDefault="00256885" w:rsidP="00FC329D">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1FBD5E1B" w14:textId="77777777" w:rsidR="00256885" w:rsidRPr="00527373" w:rsidRDefault="00256885" w:rsidP="00FC329D">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3ECFF120" w14:textId="77777777" w:rsidR="00256885" w:rsidRPr="00527373" w:rsidRDefault="00256885" w:rsidP="00FC329D">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621EC2" w14:textId="77777777" w:rsidR="00256885" w:rsidRPr="00527373" w:rsidRDefault="00256885" w:rsidP="00FC329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42D2EB" w14:textId="77777777" w:rsidR="00256885" w:rsidRPr="00527373" w:rsidRDefault="00256885" w:rsidP="00FC329D">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A23E10" w14:textId="77777777" w:rsidR="00256885" w:rsidRPr="00527373" w:rsidRDefault="00256885" w:rsidP="00FC329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33CA99" w14:textId="77777777" w:rsidR="00256885" w:rsidRPr="00527373" w:rsidRDefault="00256885" w:rsidP="00FC329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FF020E1" w14:textId="77777777" w:rsidR="00256885" w:rsidRPr="00527373" w:rsidRDefault="00256885" w:rsidP="00FC329D">
            <w:pPr>
              <w:pStyle w:val="TAC"/>
            </w:pPr>
          </w:p>
        </w:tc>
      </w:tr>
      <w:tr w:rsidR="00256885" w:rsidRPr="00527373" w14:paraId="40945C2B"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032A723" w14:textId="77777777" w:rsidR="00256885" w:rsidRPr="00527373" w:rsidRDefault="00256885" w:rsidP="00FC329D">
            <w:pPr>
              <w:pStyle w:val="TAH"/>
            </w:pPr>
          </w:p>
        </w:tc>
        <w:tc>
          <w:tcPr>
            <w:tcW w:w="2864" w:type="dxa"/>
            <w:gridSpan w:val="2"/>
            <w:tcBorders>
              <w:top w:val="single" w:sz="4" w:space="0" w:color="auto"/>
              <w:left w:val="nil"/>
              <w:bottom w:val="single" w:sz="4" w:space="0" w:color="auto"/>
              <w:right w:val="single" w:sz="4" w:space="0" w:color="auto"/>
            </w:tcBorders>
          </w:tcPr>
          <w:p w14:paraId="7242B3AB" w14:textId="77777777" w:rsidR="00256885" w:rsidRPr="00527373" w:rsidRDefault="00256885" w:rsidP="00FC329D">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03F38BAE" w14:textId="77777777" w:rsidR="00256885" w:rsidRPr="00527373" w:rsidRDefault="00256885" w:rsidP="00FC329D">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423CB2" w14:textId="77777777" w:rsidR="00256885" w:rsidRPr="00527373" w:rsidRDefault="00256885" w:rsidP="00FC329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51F5221" w14:textId="77777777" w:rsidR="00256885" w:rsidRPr="00527373" w:rsidRDefault="00256885" w:rsidP="00FC329D">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E912F" w14:textId="77777777" w:rsidR="00256885" w:rsidRPr="00527373" w:rsidRDefault="00256885" w:rsidP="00FC329D">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7347FB5" w14:textId="77777777" w:rsidR="00256885" w:rsidRPr="00527373" w:rsidRDefault="00256885" w:rsidP="00FC329D">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140F1A" w14:textId="77777777" w:rsidR="00256885" w:rsidRPr="00527373" w:rsidRDefault="00256885" w:rsidP="00FC329D">
            <w:pPr>
              <w:pStyle w:val="TAC"/>
            </w:pPr>
            <w:r w:rsidRPr="00527373">
              <w:t>2</w:t>
            </w:r>
          </w:p>
        </w:tc>
      </w:tr>
      <w:tr w:rsidR="00256885" w:rsidRPr="00527373" w14:paraId="52E69AAC"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16A0C40D" w14:textId="77777777" w:rsidR="00256885" w:rsidRPr="00527373" w:rsidRDefault="00256885" w:rsidP="00FC329D">
            <w:pPr>
              <w:pStyle w:val="TAH"/>
              <w:rPr>
                <w:rFonts w:eastAsia="맑은 고딕"/>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308DE5D0" w14:textId="77777777" w:rsidR="00256885" w:rsidRPr="00527373" w:rsidRDefault="00256885" w:rsidP="00FC329D">
            <w:pPr>
              <w:pStyle w:val="TAL"/>
            </w:pPr>
            <w:r w:rsidRPr="00527373">
              <w:rPr>
                <w:rFonts w:eastAsia="맑은 고딕"/>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EB6342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FBA2F8"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56A7E606"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05D88"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480ECB9"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tcPr>
          <w:p w14:paraId="31061F2C" w14:textId="77777777" w:rsidR="00256885" w:rsidRPr="00527373" w:rsidRDefault="00256885" w:rsidP="00FC329D">
            <w:pPr>
              <w:pStyle w:val="TAC"/>
              <w:rPr>
                <w:rFonts w:eastAsia="맑은 고딕"/>
              </w:rPr>
            </w:pPr>
          </w:p>
        </w:tc>
      </w:tr>
      <w:tr w:rsidR="00256885" w:rsidRPr="00527373" w14:paraId="683368B0" w14:textId="77777777" w:rsidTr="00FC329D">
        <w:trPr>
          <w:gridAfter w:val="1"/>
          <w:wAfter w:w="113" w:type="dxa"/>
          <w:trHeight w:val="77"/>
          <w:jc w:val="center"/>
        </w:trPr>
        <w:tc>
          <w:tcPr>
            <w:tcW w:w="1632" w:type="dxa"/>
            <w:gridSpan w:val="2"/>
            <w:vMerge/>
            <w:tcBorders>
              <w:left w:val="single" w:sz="4" w:space="0" w:color="auto"/>
              <w:right w:val="single" w:sz="4" w:space="0" w:color="auto"/>
            </w:tcBorders>
          </w:tcPr>
          <w:p w14:paraId="73C8A175"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72E6F1B3" w14:textId="77777777" w:rsidR="00256885" w:rsidRPr="00527373" w:rsidRDefault="00256885" w:rsidP="00FC329D">
            <w:pPr>
              <w:pStyle w:val="TAL"/>
            </w:pPr>
            <w:r w:rsidRPr="00527373">
              <w:rPr>
                <w:rFonts w:eastAsia="맑은 고딕"/>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20D344F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093841"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50BFF9D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E194D5"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C17B1C1"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40B150C" w14:textId="77777777" w:rsidR="00256885" w:rsidRPr="00527373" w:rsidRDefault="00256885" w:rsidP="00FC329D">
            <w:pPr>
              <w:pStyle w:val="TAC"/>
              <w:rPr>
                <w:rFonts w:eastAsia="맑은 고딕"/>
              </w:rPr>
            </w:pPr>
            <w:r w:rsidRPr="00527373">
              <w:t>5</w:t>
            </w:r>
          </w:p>
        </w:tc>
      </w:tr>
      <w:tr w:rsidR="00256885" w:rsidRPr="00527373" w14:paraId="1F6334AF"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44278B"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2CADBFC9" w14:textId="77777777" w:rsidR="00256885" w:rsidRPr="00527373" w:rsidRDefault="00256885" w:rsidP="00FC329D">
            <w:pPr>
              <w:pStyle w:val="TAL"/>
            </w:pPr>
            <w:r w:rsidRPr="00527373">
              <w:rPr>
                <w:rFonts w:eastAsia="맑은 고딕"/>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0A3560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7A2AF"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4C98D523"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E357715"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04263288"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86D2CF9" w14:textId="77777777" w:rsidR="00256885" w:rsidRPr="00527373" w:rsidRDefault="00256885" w:rsidP="00FC329D">
            <w:pPr>
              <w:pStyle w:val="TAC"/>
              <w:rPr>
                <w:rFonts w:eastAsia="맑은 고딕"/>
              </w:rPr>
            </w:pPr>
            <w:r w:rsidRPr="00527373">
              <w:t>2</w:t>
            </w:r>
          </w:p>
        </w:tc>
      </w:tr>
      <w:tr w:rsidR="00256885" w:rsidRPr="00527373" w14:paraId="03E6B151" w14:textId="77777777" w:rsidTr="00FC329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3BE8EA74" w14:textId="77777777" w:rsidR="00256885" w:rsidRPr="00527373" w:rsidRDefault="00256885" w:rsidP="00FC329D">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7177258D" w14:textId="77777777" w:rsidR="00256885" w:rsidRPr="00527373" w:rsidRDefault="00256885" w:rsidP="00FC329D">
            <w:pPr>
              <w:pStyle w:val="TAL"/>
              <w:rPr>
                <w:rFonts w:eastAsia="맑은 고딕"/>
              </w:rPr>
            </w:pPr>
            <w:r w:rsidRPr="00527373">
              <w:rPr>
                <w:rFonts w:eastAsia="맑은 고딕"/>
              </w:rPr>
              <w:t>E-UTRA Band 41</w:t>
            </w:r>
          </w:p>
        </w:tc>
        <w:tc>
          <w:tcPr>
            <w:tcW w:w="934" w:type="dxa"/>
            <w:gridSpan w:val="2"/>
            <w:tcBorders>
              <w:top w:val="single" w:sz="4" w:space="0" w:color="auto"/>
              <w:left w:val="nil"/>
              <w:bottom w:val="single" w:sz="4" w:space="0" w:color="auto"/>
              <w:right w:val="single" w:sz="4" w:space="0" w:color="auto"/>
            </w:tcBorders>
            <w:vAlign w:val="center"/>
          </w:tcPr>
          <w:p w14:paraId="02E88205" w14:textId="77777777" w:rsidR="00256885" w:rsidRPr="00527373" w:rsidRDefault="00256885" w:rsidP="00FC329D">
            <w:pPr>
              <w:pStyle w:val="TAC"/>
              <w:rPr>
                <w:rFonts w:eastAsia="맑은 고딕"/>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0AD98" w14:textId="77777777" w:rsidR="00256885" w:rsidRPr="00527373" w:rsidRDefault="00256885" w:rsidP="00FC329D">
            <w:pPr>
              <w:pStyle w:val="TAC"/>
              <w:rPr>
                <w:rFonts w:eastAsia="맑은 고딕"/>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CA06767"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ABBA54" w14:textId="77777777" w:rsidR="00256885" w:rsidRPr="00527373" w:rsidRDefault="00256885" w:rsidP="00FC329D">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717EF2D" w14:textId="77777777" w:rsidR="00256885" w:rsidRPr="00527373" w:rsidRDefault="00256885" w:rsidP="00FC329D">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3F4FD6" w14:textId="77777777" w:rsidR="00256885" w:rsidRPr="00527373" w:rsidRDefault="00256885" w:rsidP="00FC329D">
            <w:pPr>
              <w:pStyle w:val="TAC"/>
              <w:rPr>
                <w:rFonts w:eastAsia="맑은 고딕"/>
              </w:rPr>
            </w:pPr>
            <w:r w:rsidRPr="00527373">
              <w:t>2</w:t>
            </w:r>
          </w:p>
        </w:tc>
      </w:tr>
      <w:tr w:rsidR="00256885" w:rsidRPr="00527373" w14:paraId="7C4FC1A6" w14:textId="77777777" w:rsidTr="00FC329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42D2B78" w14:textId="77777777" w:rsidR="00256885" w:rsidRPr="00527373" w:rsidRDefault="00256885" w:rsidP="00FC329D">
            <w:pPr>
              <w:pStyle w:val="TAH"/>
              <w:rPr>
                <w:rFonts w:eastAsia="맑은 고딕"/>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13E97988" w14:textId="77777777" w:rsidR="00256885" w:rsidRPr="00527373" w:rsidRDefault="00256885" w:rsidP="00FC329D">
            <w:pPr>
              <w:pStyle w:val="TAL"/>
            </w:pPr>
            <w:r w:rsidRPr="00527373">
              <w:rPr>
                <w:rFonts w:eastAsia="맑은 고딕"/>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EE80F33"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9C0B98"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287587A2"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FE11B48"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9E0734C"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2B3F1CA" w14:textId="77777777" w:rsidR="00256885" w:rsidRPr="00527373" w:rsidRDefault="00256885" w:rsidP="00FC329D">
            <w:pPr>
              <w:pStyle w:val="TAC"/>
              <w:rPr>
                <w:rFonts w:eastAsia="맑은 고딕"/>
              </w:rPr>
            </w:pPr>
          </w:p>
        </w:tc>
      </w:tr>
      <w:tr w:rsidR="00256885" w:rsidRPr="00527373" w14:paraId="4C8A9078" w14:textId="77777777" w:rsidTr="00FC329D">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AC4F378"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10BD074E" w14:textId="77777777" w:rsidR="00256885" w:rsidRPr="00527373" w:rsidRDefault="00256885" w:rsidP="00FC329D">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3ECE047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E2DDD"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69822896"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15BF043"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F1D239C"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BEC1FBF" w14:textId="77777777" w:rsidR="00256885" w:rsidRPr="00527373" w:rsidRDefault="00256885" w:rsidP="00FC329D">
            <w:pPr>
              <w:pStyle w:val="TAC"/>
              <w:rPr>
                <w:rFonts w:eastAsia="맑은 고딕"/>
              </w:rPr>
            </w:pPr>
            <w:r w:rsidRPr="00527373">
              <w:t>2</w:t>
            </w:r>
          </w:p>
        </w:tc>
      </w:tr>
      <w:tr w:rsidR="00256885" w:rsidRPr="00527373" w14:paraId="4746F783"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7AD51A44" w14:textId="77777777" w:rsidR="00256885" w:rsidRPr="00527373" w:rsidRDefault="00256885" w:rsidP="00FC329D">
            <w:pPr>
              <w:pStyle w:val="TAH"/>
              <w:rPr>
                <w:rFonts w:eastAsia="맑은 고딕"/>
              </w:rPr>
            </w:pPr>
            <w:r w:rsidRPr="00527373">
              <w:t>DC_3_n7</w:t>
            </w:r>
          </w:p>
        </w:tc>
        <w:tc>
          <w:tcPr>
            <w:tcW w:w="2864" w:type="dxa"/>
            <w:gridSpan w:val="2"/>
            <w:tcBorders>
              <w:top w:val="single" w:sz="4" w:space="0" w:color="auto"/>
              <w:left w:val="nil"/>
              <w:bottom w:val="single" w:sz="4" w:space="0" w:color="auto"/>
              <w:right w:val="single" w:sz="4" w:space="0" w:color="auto"/>
            </w:tcBorders>
          </w:tcPr>
          <w:p w14:paraId="5C5D9844" w14:textId="77777777" w:rsidR="00256885" w:rsidRPr="00527373" w:rsidRDefault="00256885" w:rsidP="00FC329D">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0DA7426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AAE06D"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0A70973C"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667FE9"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345E071"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AC01DE0" w14:textId="77777777" w:rsidR="00256885" w:rsidRPr="00527373" w:rsidRDefault="00256885" w:rsidP="00FC329D">
            <w:pPr>
              <w:pStyle w:val="TAC"/>
              <w:rPr>
                <w:rFonts w:eastAsia="맑은 고딕"/>
              </w:rPr>
            </w:pPr>
          </w:p>
        </w:tc>
      </w:tr>
      <w:tr w:rsidR="00256885" w:rsidRPr="00527373" w14:paraId="2D286073"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922DF7"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6AFA1A3F" w14:textId="77777777" w:rsidR="00256885" w:rsidRPr="00527373" w:rsidRDefault="00256885" w:rsidP="00FC329D">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17CDC199"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8D4D6"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5B59EFC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451986A"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6950E788"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FCF421E" w14:textId="77777777" w:rsidR="00256885" w:rsidRPr="00527373" w:rsidRDefault="00256885" w:rsidP="00FC329D">
            <w:pPr>
              <w:pStyle w:val="TAC"/>
              <w:rPr>
                <w:rFonts w:eastAsia="맑은 고딕"/>
              </w:rPr>
            </w:pPr>
            <w:r w:rsidRPr="00527373">
              <w:t>2</w:t>
            </w:r>
          </w:p>
        </w:tc>
      </w:tr>
      <w:tr w:rsidR="00256885" w:rsidRPr="00527373" w14:paraId="440B1AA6"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0108F6AB" w14:textId="77777777" w:rsidR="00256885" w:rsidRPr="00527373" w:rsidRDefault="00256885" w:rsidP="00FC329D">
            <w:pPr>
              <w:pStyle w:val="TAH"/>
              <w:rPr>
                <w:rFonts w:eastAsia="맑은 고딕"/>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4FEBBE42" w14:textId="77777777" w:rsidR="00256885" w:rsidRPr="00527373" w:rsidRDefault="00256885" w:rsidP="00FC329D">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21EED667"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2A3E5FD"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4BAFA12"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418523D" w14:textId="77777777" w:rsidR="00256885" w:rsidRPr="00527373" w:rsidRDefault="00256885" w:rsidP="00FC329D">
            <w:pPr>
              <w:pStyle w:val="TAC"/>
              <w:rPr>
                <w:rFonts w:eastAsia="맑은 고딕"/>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4417D5DC" w14:textId="77777777" w:rsidR="00256885" w:rsidRPr="00527373" w:rsidRDefault="00256885" w:rsidP="00FC329D">
            <w:pPr>
              <w:pStyle w:val="TAC"/>
              <w:rPr>
                <w:rFonts w:eastAsia="맑은 고딕"/>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617441BF" w14:textId="77777777" w:rsidR="00256885" w:rsidRPr="00527373" w:rsidRDefault="00256885" w:rsidP="00FC329D">
            <w:pPr>
              <w:pStyle w:val="TAC"/>
              <w:rPr>
                <w:rFonts w:eastAsia="맑은 고딕"/>
              </w:rPr>
            </w:pPr>
            <w:r w:rsidRPr="00527373">
              <w:rPr>
                <w:rFonts w:cs="Arial"/>
                <w:color w:val="000000"/>
                <w:szCs w:val="18"/>
              </w:rPr>
              <w:t>2</w:t>
            </w:r>
          </w:p>
        </w:tc>
      </w:tr>
      <w:tr w:rsidR="00256885" w:rsidRPr="00527373" w14:paraId="4DAD0F3F"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90A191C"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137239F7" w14:textId="77777777" w:rsidR="00256885" w:rsidRPr="00527373" w:rsidRDefault="00256885" w:rsidP="00FC329D">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202676B3"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EA46CD1"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04EF8C2F"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E19D18" w14:textId="77777777" w:rsidR="00256885" w:rsidRPr="00527373" w:rsidRDefault="00256885" w:rsidP="00FC329D">
            <w:pPr>
              <w:pStyle w:val="TAC"/>
              <w:rPr>
                <w:rFonts w:eastAsia="맑은 고딕"/>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0E54A080" w14:textId="77777777" w:rsidR="00256885" w:rsidRPr="00527373" w:rsidRDefault="00256885" w:rsidP="00FC329D">
            <w:pPr>
              <w:pStyle w:val="TAC"/>
              <w:rPr>
                <w:rFonts w:eastAsia="맑은 고딕"/>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F9E0EDD" w14:textId="77777777" w:rsidR="00256885" w:rsidRPr="00527373" w:rsidRDefault="00256885" w:rsidP="00FC329D">
            <w:pPr>
              <w:pStyle w:val="TAC"/>
              <w:rPr>
                <w:rFonts w:eastAsia="맑은 고딕"/>
              </w:rPr>
            </w:pPr>
          </w:p>
        </w:tc>
      </w:tr>
      <w:tr w:rsidR="00256885" w:rsidRPr="00527373" w14:paraId="1BE471B6"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032ED15C" w14:textId="77777777" w:rsidR="00256885" w:rsidRPr="00D84764" w:rsidRDefault="00256885" w:rsidP="00FC329D">
            <w:pPr>
              <w:pStyle w:val="TAH"/>
              <w:rPr>
                <w:rFonts w:eastAsia="맑은 고딕"/>
                <w:strike/>
              </w:rPr>
            </w:pPr>
            <w:r w:rsidRPr="00D84764">
              <w:rPr>
                <w:rFonts w:eastAsia="맑은 고딕"/>
                <w:strike/>
              </w:rPr>
              <w:t>DC_3_n41</w:t>
            </w:r>
          </w:p>
        </w:tc>
        <w:tc>
          <w:tcPr>
            <w:tcW w:w="2864" w:type="dxa"/>
            <w:gridSpan w:val="2"/>
            <w:tcBorders>
              <w:top w:val="single" w:sz="4" w:space="0" w:color="auto"/>
              <w:left w:val="nil"/>
              <w:bottom w:val="single" w:sz="4" w:space="0" w:color="auto"/>
              <w:right w:val="single" w:sz="4" w:space="0" w:color="auto"/>
            </w:tcBorders>
            <w:vAlign w:val="bottom"/>
          </w:tcPr>
          <w:p w14:paraId="3622785C" w14:textId="77777777" w:rsidR="00256885" w:rsidRPr="00D84764" w:rsidRDefault="00256885" w:rsidP="00FC329D">
            <w:pPr>
              <w:pStyle w:val="TAL"/>
              <w:rPr>
                <w:rFonts w:eastAsia="맑은 고딕"/>
                <w:strike/>
              </w:rPr>
            </w:pPr>
            <w:r w:rsidRPr="00D84764">
              <w:rPr>
                <w:rFonts w:eastAsia="맑은 고딕"/>
                <w:strike/>
              </w:rPr>
              <w:t xml:space="preserve">E-UTRA Band 5, 8, 20, 26, 27, </w:t>
            </w:r>
            <w:r w:rsidRPr="00D84764">
              <w:rPr>
                <w:rFonts w:eastAsia="Yu Mincho"/>
                <w:strike/>
              </w:rPr>
              <w:t>2</w:t>
            </w:r>
            <w:r w:rsidRPr="00D84764">
              <w:rPr>
                <w:rFonts w:eastAsia="맑은 고딕"/>
                <w:strike/>
              </w:rPr>
              <w:t>8</w:t>
            </w:r>
            <w:r w:rsidRPr="00D84764">
              <w:rPr>
                <w:rFonts w:eastAsia="Yu Mincho"/>
                <w:strike/>
              </w:rPr>
              <w:t xml:space="preserve">, </w:t>
            </w:r>
            <w:r w:rsidRPr="00D84764">
              <w:rPr>
                <w:rFonts w:eastAsia="맑은 고딕"/>
                <w:strike/>
              </w:rPr>
              <w:t>44</w:t>
            </w:r>
          </w:p>
        </w:tc>
        <w:tc>
          <w:tcPr>
            <w:tcW w:w="934" w:type="dxa"/>
            <w:gridSpan w:val="2"/>
            <w:tcBorders>
              <w:top w:val="single" w:sz="4" w:space="0" w:color="auto"/>
              <w:left w:val="nil"/>
              <w:bottom w:val="single" w:sz="4" w:space="0" w:color="auto"/>
              <w:right w:val="single" w:sz="4" w:space="0" w:color="auto"/>
            </w:tcBorders>
            <w:vAlign w:val="center"/>
          </w:tcPr>
          <w:p w14:paraId="63703544" w14:textId="77777777" w:rsidR="00256885" w:rsidRPr="00D84764" w:rsidRDefault="00256885" w:rsidP="00FC329D">
            <w:pPr>
              <w:pStyle w:val="TAC"/>
              <w:rPr>
                <w:rFonts w:eastAsia="맑은 고딕"/>
                <w:strike/>
              </w:rPr>
            </w:pPr>
            <w:r w:rsidRPr="00D84764">
              <w:rPr>
                <w:rFonts w:eastAsia="맑은 고딕"/>
                <w:strike/>
              </w:rPr>
              <w:t>F</w:t>
            </w:r>
            <w:r w:rsidRPr="00D84764">
              <w:rPr>
                <w:rFonts w:eastAsia="맑은 고딕"/>
                <w:strik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86C5C" w14:textId="77777777" w:rsidR="00256885" w:rsidRPr="00D84764" w:rsidRDefault="00256885" w:rsidP="00FC329D">
            <w:pPr>
              <w:pStyle w:val="TAC"/>
              <w:rPr>
                <w:rFonts w:eastAsia="맑은 고딕"/>
                <w:strike/>
              </w:rPr>
            </w:pPr>
            <w:r w:rsidRPr="00D84764">
              <w:rPr>
                <w:rFonts w:eastAsia="맑은 고딕"/>
                <w:strike/>
              </w:rPr>
              <w:t>-</w:t>
            </w:r>
          </w:p>
        </w:tc>
        <w:tc>
          <w:tcPr>
            <w:tcW w:w="937" w:type="dxa"/>
            <w:gridSpan w:val="2"/>
            <w:tcBorders>
              <w:top w:val="single" w:sz="4" w:space="0" w:color="auto"/>
              <w:left w:val="nil"/>
              <w:bottom w:val="single" w:sz="4" w:space="0" w:color="auto"/>
              <w:right w:val="single" w:sz="4" w:space="0" w:color="auto"/>
            </w:tcBorders>
            <w:vAlign w:val="center"/>
          </w:tcPr>
          <w:p w14:paraId="5821EC86" w14:textId="77777777" w:rsidR="00256885" w:rsidRPr="00D84764" w:rsidRDefault="00256885" w:rsidP="00FC329D">
            <w:pPr>
              <w:pStyle w:val="TAC"/>
              <w:rPr>
                <w:rFonts w:eastAsia="맑은 고딕"/>
                <w:strike/>
              </w:rPr>
            </w:pPr>
            <w:r w:rsidRPr="00D84764">
              <w:rPr>
                <w:rFonts w:eastAsia="맑은 고딕"/>
                <w:strike/>
              </w:rPr>
              <w:t>F</w:t>
            </w:r>
            <w:r w:rsidRPr="00D84764">
              <w:rPr>
                <w:rFonts w:eastAsia="맑은 고딕"/>
                <w:strik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BA81F" w14:textId="77777777" w:rsidR="00256885" w:rsidRPr="00D84764" w:rsidRDefault="00256885" w:rsidP="00FC329D">
            <w:pPr>
              <w:pStyle w:val="TAC"/>
              <w:rPr>
                <w:rFonts w:eastAsia="맑은 고딕"/>
                <w:strike/>
              </w:rPr>
            </w:pPr>
            <w:r w:rsidRPr="00D84764">
              <w:rPr>
                <w:rFonts w:eastAsia="맑은 고딕"/>
                <w:strike/>
              </w:rPr>
              <w:t>-50</w:t>
            </w:r>
          </w:p>
        </w:tc>
        <w:tc>
          <w:tcPr>
            <w:tcW w:w="749" w:type="dxa"/>
            <w:gridSpan w:val="2"/>
            <w:tcBorders>
              <w:top w:val="single" w:sz="4" w:space="0" w:color="auto"/>
              <w:left w:val="nil"/>
              <w:bottom w:val="single" w:sz="4" w:space="0" w:color="auto"/>
              <w:right w:val="single" w:sz="4" w:space="0" w:color="auto"/>
            </w:tcBorders>
            <w:noWrap/>
            <w:vAlign w:val="center"/>
          </w:tcPr>
          <w:p w14:paraId="2AED8621" w14:textId="77777777" w:rsidR="00256885" w:rsidRPr="00D84764" w:rsidRDefault="00256885" w:rsidP="00FC329D">
            <w:pPr>
              <w:pStyle w:val="TAC"/>
              <w:rPr>
                <w:rFonts w:eastAsia="맑은 고딕"/>
                <w:strike/>
              </w:rPr>
            </w:pPr>
            <w:r w:rsidRPr="00D84764">
              <w:rPr>
                <w:rFonts w:eastAsia="맑은 고딕"/>
                <w:strike/>
              </w:rPr>
              <w:t>1</w:t>
            </w:r>
          </w:p>
        </w:tc>
        <w:tc>
          <w:tcPr>
            <w:tcW w:w="1228" w:type="dxa"/>
            <w:gridSpan w:val="2"/>
            <w:tcBorders>
              <w:top w:val="single" w:sz="4" w:space="0" w:color="auto"/>
              <w:left w:val="nil"/>
              <w:bottom w:val="single" w:sz="4" w:space="0" w:color="auto"/>
              <w:right w:val="single" w:sz="4" w:space="0" w:color="auto"/>
            </w:tcBorders>
            <w:noWrap/>
            <w:vAlign w:val="center"/>
          </w:tcPr>
          <w:p w14:paraId="753F63CC" w14:textId="77777777" w:rsidR="00256885" w:rsidRPr="00D84764" w:rsidRDefault="00256885" w:rsidP="00FC329D">
            <w:pPr>
              <w:pStyle w:val="TAC"/>
              <w:rPr>
                <w:rFonts w:eastAsia="맑은 고딕"/>
                <w:strike/>
              </w:rPr>
            </w:pPr>
          </w:p>
        </w:tc>
      </w:tr>
      <w:tr w:rsidR="00256885" w:rsidRPr="00527373" w14:paraId="4FA9436B" w14:textId="77777777" w:rsidTr="00FC329D">
        <w:trPr>
          <w:gridAfter w:val="1"/>
          <w:wAfter w:w="113" w:type="dxa"/>
          <w:trHeight w:val="77"/>
          <w:jc w:val="center"/>
        </w:trPr>
        <w:tc>
          <w:tcPr>
            <w:tcW w:w="1632" w:type="dxa"/>
            <w:gridSpan w:val="2"/>
            <w:vMerge/>
            <w:tcBorders>
              <w:left w:val="single" w:sz="4" w:space="0" w:color="auto"/>
              <w:right w:val="single" w:sz="4" w:space="0" w:color="auto"/>
            </w:tcBorders>
          </w:tcPr>
          <w:p w14:paraId="25EB1C79" w14:textId="77777777" w:rsidR="00256885" w:rsidRPr="00D84764" w:rsidRDefault="00256885" w:rsidP="00FC329D">
            <w:pPr>
              <w:pStyle w:val="TAH"/>
              <w:rPr>
                <w:rFonts w:eastAsia="맑은 고딕"/>
                <w:strike/>
                <w:rPrChange w:id="12" w:author="Huayue Song" w:date="2022-02-03T14:21:00Z">
                  <w:rPr>
                    <w:rFonts w:eastAsia="맑은 고딕"/>
                  </w:rPr>
                </w:rPrChange>
              </w:rPr>
            </w:pPr>
          </w:p>
        </w:tc>
        <w:tc>
          <w:tcPr>
            <w:tcW w:w="2864" w:type="dxa"/>
            <w:gridSpan w:val="2"/>
            <w:tcBorders>
              <w:top w:val="single" w:sz="4" w:space="0" w:color="auto"/>
              <w:left w:val="nil"/>
              <w:bottom w:val="single" w:sz="4" w:space="0" w:color="auto"/>
              <w:right w:val="single" w:sz="4" w:space="0" w:color="auto"/>
            </w:tcBorders>
          </w:tcPr>
          <w:p w14:paraId="47B02121" w14:textId="77777777" w:rsidR="00256885" w:rsidRPr="00D84764" w:rsidRDefault="00256885" w:rsidP="00FC329D">
            <w:pPr>
              <w:pStyle w:val="TAL"/>
              <w:rPr>
                <w:rFonts w:eastAsia="맑은 고딕"/>
                <w:strike/>
                <w:rPrChange w:id="13" w:author="Huayue Song" w:date="2022-02-03T14:21:00Z">
                  <w:rPr>
                    <w:rFonts w:eastAsia="맑은 고딕"/>
                  </w:rPr>
                </w:rPrChange>
              </w:rPr>
            </w:pPr>
            <w:r w:rsidRPr="00D84764">
              <w:rPr>
                <w:rFonts w:eastAsia="맑은 고딕"/>
                <w:strike/>
                <w:rPrChange w:id="14" w:author="Huayue Song" w:date="2022-02-03T14:21:00Z">
                  <w:rPr>
                    <w:rFonts w:eastAsia="맑은 고딕"/>
                  </w:rPr>
                </w:rPrChange>
              </w:rPr>
              <w:t>E-UTRA Band 18, 19</w:t>
            </w:r>
          </w:p>
        </w:tc>
        <w:tc>
          <w:tcPr>
            <w:tcW w:w="934" w:type="dxa"/>
            <w:gridSpan w:val="2"/>
            <w:tcBorders>
              <w:top w:val="single" w:sz="4" w:space="0" w:color="auto"/>
              <w:left w:val="nil"/>
              <w:bottom w:val="single" w:sz="4" w:space="0" w:color="auto"/>
              <w:right w:val="single" w:sz="4" w:space="0" w:color="auto"/>
            </w:tcBorders>
          </w:tcPr>
          <w:p w14:paraId="4AF3BA4A" w14:textId="77777777" w:rsidR="00256885" w:rsidRPr="00D84764" w:rsidRDefault="00256885" w:rsidP="00FC329D">
            <w:pPr>
              <w:pStyle w:val="TAC"/>
              <w:rPr>
                <w:rFonts w:eastAsia="맑은 고딕"/>
                <w:strike/>
                <w:rPrChange w:id="15" w:author="Huayue Song" w:date="2022-02-03T14:21:00Z">
                  <w:rPr>
                    <w:rFonts w:eastAsia="맑은 고딕"/>
                  </w:rPr>
                </w:rPrChange>
              </w:rPr>
            </w:pPr>
            <w:r w:rsidRPr="00D84764">
              <w:rPr>
                <w:rFonts w:eastAsia="맑은 고딕"/>
                <w:strike/>
                <w:rPrChange w:id="16" w:author="Huayue Song" w:date="2022-02-03T14:21:00Z">
                  <w:rPr>
                    <w:rFonts w:eastAsia="맑은 고딕"/>
                  </w:rPr>
                </w:rPrChange>
              </w:rPr>
              <w:t>F</w:t>
            </w:r>
            <w:r w:rsidRPr="00D84764">
              <w:rPr>
                <w:rFonts w:eastAsia="맑은 고딕"/>
                <w:strike/>
                <w:vertAlign w:val="subscript"/>
                <w:rPrChange w:id="17" w:author="Huayue Song" w:date="2022-02-03T14:21:00Z">
                  <w:rPr>
                    <w:rFonts w:eastAsia="맑은 고딕"/>
                    <w:vertAlign w:val="subscript"/>
                  </w:rPr>
                </w:rPrChange>
              </w:rPr>
              <w:t>DL_low</w:t>
            </w:r>
          </w:p>
        </w:tc>
        <w:tc>
          <w:tcPr>
            <w:tcW w:w="310" w:type="dxa"/>
            <w:gridSpan w:val="2"/>
            <w:tcBorders>
              <w:top w:val="single" w:sz="4" w:space="0" w:color="auto"/>
              <w:left w:val="nil"/>
              <w:bottom w:val="single" w:sz="4" w:space="0" w:color="auto"/>
              <w:right w:val="single" w:sz="4" w:space="0" w:color="auto"/>
            </w:tcBorders>
          </w:tcPr>
          <w:p w14:paraId="033E97C8" w14:textId="77777777" w:rsidR="00256885" w:rsidRPr="00D84764" w:rsidRDefault="00256885" w:rsidP="00FC329D">
            <w:pPr>
              <w:pStyle w:val="TAC"/>
              <w:rPr>
                <w:rFonts w:eastAsia="맑은 고딕"/>
                <w:strike/>
                <w:rPrChange w:id="18" w:author="Huayue Song" w:date="2022-02-03T14:21:00Z">
                  <w:rPr>
                    <w:rFonts w:eastAsia="맑은 고딕"/>
                  </w:rPr>
                </w:rPrChange>
              </w:rPr>
            </w:pPr>
            <w:r w:rsidRPr="00D84764">
              <w:rPr>
                <w:rFonts w:eastAsia="맑은 고딕"/>
                <w:strike/>
                <w:rPrChange w:id="19" w:author="Huayue Song" w:date="2022-02-03T14:21:00Z">
                  <w:rPr>
                    <w:rFonts w:eastAsia="맑은 고딕"/>
                  </w:rPr>
                </w:rPrChange>
              </w:rPr>
              <w:t>-</w:t>
            </w:r>
          </w:p>
        </w:tc>
        <w:tc>
          <w:tcPr>
            <w:tcW w:w="937" w:type="dxa"/>
            <w:gridSpan w:val="2"/>
            <w:tcBorders>
              <w:top w:val="single" w:sz="4" w:space="0" w:color="auto"/>
              <w:left w:val="nil"/>
              <w:bottom w:val="single" w:sz="4" w:space="0" w:color="auto"/>
              <w:right w:val="single" w:sz="4" w:space="0" w:color="auto"/>
            </w:tcBorders>
          </w:tcPr>
          <w:p w14:paraId="1351808B" w14:textId="77777777" w:rsidR="00256885" w:rsidRPr="00D84764" w:rsidRDefault="00256885" w:rsidP="00FC329D">
            <w:pPr>
              <w:pStyle w:val="TAC"/>
              <w:rPr>
                <w:rFonts w:eastAsia="맑은 고딕"/>
                <w:strike/>
                <w:rPrChange w:id="20" w:author="Huayue Song" w:date="2022-02-03T14:21:00Z">
                  <w:rPr>
                    <w:rFonts w:eastAsia="맑은 고딕"/>
                  </w:rPr>
                </w:rPrChange>
              </w:rPr>
            </w:pPr>
            <w:r w:rsidRPr="00D84764">
              <w:rPr>
                <w:rFonts w:eastAsia="맑은 고딕"/>
                <w:strike/>
                <w:rPrChange w:id="21" w:author="Huayue Song" w:date="2022-02-03T14:21:00Z">
                  <w:rPr>
                    <w:rFonts w:eastAsia="맑은 고딕"/>
                  </w:rPr>
                </w:rPrChange>
              </w:rPr>
              <w:t>F</w:t>
            </w:r>
            <w:r w:rsidRPr="00D84764">
              <w:rPr>
                <w:rFonts w:eastAsia="맑은 고딕"/>
                <w:strike/>
                <w:vertAlign w:val="subscript"/>
                <w:rPrChange w:id="22" w:author="Huayue Song" w:date="2022-02-03T14:21:00Z">
                  <w:rPr>
                    <w:rFonts w:eastAsia="맑은 고딕"/>
                    <w:vertAlign w:val="subscript"/>
                  </w:rPr>
                </w:rPrChange>
              </w:rPr>
              <w:t>DL_high</w:t>
            </w:r>
          </w:p>
        </w:tc>
        <w:tc>
          <w:tcPr>
            <w:tcW w:w="1172" w:type="dxa"/>
            <w:gridSpan w:val="2"/>
            <w:tcBorders>
              <w:top w:val="single" w:sz="4" w:space="0" w:color="auto"/>
              <w:left w:val="nil"/>
              <w:bottom w:val="single" w:sz="4" w:space="0" w:color="auto"/>
              <w:right w:val="single" w:sz="4" w:space="0" w:color="auto"/>
            </w:tcBorders>
          </w:tcPr>
          <w:p w14:paraId="38BD0068" w14:textId="77777777" w:rsidR="00256885" w:rsidRPr="00D84764" w:rsidRDefault="00256885" w:rsidP="00FC329D">
            <w:pPr>
              <w:pStyle w:val="TAC"/>
              <w:rPr>
                <w:rFonts w:eastAsia="맑은 고딕"/>
                <w:strike/>
                <w:rPrChange w:id="23" w:author="Huayue Song" w:date="2022-02-03T14:21:00Z">
                  <w:rPr>
                    <w:rFonts w:eastAsia="맑은 고딕"/>
                  </w:rPr>
                </w:rPrChange>
              </w:rPr>
            </w:pPr>
            <w:r w:rsidRPr="00D84764">
              <w:rPr>
                <w:rFonts w:eastAsia="맑은 고딕"/>
                <w:strike/>
                <w:rPrChange w:id="24" w:author="Huayue Song" w:date="2022-02-03T14:21:00Z">
                  <w:rPr>
                    <w:rFonts w:eastAsia="맑은 고딕"/>
                  </w:rPr>
                </w:rPrChange>
              </w:rPr>
              <w:t>-50</w:t>
            </w:r>
          </w:p>
        </w:tc>
        <w:tc>
          <w:tcPr>
            <w:tcW w:w="749" w:type="dxa"/>
            <w:gridSpan w:val="2"/>
            <w:tcBorders>
              <w:top w:val="single" w:sz="4" w:space="0" w:color="auto"/>
              <w:left w:val="nil"/>
              <w:bottom w:val="single" w:sz="4" w:space="0" w:color="auto"/>
              <w:right w:val="single" w:sz="4" w:space="0" w:color="auto"/>
            </w:tcBorders>
            <w:noWrap/>
          </w:tcPr>
          <w:p w14:paraId="45C57132" w14:textId="77777777" w:rsidR="00256885" w:rsidRPr="00D84764" w:rsidRDefault="00256885" w:rsidP="00FC329D">
            <w:pPr>
              <w:pStyle w:val="TAC"/>
              <w:rPr>
                <w:rFonts w:eastAsia="맑은 고딕"/>
                <w:strike/>
                <w:rPrChange w:id="25" w:author="Huayue Song" w:date="2022-02-03T14:21:00Z">
                  <w:rPr>
                    <w:rFonts w:eastAsia="맑은 고딕"/>
                  </w:rPr>
                </w:rPrChange>
              </w:rPr>
            </w:pPr>
            <w:r w:rsidRPr="00D84764">
              <w:rPr>
                <w:rFonts w:eastAsia="맑은 고딕"/>
                <w:strike/>
                <w:rPrChange w:id="26" w:author="Huayue Song" w:date="2022-02-03T14:21:00Z">
                  <w:rPr>
                    <w:rFonts w:eastAsia="맑은 고딕"/>
                  </w:rPr>
                </w:rPrChange>
              </w:rPr>
              <w:t>1</w:t>
            </w:r>
          </w:p>
        </w:tc>
        <w:tc>
          <w:tcPr>
            <w:tcW w:w="1228" w:type="dxa"/>
            <w:gridSpan w:val="2"/>
            <w:tcBorders>
              <w:top w:val="single" w:sz="4" w:space="0" w:color="auto"/>
              <w:left w:val="nil"/>
              <w:bottom w:val="single" w:sz="4" w:space="0" w:color="auto"/>
              <w:right w:val="single" w:sz="4" w:space="0" w:color="auto"/>
            </w:tcBorders>
            <w:noWrap/>
          </w:tcPr>
          <w:p w14:paraId="429455B8" w14:textId="77777777" w:rsidR="00256885" w:rsidRPr="00D84764" w:rsidRDefault="00256885" w:rsidP="00FC329D">
            <w:pPr>
              <w:pStyle w:val="TAC"/>
              <w:rPr>
                <w:rFonts w:eastAsia="맑은 고딕"/>
                <w:strike/>
                <w:rPrChange w:id="27" w:author="Huayue Song" w:date="2022-02-03T14:21:00Z">
                  <w:rPr>
                    <w:rFonts w:eastAsia="맑은 고딕"/>
                  </w:rPr>
                </w:rPrChange>
              </w:rPr>
            </w:pPr>
            <w:r w:rsidRPr="00D84764">
              <w:rPr>
                <w:rFonts w:eastAsia="맑은 고딕"/>
                <w:strike/>
                <w:rPrChange w:id="28" w:author="Huayue Song" w:date="2022-02-03T14:21:00Z">
                  <w:rPr>
                    <w:rFonts w:eastAsia="맑은 고딕"/>
                  </w:rPr>
                </w:rPrChange>
              </w:rPr>
              <w:t>14, 20</w:t>
            </w:r>
          </w:p>
        </w:tc>
      </w:tr>
      <w:tr w:rsidR="00256885" w:rsidRPr="00527373" w14:paraId="6A850CA9"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B8C35F7" w14:textId="77777777" w:rsidR="00256885" w:rsidRPr="00D84764" w:rsidRDefault="00256885" w:rsidP="00FC329D">
            <w:pPr>
              <w:pStyle w:val="TAH"/>
              <w:rPr>
                <w:rFonts w:eastAsia="맑은 고딕"/>
                <w:strike/>
                <w:rPrChange w:id="29" w:author="Huayue Song" w:date="2022-02-03T14:21:00Z">
                  <w:rPr>
                    <w:rFonts w:eastAsia="맑은 고딕"/>
                  </w:rPr>
                </w:rPrChange>
              </w:rPr>
            </w:pPr>
          </w:p>
        </w:tc>
        <w:tc>
          <w:tcPr>
            <w:tcW w:w="2864" w:type="dxa"/>
            <w:gridSpan w:val="2"/>
            <w:tcBorders>
              <w:top w:val="single" w:sz="4" w:space="0" w:color="auto"/>
              <w:left w:val="nil"/>
              <w:bottom w:val="single" w:sz="4" w:space="0" w:color="auto"/>
              <w:right w:val="single" w:sz="4" w:space="0" w:color="auto"/>
            </w:tcBorders>
          </w:tcPr>
          <w:p w14:paraId="3CFF1341" w14:textId="77777777" w:rsidR="00256885" w:rsidRPr="00D84764" w:rsidRDefault="00256885" w:rsidP="00FC329D">
            <w:pPr>
              <w:pStyle w:val="TAL"/>
              <w:rPr>
                <w:rFonts w:eastAsia="맑은 고딕"/>
                <w:strike/>
                <w:rPrChange w:id="30" w:author="Huayue Song" w:date="2022-02-03T14:21:00Z">
                  <w:rPr>
                    <w:rFonts w:eastAsia="맑은 고딕"/>
                  </w:rPr>
                </w:rPrChange>
              </w:rPr>
            </w:pPr>
            <w:r w:rsidRPr="00D84764">
              <w:rPr>
                <w:rFonts w:eastAsia="맑은 고딕"/>
                <w:strike/>
                <w:rPrChange w:id="31" w:author="Huayue Song" w:date="2022-02-03T14:21:00Z">
                  <w:rPr>
                    <w:rFonts w:eastAsia="맑은 고딕"/>
                  </w:rPr>
                </w:rPrChange>
              </w:rPr>
              <w:t>E-UTRA Band 42,</w:t>
            </w:r>
          </w:p>
          <w:p w14:paraId="20928C3E" w14:textId="77777777" w:rsidR="00256885" w:rsidRPr="00D84764" w:rsidRDefault="00256885" w:rsidP="00FC329D">
            <w:pPr>
              <w:pStyle w:val="TAL"/>
              <w:rPr>
                <w:rFonts w:eastAsia="맑은 고딕"/>
                <w:strike/>
                <w:rPrChange w:id="32" w:author="Huayue Song" w:date="2022-02-03T14:21:00Z">
                  <w:rPr>
                    <w:rFonts w:eastAsia="맑은 고딕"/>
                  </w:rPr>
                </w:rPrChange>
              </w:rPr>
            </w:pPr>
            <w:r w:rsidRPr="00D84764">
              <w:rPr>
                <w:rFonts w:eastAsia="맑은 고딕"/>
                <w:strike/>
                <w:rPrChange w:id="33" w:author="Huayue Song" w:date="2022-02-03T14:21:00Z">
                  <w:rPr>
                    <w:rFonts w:eastAsia="맑은 고딕"/>
                  </w:rPr>
                </w:rPrChange>
              </w:rPr>
              <w:t>NR Band n77, n78, n79</w:t>
            </w:r>
          </w:p>
        </w:tc>
        <w:tc>
          <w:tcPr>
            <w:tcW w:w="934" w:type="dxa"/>
            <w:gridSpan w:val="2"/>
            <w:tcBorders>
              <w:top w:val="single" w:sz="4" w:space="0" w:color="auto"/>
              <w:left w:val="nil"/>
              <w:bottom w:val="single" w:sz="4" w:space="0" w:color="auto"/>
              <w:right w:val="single" w:sz="4" w:space="0" w:color="auto"/>
            </w:tcBorders>
          </w:tcPr>
          <w:p w14:paraId="311AE205" w14:textId="77777777" w:rsidR="00256885" w:rsidRPr="00D84764" w:rsidRDefault="00256885" w:rsidP="00FC329D">
            <w:pPr>
              <w:pStyle w:val="TAC"/>
              <w:rPr>
                <w:rFonts w:eastAsia="맑은 고딕"/>
                <w:strike/>
                <w:rPrChange w:id="34" w:author="Huayue Song" w:date="2022-02-03T14:21:00Z">
                  <w:rPr>
                    <w:rFonts w:eastAsia="맑은 고딕"/>
                  </w:rPr>
                </w:rPrChange>
              </w:rPr>
            </w:pPr>
            <w:r w:rsidRPr="00D84764">
              <w:rPr>
                <w:rFonts w:eastAsia="맑은 고딕"/>
                <w:strike/>
                <w:rPrChange w:id="35" w:author="Huayue Song" w:date="2022-02-03T14:21:00Z">
                  <w:rPr>
                    <w:rFonts w:eastAsia="맑은 고딕"/>
                  </w:rPr>
                </w:rPrChange>
              </w:rPr>
              <w:t>F</w:t>
            </w:r>
            <w:r w:rsidRPr="00D84764">
              <w:rPr>
                <w:rFonts w:eastAsia="맑은 고딕"/>
                <w:strike/>
                <w:vertAlign w:val="subscript"/>
                <w:rPrChange w:id="36" w:author="Huayue Song" w:date="2022-02-03T14:21:00Z">
                  <w:rPr>
                    <w:rFonts w:eastAsia="맑은 고딕"/>
                    <w:vertAlign w:val="subscript"/>
                  </w:rPr>
                </w:rPrChange>
              </w:rPr>
              <w:t>DL_low</w:t>
            </w:r>
          </w:p>
        </w:tc>
        <w:tc>
          <w:tcPr>
            <w:tcW w:w="310" w:type="dxa"/>
            <w:gridSpan w:val="2"/>
            <w:tcBorders>
              <w:top w:val="single" w:sz="4" w:space="0" w:color="auto"/>
              <w:left w:val="nil"/>
              <w:bottom w:val="single" w:sz="4" w:space="0" w:color="auto"/>
              <w:right w:val="single" w:sz="4" w:space="0" w:color="auto"/>
            </w:tcBorders>
          </w:tcPr>
          <w:p w14:paraId="6F5D95D5" w14:textId="77777777" w:rsidR="00256885" w:rsidRPr="00D84764" w:rsidRDefault="00256885" w:rsidP="00FC329D">
            <w:pPr>
              <w:pStyle w:val="TAC"/>
              <w:rPr>
                <w:rFonts w:eastAsia="맑은 고딕"/>
                <w:strike/>
                <w:rPrChange w:id="37" w:author="Huayue Song" w:date="2022-02-03T14:21:00Z">
                  <w:rPr>
                    <w:rFonts w:eastAsia="맑은 고딕"/>
                  </w:rPr>
                </w:rPrChange>
              </w:rPr>
            </w:pPr>
            <w:r w:rsidRPr="00D84764">
              <w:rPr>
                <w:rFonts w:eastAsia="맑은 고딕"/>
                <w:strike/>
                <w:rPrChange w:id="38" w:author="Huayue Song" w:date="2022-02-03T14:21:00Z">
                  <w:rPr>
                    <w:rFonts w:eastAsia="맑은 고딕"/>
                  </w:rPr>
                </w:rPrChange>
              </w:rPr>
              <w:t>-</w:t>
            </w:r>
          </w:p>
        </w:tc>
        <w:tc>
          <w:tcPr>
            <w:tcW w:w="937" w:type="dxa"/>
            <w:gridSpan w:val="2"/>
            <w:tcBorders>
              <w:top w:val="single" w:sz="4" w:space="0" w:color="auto"/>
              <w:left w:val="nil"/>
              <w:bottom w:val="single" w:sz="4" w:space="0" w:color="auto"/>
              <w:right w:val="single" w:sz="4" w:space="0" w:color="auto"/>
            </w:tcBorders>
          </w:tcPr>
          <w:p w14:paraId="7449F92C" w14:textId="77777777" w:rsidR="00256885" w:rsidRPr="00D84764" w:rsidRDefault="00256885" w:rsidP="00FC329D">
            <w:pPr>
              <w:pStyle w:val="TAC"/>
              <w:rPr>
                <w:rFonts w:eastAsia="맑은 고딕"/>
                <w:strike/>
                <w:rPrChange w:id="39" w:author="Huayue Song" w:date="2022-02-03T14:21:00Z">
                  <w:rPr>
                    <w:rFonts w:eastAsia="맑은 고딕"/>
                  </w:rPr>
                </w:rPrChange>
              </w:rPr>
            </w:pPr>
            <w:r w:rsidRPr="00D84764">
              <w:rPr>
                <w:rFonts w:eastAsia="맑은 고딕"/>
                <w:strike/>
                <w:rPrChange w:id="40" w:author="Huayue Song" w:date="2022-02-03T14:21:00Z">
                  <w:rPr>
                    <w:rFonts w:eastAsia="맑은 고딕"/>
                  </w:rPr>
                </w:rPrChange>
              </w:rPr>
              <w:t>F</w:t>
            </w:r>
            <w:r w:rsidRPr="00D84764">
              <w:rPr>
                <w:rFonts w:eastAsia="맑은 고딕"/>
                <w:strike/>
                <w:vertAlign w:val="subscript"/>
                <w:rPrChange w:id="41" w:author="Huayue Song" w:date="2022-02-03T14:21:00Z">
                  <w:rPr>
                    <w:rFonts w:eastAsia="맑은 고딕"/>
                    <w:vertAlign w:val="subscript"/>
                  </w:rPr>
                </w:rPrChange>
              </w:rPr>
              <w:t>DL_high</w:t>
            </w:r>
          </w:p>
        </w:tc>
        <w:tc>
          <w:tcPr>
            <w:tcW w:w="1172" w:type="dxa"/>
            <w:gridSpan w:val="2"/>
            <w:tcBorders>
              <w:top w:val="single" w:sz="4" w:space="0" w:color="auto"/>
              <w:left w:val="nil"/>
              <w:bottom w:val="single" w:sz="4" w:space="0" w:color="auto"/>
              <w:right w:val="single" w:sz="4" w:space="0" w:color="auto"/>
            </w:tcBorders>
          </w:tcPr>
          <w:p w14:paraId="54E9034C" w14:textId="77777777" w:rsidR="00256885" w:rsidRPr="00D84764" w:rsidRDefault="00256885" w:rsidP="00FC329D">
            <w:pPr>
              <w:pStyle w:val="TAC"/>
              <w:rPr>
                <w:rFonts w:eastAsia="맑은 고딕"/>
                <w:strike/>
                <w:rPrChange w:id="42" w:author="Huayue Song" w:date="2022-02-03T14:21:00Z">
                  <w:rPr>
                    <w:rFonts w:eastAsia="맑은 고딕"/>
                  </w:rPr>
                </w:rPrChange>
              </w:rPr>
            </w:pPr>
            <w:r w:rsidRPr="00D84764">
              <w:rPr>
                <w:rFonts w:eastAsia="맑은 고딕"/>
                <w:strike/>
                <w:rPrChange w:id="43" w:author="Huayue Song" w:date="2022-02-03T14:21:00Z">
                  <w:rPr>
                    <w:rFonts w:eastAsia="맑은 고딕"/>
                  </w:rPr>
                </w:rPrChange>
              </w:rPr>
              <w:t>-50</w:t>
            </w:r>
          </w:p>
        </w:tc>
        <w:tc>
          <w:tcPr>
            <w:tcW w:w="749" w:type="dxa"/>
            <w:gridSpan w:val="2"/>
            <w:tcBorders>
              <w:top w:val="single" w:sz="4" w:space="0" w:color="auto"/>
              <w:left w:val="nil"/>
              <w:bottom w:val="single" w:sz="4" w:space="0" w:color="auto"/>
              <w:right w:val="single" w:sz="4" w:space="0" w:color="auto"/>
            </w:tcBorders>
            <w:noWrap/>
          </w:tcPr>
          <w:p w14:paraId="0A304D42" w14:textId="77777777" w:rsidR="00256885" w:rsidRPr="00D84764" w:rsidRDefault="00256885" w:rsidP="00FC329D">
            <w:pPr>
              <w:pStyle w:val="TAC"/>
              <w:rPr>
                <w:rFonts w:eastAsia="맑은 고딕"/>
                <w:strike/>
                <w:rPrChange w:id="44" w:author="Huayue Song" w:date="2022-02-03T14:21:00Z">
                  <w:rPr>
                    <w:rFonts w:eastAsia="맑은 고딕"/>
                  </w:rPr>
                </w:rPrChange>
              </w:rPr>
            </w:pPr>
            <w:r w:rsidRPr="00D84764">
              <w:rPr>
                <w:rFonts w:eastAsia="맑은 고딕"/>
                <w:strike/>
                <w:rPrChange w:id="45" w:author="Huayue Song" w:date="2022-02-03T14:21:00Z">
                  <w:rPr>
                    <w:rFonts w:eastAsia="맑은 고딕"/>
                  </w:rPr>
                </w:rPrChange>
              </w:rPr>
              <w:t>1</w:t>
            </w:r>
          </w:p>
        </w:tc>
        <w:tc>
          <w:tcPr>
            <w:tcW w:w="1228" w:type="dxa"/>
            <w:gridSpan w:val="2"/>
            <w:tcBorders>
              <w:top w:val="single" w:sz="4" w:space="0" w:color="auto"/>
              <w:left w:val="nil"/>
              <w:bottom w:val="single" w:sz="4" w:space="0" w:color="auto"/>
              <w:right w:val="single" w:sz="4" w:space="0" w:color="auto"/>
            </w:tcBorders>
            <w:noWrap/>
          </w:tcPr>
          <w:p w14:paraId="7A109DDC" w14:textId="77777777" w:rsidR="00256885" w:rsidRPr="00D84764" w:rsidRDefault="00256885" w:rsidP="00FC329D">
            <w:pPr>
              <w:pStyle w:val="TAC"/>
              <w:rPr>
                <w:rFonts w:eastAsia="맑은 고딕"/>
                <w:strike/>
                <w:rPrChange w:id="46" w:author="Huayue Song" w:date="2022-02-03T14:21:00Z">
                  <w:rPr>
                    <w:rFonts w:eastAsia="맑은 고딕"/>
                  </w:rPr>
                </w:rPrChange>
              </w:rPr>
            </w:pPr>
            <w:r w:rsidRPr="00D84764">
              <w:rPr>
                <w:rFonts w:eastAsia="맑은 고딕"/>
                <w:strike/>
                <w:rPrChange w:id="47" w:author="Huayue Song" w:date="2022-02-03T14:21:00Z">
                  <w:rPr>
                    <w:rFonts w:eastAsia="맑은 고딕"/>
                  </w:rPr>
                </w:rPrChange>
              </w:rPr>
              <w:t>2</w:t>
            </w:r>
          </w:p>
        </w:tc>
      </w:tr>
      <w:tr w:rsidR="00256885" w:rsidRPr="00527373" w14:paraId="21170B4C"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0D43A676" w14:textId="77777777" w:rsidR="00256885" w:rsidRPr="00527373" w:rsidRDefault="00256885" w:rsidP="00FC329D">
            <w:pPr>
              <w:pStyle w:val="TAH"/>
              <w:rPr>
                <w:rFonts w:eastAsia="맑은 고딕"/>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7755A207" w14:textId="77777777" w:rsidR="00256885" w:rsidRPr="00527373" w:rsidRDefault="00256885" w:rsidP="00FC329D">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2B35EA58"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6BF8ED"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397677"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8268F3" w14:textId="77777777" w:rsidR="00256885" w:rsidRPr="00527373" w:rsidRDefault="00256885" w:rsidP="00FC329D">
            <w:pPr>
              <w:pStyle w:val="TAC"/>
              <w:rPr>
                <w:rFonts w:eastAsia="맑은 고딕"/>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78013B8B" w14:textId="77777777" w:rsidR="00256885" w:rsidRPr="00527373" w:rsidRDefault="00256885" w:rsidP="00FC329D">
            <w:pPr>
              <w:pStyle w:val="TAC"/>
              <w:rPr>
                <w:rFonts w:eastAsia="맑은 고딕"/>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62563AB5" w14:textId="77777777" w:rsidR="00256885" w:rsidRPr="00527373" w:rsidRDefault="00256885" w:rsidP="00FC329D">
            <w:pPr>
              <w:pStyle w:val="TAC"/>
              <w:rPr>
                <w:rFonts w:eastAsia="맑은 고딕"/>
              </w:rPr>
            </w:pPr>
            <w:r w:rsidRPr="00527373">
              <w:rPr>
                <w:rFonts w:cs="Arial"/>
                <w:color w:val="000000"/>
                <w:szCs w:val="18"/>
              </w:rPr>
              <w:t> </w:t>
            </w:r>
          </w:p>
        </w:tc>
      </w:tr>
      <w:tr w:rsidR="00256885" w:rsidRPr="00527373" w14:paraId="7F5A0BFD"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C191869"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39CA37A8" w14:textId="77777777" w:rsidR="00256885" w:rsidRPr="00527373" w:rsidRDefault="00256885" w:rsidP="00FC329D">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C5F4C3" w14:textId="77777777" w:rsidR="00256885" w:rsidRPr="00527373" w:rsidRDefault="00256885" w:rsidP="00FC329D">
            <w:pPr>
              <w:pStyle w:val="TAC"/>
              <w:rPr>
                <w:rFonts w:eastAsia="맑은 고딕"/>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E4B9051"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EC4519" w14:textId="77777777" w:rsidR="00256885" w:rsidRPr="00527373" w:rsidRDefault="00256885" w:rsidP="00FC329D">
            <w:pPr>
              <w:pStyle w:val="TAC"/>
              <w:rPr>
                <w:rFonts w:eastAsia="맑은 고딕"/>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A23A978" w14:textId="77777777" w:rsidR="00256885" w:rsidRPr="00527373" w:rsidRDefault="00256885" w:rsidP="00FC329D">
            <w:pPr>
              <w:pStyle w:val="TAC"/>
              <w:rPr>
                <w:rFonts w:eastAsia="맑은 고딕"/>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2529552F" w14:textId="77777777" w:rsidR="00256885" w:rsidRPr="00527373" w:rsidRDefault="00256885" w:rsidP="00FC329D">
            <w:pPr>
              <w:pStyle w:val="TAC"/>
              <w:rPr>
                <w:rFonts w:eastAsia="맑은 고딕"/>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3DB5B7D4" w14:textId="77777777" w:rsidR="00256885" w:rsidRPr="00527373" w:rsidRDefault="00256885" w:rsidP="00FC329D">
            <w:pPr>
              <w:pStyle w:val="TAC"/>
              <w:rPr>
                <w:rFonts w:eastAsia="맑은 고딕"/>
              </w:rPr>
            </w:pPr>
            <w:r w:rsidRPr="00527373">
              <w:rPr>
                <w:rFonts w:cs="Arial"/>
                <w:color w:val="000000"/>
                <w:szCs w:val="18"/>
              </w:rPr>
              <w:t>3</w:t>
            </w:r>
          </w:p>
        </w:tc>
      </w:tr>
      <w:tr w:rsidR="00256885" w:rsidRPr="00527373" w14:paraId="0158E596"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3C8AF028" w14:textId="77777777" w:rsidR="00256885" w:rsidRPr="00527373" w:rsidRDefault="00256885" w:rsidP="00FC329D">
            <w:pPr>
              <w:pStyle w:val="TAH"/>
              <w:rPr>
                <w:rFonts w:eastAsia="맑은 고딕"/>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392C0320" w14:textId="77777777" w:rsidR="00256885" w:rsidRPr="00527373" w:rsidRDefault="00256885" w:rsidP="00FC329D">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6880BF3C"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tcPr>
          <w:p w14:paraId="2E354E1E"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tcPr>
          <w:p w14:paraId="4E02AF43"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80A796D"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tcPr>
          <w:p w14:paraId="24E12D81"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tcPr>
          <w:p w14:paraId="6D9B7EB5" w14:textId="77777777" w:rsidR="00256885" w:rsidRPr="00527373" w:rsidRDefault="00256885" w:rsidP="00FC329D">
            <w:pPr>
              <w:pStyle w:val="TAC"/>
              <w:rPr>
                <w:rFonts w:eastAsia="맑은 고딕"/>
              </w:rPr>
            </w:pPr>
          </w:p>
        </w:tc>
      </w:tr>
      <w:tr w:rsidR="00256885" w:rsidRPr="00527373" w14:paraId="0073240D"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A6C5A79"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39D7A987" w14:textId="77777777" w:rsidR="00256885" w:rsidRPr="00527373" w:rsidRDefault="00256885" w:rsidP="00FC329D">
            <w:pPr>
              <w:pStyle w:val="TAL"/>
            </w:pPr>
            <w:r w:rsidRPr="00527373">
              <w:rPr>
                <w:rFonts w:eastAsia="맑은 고딕"/>
              </w:rPr>
              <w:t>Frequency range</w:t>
            </w:r>
          </w:p>
        </w:tc>
        <w:tc>
          <w:tcPr>
            <w:tcW w:w="934" w:type="dxa"/>
            <w:gridSpan w:val="2"/>
            <w:tcBorders>
              <w:top w:val="single" w:sz="4" w:space="0" w:color="auto"/>
              <w:left w:val="nil"/>
              <w:bottom w:val="single" w:sz="4" w:space="0" w:color="auto"/>
              <w:right w:val="single" w:sz="4" w:space="0" w:color="auto"/>
            </w:tcBorders>
          </w:tcPr>
          <w:p w14:paraId="218F6F9E" w14:textId="77777777" w:rsidR="00256885" w:rsidRPr="00527373" w:rsidRDefault="00256885" w:rsidP="00FC329D">
            <w:pPr>
              <w:pStyle w:val="TAC"/>
              <w:rPr>
                <w:rFonts w:eastAsia="맑은 고딕"/>
              </w:rPr>
            </w:pPr>
            <w:r w:rsidRPr="00527373">
              <w:t>1884.5</w:t>
            </w:r>
          </w:p>
        </w:tc>
        <w:tc>
          <w:tcPr>
            <w:tcW w:w="310" w:type="dxa"/>
            <w:gridSpan w:val="2"/>
            <w:tcBorders>
              <w:top w:val="single" w:sz="4" w:space="0" w:color="auto"/>
              <w:left w:val="nil"/>
              <w:bottom w:val="single" w:sz="4" w:space="0" w:color="auto"/>
              <w:right w:val="single" w:sz="4" w:space="0" w:color="auto"/>
            </w:tcBorders>
          </w:tcPr>
          <w:p w14:paraId="16B9D67E"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tcPr>
          <w:p w14:paraId="72666E4C" w14:textId="77777777" w:rsidR="00256885" w:rsidRPr="00527373" w:rsidRDefault="00256885" w:rsidP="00FC329D">
            <w:pPr>
              <w:pStyle w:val="TAC"/>
              <w:rPr>
                <w:rFonts w:eastAsia="맑은 고딕"/>
              </w:rPr>
            </w:pPr>
            <w:r w:rsidRPr="00527373">
              <w:t>1915.7</w:t>
            </w:r>
          </w:p>
        </w:tc>
        <w:tc>
          <w:tcPr>
            <w:tcW w:w="1172" w:type="dxa"/>
            <w:gridSpan w:val="2"/>
            <w:tcBorders>
              <w:top w:val="single" w:sz="4" w:space="0" w:color="auto"/>
              <w:left w:val="nil"/>
              <w:bottom w:val="single" w:sz="4" w:space="0" w:color="auto"/>
              <w:right w:val="single" w:sz="4" w:space="0" w:color="auto"/>
            </w:tcBorders>
          </w:tcPr>
          <w:p w14:paraId="5EA2413C" w14:textId="77777777" w:rsidR="00256885" w:rsidRPr="00527373" w:rsidRDefault="00256885" w:rsidP="00FC329D">
            <w:pPr>
              <w:pStyle w:val="TAC"/>
              <w:rPr>
                <w:rFonts w:eastAsia="맑은 고딕"/>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11AD7CBB" w14:textId="77777777" w:rsidR="00256885" w:rsidRPr="00527373" w:rsidRDefault="00256885" w:rsidP="00FC329D">
            <w:pPr>
              <w:pStyle w:val="TAC"/>
              <w:rPr>
                <w:rFonts w:eastAsia="맑은 고딕"/>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4796D4EB" w14:textId="77777777" w:rsidR="00256885" w:rsidRPr="00527373" w:rsidRDefault="00256885" w:rsidP="00FC329D">
            <w:pPr>
              <w:pStyle w:val="TAC"/>
              <w:rPr>
                <w:rFonts w:eastAsia="맑은 고딕"/>
              </w:rPr>
            </w:pPr>
            <w:r w:rsidRPr="00527373">
              <w:t>3</w:t>
            </w:r>
          </w:p>
        </w:tc>
      </w:tr>
      <w:tr w:rsidR="00256885" w:rsidRPr="00527373" w14:paraId="5E239DAD" w14:textId="77777777" w:rsidTr="00FC329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C3AB0AE" w14:textId="77777777" w:rsidR="00256885" w:rsidRPr="00527373" w:rsidRDefault="00256885" w:rsidP="00FC329D">
            <w:pPr>
              <w:pStyle w:val="TAH"/>
              <w:rPr>
                <w:rFonts w:eastAsia="맑은 고딕"/>
              </w:rPr>
            </w:pPr>
            <w:r w:rsidRPr="00527373">
              <w:rPr>
                <w:rFonts w:eastAsia="맑은 고딕"/>
              </w:rPr>
              <w:t>DC_3</w:t>
            </w:r>
            <w:r w:rsidRPr="00527373">
              <w:t>_</w:t>
            </w:r>
            <w:r w:rsidRPr="00527373">
              <w:rPr>
                <w:rFonts w:eastAsia="맑은 고딕"/>
              </w:rPr>
              <w:t>n79</w:t>
            </w:r>
          </w:p>
        </w:tc>
        <w:tc>
          <w:tcPr>
            <w:tcW w:w="2864" w:type="dxa"/>
            <w:gridSpan w:val="2"/>
            <w:tcBorders>
              <w:top w:val="single" w:sz="4" w:space="0" w:color="auto"/>
              <w:left w:val="nil"/>
              <w:bottom w:val="single" w:sz="4" w:space="0" w:color="auto"/>
              <w:right w:val="single" w:sz="4" w:space="0" w:color="auto"/>
            </w:tcBorders>
            <w:vAlign w:val="bottom"/>
          </w:tcPr>
          <w:p w14:paraId="5298F8A0" w14:textId="77777777" w:rsidR="00256885" w:rsidRPr="00527373" w:rsidRDefault="00256885" w:rsidP="00FC329D">
            <w:pPr>
              <w:pStyle w:val="TAL"/>
              <w:rPr>
                <w:rFonts w:eastAsia="맑은 고딕"/>
              </w:rPr>
            </w:pPr>
            <w:r w:rsidRPr="00527373">
              <w:rPr>
                <w:rFonts w:eastAsia="맑은 고딕"/>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5186E94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AFB90F"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535B48B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02881F"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2C2D0B11"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570E641D" w14:textId="77777777" w:rsidR="00256885" w:rsidRPr="00527373" w:rsidRDefault="00256885" w:rsidP="00FC329D">
            <w:pPr>
              <w:pStyle w:val="TAC"/>
              <w:rPr>
                <w:rFonts w:eastAsia="맑은 고딕"/>
              </w:rPr>
            </w:pPr>
          </w:p>
        </w:tc>
      </w:tr>
      <w:tr w:rsidR="00256885" w:rsidRPr="00527373" w14:paraId="3B655967"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64DA54" w14:textId="77777777" w:rsidR="00256885" w:rsidRPr="00527373" w:rsidRDefault="00256885" w:rsidP="00FC329D">
            <w:pPr>
              <w:pStyle w:val="TAH"/>
              <w:rPr>
                <w:rFonts w:eastAsia="맑은 고딕"/>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13189240" w14:textId="77777777" w:rsidR="00256885" w:rsidRPr="00527373" w:rsidRDefault="00256885" w:rsidP="00FC329D">
            <w:pPr>
              <w:pStyle w:val="TAL"/>
              <w:rPr>
                <w:rFonts w:eastAsia="맑은 고딕"/>
              </w:rPr>
            </w:pPr>
            <w:r w:rsidRPr="00527373">
              <w:rPr>
                <w:rFonts w:eastAsia="맑은 고딕"/>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0AF4A89"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CB46D4"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446923C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8E97A9"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95CE65E"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FE71ED" w14:textId="77777777" w:rsidR="00256885" w:rsidRPr="00527373" w:rsidRDefault="00256885" w:rsidP="00FC329D">
            <w:pPr>
              <w:pStyle w:val="TAC"/>
              <w:rPr>
                <w:rFonts w:eastAsia="맑은 고딕"/>
              </w:rPr>
            </w:pPr>
          </w:p>
        </w:tc>
      </w:tr>
      <w:tr w:rsidR="00256885" w:rsidRPr="00527373" w14:paraId="5B89249E" w14:textId="77777777" w:rsidTr="00FC329D">
        <w:trPr>
          <w:gridAfter w:val="1"/>
          <w:wAfter w:w="113" w:type="dxa"/>
          <w:trHeight w:val="188"/>
          <w:jc w:val="center"/>
        </w:trPr>
        <w:tc>
          <w:tcPr>
            <w:tcW w:w="1632" w:type="dxa"/>
            <w:gridSpan w:val="2"/>
            <w:vMerge/>
            <w:tcBorders>
              <w:left w:val="single" w:sz="4" w:space="0" w:color="auto"/>
              <w:right w:val="single" w:sz="4" w:space="0" w:color="auto"/>
            </w:tcBorders>
          </w:tcPr>
          <w:p w14:paraId="3A23A91F"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051BE8E6" w14:textId="77777777" w:rsidR="00256885" w:rsidRPr="00527373" w:rsidRDefault="00256885" w:rsidP="00FC329D">
            <w:pPr>
              <w:pStyle w:val="TAL"/>
              <w:rPr>
                <w:rFonts w:eastAsia="맑은 고딕"/>
              </w:rPr>
            </w:pPr>
            <w:r w:rsidRPr="00527373">
              <w:rPr>
                <w:rFonts w:eastAsia="맑은 고딕"/>
              </w:rPr>
              <w:t>E-UTRA Band 26</w:t>
            </w:r>
          </w:p>
        </w:tc>
        <w:tc>
          <w:tcPr>
            <w:tcW w:w="934" w:type="dxa"/>
            <w:gridSpan w:val="2"/>
            <w:tcBorders>
              <w:top w:val="single" w:sz="4" w:space="0" w:color="auto"/>
              <w:left w:val="nil"/>
              <w:bottom w:val="single" w:sz="4" w:space="0" w:color="auto"/>
              <w:right w:val="single" w:sz="4" w:space="0" w:color="auto"/>
            </w:tcBorders>
            <w:vAlign w:val="center"/>
          </w:tcPr>
          <w:p w14:paraId="1AC282D8" w14:textId="77777777" w:rsidR="00256885" w:rsidRPr="00527373" w:rsidRDefault="00256885" w:rsidP="00FC329D">
            <w:pPr>
              <w:pStyle w:val="TAC"/>
              <w:rPr>
                <w:rFonts w:eastAsia="맑은 고딕"/>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3322504B"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466F0D16" w14:textId="77777777" w:rsidR="00256885" w:rsidRPr="00527373" w:rsidRDefault="00256885" w:rsidP="00FC329D">
            <w:pPr>
              <w:pStyle w:val="TAC"/>
              <w:rPr>
                <w:rFonts w:eastAsia="맑은 고딕"/>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2D55D58B" w14:textId="77777777" w:rsidR="00256885" w:rsidRPr="00527373" w:rsidRDefault="00256885" w:rsidP="00FC329D">
            <w:pPr>
              <w:pStyle w:val="TAC"/>
              <w:rPr>
                <w:rFonts w:eastAsia="맑은 고딕"/>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50EDF316"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9378AB" w14:textId="77777777" w:rsidR="00256885" w:rsidRPr="00527373" w:rsidRDefault="00256885" w:rsidP="00FC329D">
            <w:pPr>
              <w:pStyle w:val="TAC"/>
              <w:rPr>
                <w:rFonts w:eastAsia="맑은 고딕"/>
              </w:rPr>
            </w:pPr>
          </w:p>
        </w:tc>
      </w:tr>
      <w:tr w:rsidR="00256885" w:rsidRPr="00527373" w14:paraId="27920C2C" w14:textId="77777777" w:rsidTr="00FC329D">
        <w:trPr>
          <w:gridAfter w:val="1"/>
          <w:wAfter w:w="113" w:type="dxa"/>
          <w:trHeight w:val="188"/>
          <w:jc w:val="center"/>
        </w:trPr>
        <w:tc>
          <w:tcPr>
            <w:tcW w:w="1632" w:type="dxa"/>
            <w:gridSpan w:val="2"/>
            <w:vMerge/>
            <w:tcBorders>
              <w:left w:val="single" w:sz="4" w:space="0" w:color="auto"/>
              <w:right w:val="single" w:sz="4" w:space="0" w:color="auto"/>
            </w:tcBorders>
          </w:tcPr>
          <w:p w14:paraId="374E9BD6"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5DBD43CC" w14:textId="77777777" w:rsidR="00256885" w:rsidRPr="00527373" w:rsidRDefault="00256885" w:rsidP="00FC329D">
            <w:pPr>
              <w:pStyle w:val="TAL"/>
              <w:rPr>
                <w:rFonts w:eastAsia="맑은 고딕"/>
              </w:rPr>
            </w:pPr>
            <w:r w:rsidRPr="00527373">
              <w:rPr>
                <w:rFonts w:eastAsia="맑은 고딕"/>
              </w:rPr>
              <w:t>E-UTRA Band 41, 42, 52</w:t>
            </w:r>
          </w:p>
        </w:tc>
        <w:tc>
          <w:tcPr>
            <w:tcW w:w="934" w:type="dxa"/>
            <w:gridSpan w:val="2"/>
            <w:tcBorders>
              <w:top w:val="single" w:sz="4" w:space="0" w:color="auto"/>
              <w:left w:val="nil"/>
              <w:right w:val="single" w:sz="4" w:space="0" w:color="auto"/>
            </w:tcBorders>
            <w:vAlign w:val="center"/>
          </w:tcPr>
          <w:p w14:paraId="40DEC7E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right w:val="single" w:sz="4" w:space="0" w:color="auto"/>
            </w:tcBorders>
            <w:vAlign w:val="center"/>
          </w:tcPr>
          <w:p w14:paraId="3DA76D6A"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right w:val="single" w:sz="4" w:space="0" w:color="auto"/>
            </w:tcBorders>
            <w:vAlign w:val="center"/>
          </w:tcPr>
          <w:p w14:paraId="5B1D5173"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right w:val="single" w:sz="4" w:space="0" w:color="auto"/>
            </w:tcBorders>
            <w:vAlign w:val="center"/>
          </w:tcPr>
          <w:p w14:paraId="0ECA8FBB" w14:textId="77777777" w:rsidR="00256885" w:rsidRPr="00527373" w:rsidRDefault="00256885" w:rsidP="00FC329D">
            <w:pPr>
              <w:pStyle w:val="TAC"/>
              <w:rPr>
                <w:rFonts w:eastAsia="맑은 고딕"/>
              </w:rPr>
            </w:pPr>
            <w:r w:rsidRPr="00527373">
              <w:t>-50</w:t>
            </w:r>
          </w:p>
        </w:tc>
        <w:tc>
          <w:tcPr>
            <w:tcW w:w="749" w:type="dxa"/>
            <w:gridSpan w:val="2"/>
            <w:tcBorders>
              <w:top w:val="single" w:sz="4" w:space="0" w:color="auto"/>
              <w:left w:val="nil"/>
              <w:right w:val="single" w:sz="4" w:space="0" w:color="auto"/>
            </w:tcBorders>
            <w:noWrap/>
            <w:vAlign w:val="center"/>
          </w:tcPr>
          <w:p w14:paraId="0BF8C271" w14:textId="77777777" w:rsidR="00256885" w:rsidRPr="00527373" w:rsidRDefault="00256885" w:rsidP="00FC329D">
            <w:pPr>
              <w:pStyle w:val="TAC"/>
              <w:rPr>
                <w:rFonts w:eastAsia="맑은 고딕"/>
              </w:rPr>
            </w:pPr>
            <w:r w:rsidRPr="00527373">
              <w:t>1</w:t>
            </w:r>
          </w:p>
        </w:tc>
        <w:tc>
          <w:tcPr>
            <w:tcW w:w="1228" w:type="dxa"/>
            <w:gridSpan w:val="2"/>
            <w:tcBorders>
              <w:top w:val="single" w:sz="4" w:space="0" w:color="auto"/>
              <w:left w:val="nil"/>
              <w:right w:val="single" w:sz="4" w:space="0" w:color="auto"/>
            </w:tcBorders>
            <w:noWrap/>
            <w:vAlign w:val="center"/>
          </w:tcPr>
          <w:p w14:paraId="614823CB" w14:textId="77777777" w:rsidR="00256885" w:rsidRPr="00527373" w:rsidRDefault="00256885" w:rsidP="00FC329D">
            <w:pPr>
              <w:pStyle w:val="TAC"/>
              <w:rPr>
                <w:rFonts w:eastAsia="맑은 고딕"/>
              </w:rPr>
            </w:pPr>
            <w:r w:rsidRPr="00527373">
              <w:t>2</w:t>
            </w:r>
          </w:p>
        </w:tc>
      </w:tr>
      <w:tr w:rsidR="00256885" w:rsidRPr="00527373" w14:paraId="08807D4A" w14:textId="77777777" w:rsidTr="00FC329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E9BD44"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2A0EA5E8" w14:textId="77777777" w:rsidR="00256885" w:rsidRPr="00527373" w:rsidRDefault="00256885" w:rsidP="00FC329D">
            <w:pPr>
              <w:pStyle w:val="TAL"/>
              <w:rPr>
                <w:rFonts w:eastAsia="맑은 고딕"/>
              </w:rPr>
            </w:pPr>
          </w:p>
        </w:tc>
        <w:tc>
          <w:tcPr>
            <w:tcW w:w="934" w:type="dxa"/>
            <w:gridSpan w:val="2"/>
            <w:tcBorders>
              <w:left w:val="nil"/>
              <w:bottom w:val="single" w:sz="4" w:space="0" w:color="auto"/>
              <w:right w:val="single" w:sz="4" w:space="0" w:color="auto"/>
            </w:tcBorders>
            <w:vAlign w:val="center"/>
          </w:tcPr>
          <w:p w14:paraId="0EFF84B5" w14:textId="77777777" w:rsidR="00256885" w:rsidRPr="00527373" w:rsidRDefault="00256885" w:rsidP="00FC329D">
            <w:pPr>
              <w:pStyle w:val="TAC"/>
              <w:rPr>
                <w:rFonts w:eastAsia="맑은 고딕"/>
              </w:rPr>
            </w:pPr>
          </w:p>
        </w:tc>
        <w:tc>
          <w:tcPr>
            <w:tcW w:w="310" w:type="dxa"/>
            <w:gridSpan w:val="2"/>
            <w:tcBorders>
              <w:left w:val="nil"/>
              <w:bottom w:val="single" w:sz="4" w:space="0" w:color="auto"/>
              <w:right w:val="single" w:sz="4" w:space="0" w:color="auto"/>
            </w:tcBorders>
            <w:vAlign w:val="center"/>
          </w:tcPr>
          <w:p w14:paraId="7B92DBE8" w14:textId="77777777" w:rsidR="00256885" w:rsidRPr="00527373" w:rsidRDefault="00256885" w:rsidP="00FC329D">
            <w:pPr>
              <w:pStyle w:val="TAC"/>
              <w:rPr>
                <w:rFonts w:eastAsia="맑은 고딕"/>
              </w:rPr>
            </w:pPr>
          </w:p>
        </w:tc>
        <w:tc>
          <w:tcPr>
            <w:tcW w:w="937" w:type="dxa"/>
            <w:gridSpan w:val="2"/>
            <w:tcBorders>
              <w:left w:val="nil"/>
              <w:bottom w:val="single" w:sz="4" w:space="0" w:color="auto"/>
              <w:right w:val="single" w:sz="4" w:space="0" w:color="auto"/>
            </w:tcBorders>
            <w:vAlign w:val="center"/>
          </w:tcPr>
          <w:p w14:paraId="4C0B5069" w14:textId="77777777" w:rsidR="00256885" w:rsidRPr="00527373" w:rsidRDefault="00256885" w:rsidP="00FC329D">
            <w:pPr>
              <w:pStyle w:val="TAC"/>
              <w:rPr>
                <w:rFonts w:eastAsia="맑은 고딕"/>
              </w:rPr>
            </w:pPr>
          </w:p>
        </w:tc>
        <w:tc>
          <w:tcPr>
            <w:tcW w:w="1172" w:type="dxa"/>
            <w:gridSpan w:val="2"/>
            <w:tcBorders>
              <w:left w:val="nil"/>
              <w:bottom w:val="single" w:sz="4" w:space="0" w:color="auto"/>
              <w:right w:val="single" w:sz="4" w:space="0" w:color="auto"/>
            </w:tcBorders>
            <w:vAlign w:val="center"/>
          </w:tcPr>
          <w:p w14:paraId="6918B32B" w14:textId="77777777" w:rsidR="00256885" w:rsidRPr="00527373" w:rsidRDefault="00256885" w:rsidP="00FC329D">
            <w:pPr>
              <w:pStyle w:val="TAC"/>
              <w:rPr>
                <w:rFonts w:eastAsia="맑은 고딕"/>
              </w:rPr>
            </w:pPr>
          </w:p>
        </w:tc>
        <w:tc>
          <w:tcPr>
            <w:tcW w:w="749" w:type="dxa"/>
            <w:gridSpan w:val="2"/>
            <w:tcBorders>
              <w:left w:val="nil"/>
              <w:bottom w:val="single" w:sz="4" w:space="0" w:color="auto"/>
              <w:right w:val="single" w:sz="4" w:space="0" w:color="auto"/>
            </w:tcBorders>
            <w:noWrap/>
            <w:vAlign w:val="center"/>
          </w:tcPr>
          <w:p w14:paraId="739E6F74" w14:textId="77777777" w:rsidR="00256885" w:rsidRPr="00527373" w:rsidRDefault="00256885" w:rsidP="00FC329D">
            <w:pPr>
              <w:pStyle w:val="TAC"/>
              <w:rPr>
                <w:rFonts w:eastAsia="맑은 고딕"/>
              </w:rPr>
            </w:pPr>
          </w:p>
        </w:tc>
        <w:tc>
          <w:tcPr>
            <w:tcW w:w="1228" w:type="dxa"/>
            <w:gridSpan w:val="2"/>
            <w:tcBorders>
              <w:left w:val="nil"/>
              <w:bottom w:val="single" w:sz="4" w:space="0" w:color="auto"/>
              <w:right w:val="single" w:sz="4" w:space="0" w:color="auto"/>
            </w:tcBorders>
            <w:noWrap/>
            <w:vAlign w:val="center"/>
          </w:tcPr>
          <w:p w14:paraId="2026B87E" w14:textId="77777777" w:rsidR="00256885" w:rsidRPr="00527373" w:rsidRDefault="00256885" w:rsidP="00FC329D">
            <w:pPr>
              <w:pStyle w:val="TAC"/>
              <w:rPr>
                <w:rFonts w:eastAsia="맑은 고딕"/>
              </w:rPr>
            </w:pPr>
          </w:p>
        </w:tc>
      </w:tr>
      <w:tr w:rsidR="00256885" w:rsidRPr="00527373" w14:paraId="71345A67" w14:textId="77777777" w:rsidTr="00FC329D">
        <w:trPr>
          <w:gridAfter w:val="1"/>
          <w:wAfter w:w="113" w:type="dxa"/>
          <w:trHeight w:val="77"/>
          <w:jc w:val="center"/>
        </w:trPr>
        <w:tc>
          <w:tcPr>
            <w:tcW w:w="1632" w:type="dxa"/>
            <w:gridSpan w:val="2"/>
            <w:vMerge w:val="restart"/>
            <w:tcBorders>
              <w:left w:val="single" w:sz="4" w:space="0" w:color="auto"/>
              <w:right w:val="single" w:sz="4" w:space="0" w:color="auto"/>
            </w:tcBorders>
          </w:tcPr>
          <w:p w14:paraId="4453263F" w14:textId="77777777" w:rsidR="00256885" w:rsidRPr="00527373" w:rsidRDefault="00256885" w:rsidP="00FC329D">
            <w:pPr>
              <w:pStyle w:val="TAH"/>
              <w:rPr>
                <w:rFonts w:eastAsia="맑은 고딕"/>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44EF18BA" w14:textId="77777777" w:rsidR="00256885" w:rsidRPr="00527373" w:rsidRDefault="00256885" w:rsidP="00FC329D">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2394693F"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648EB"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78073C"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BA548C" w14:textId="77777777" w:rsidR="00256885" w:rsidRPr="00527373" w:rsidRDefault="00256885" w:rsidP="00FC329D">
            <w:pPr>
              <w:pStyle w:val="TAC"/>
              <w:rPr>
                <w:rFonts w:eastAsia="맑은 고딕"/>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4A7133" w14:textId="77777777" w:rsidR="00256885" w:rsidRPr="00527373" w:rsidRDefault="00256885" w:rsidP="00FC329D">
            <w:pPr>
              <w:pStyle w:val="TAC"/>
              <w:rPr>
                <w:rFonts w:eastAsia="맑은 고딕"/>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BE5928F" w14:textId="77777777" w:rsidR="00256885" w:rsidRPr="00527373" w:rsidRDefault="00256885" w:rsidP="00FC329D">
            <w:pPr>
              <w:pStyle w:val="TAC"/>
              <w:rPr>
                <w:rFonts w:eastAsia="맑은 고딕"/>
              </w:rPr>
            </w:pPr>
            <w:r w:rsidRPr="00527373">
              <w:rPr>
                <w:rFonts w:cs="Arial"/>
                <w:color w:val="000000"/>
                <w:szCs w:val="18"/>
              </w:rPr>
              <w:t> </w:t>
            </w:r>
          </w:p>
        </w:tc>
      </w:tr>
      <w:tr w:rsidR="00256885" w:rsidRPr="00527373" w14:paraId="09C530E4" w14:textId="77777777" w:rsidTr="00FC329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07D1530"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center"/>
          </w:tcPr>
          <w:p w14:paraId="59A277FA" w14:textId="77777777" w:rsidR="00256885" w:rsidRPr="00527373" w:rsidRDefault="00256885" w:rsidP="00FC329D">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8E18BBC"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8F68"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1C2FAC"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D975F" w14:textId="77777777" w:rsidR="00256885" w:rsidRPr="00527373" w:rsidRDefault="00256885" w:rsidP="00FC329D">
            <w:pPr>
              <w:pStyle w:val="TAC"/>
              <w:rPr>
                <w:rFonts w:eastAsia="맑은 고딕"/>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0851912" w14:textId="77777777" w:rsidR="00256885" w:rsidRPr="00527373" w:rsidRDefault="00256885" w:rsidP="00FC329D">
            <w:pPr>
              <w:pStyle w:val="TAC"/>
              <w:rPr>
                <w:rFonts w:eastAsia="맑은 고딕"/>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D1F6DD5" w14:textId="77777777" w:rsidR="00256885" w:rsidRPr="00527373" w:rsidRDefault="00256885" w:rsidP="00FC329D">
            <w:pPr>
              <w:pStyle w:val="TAC"/>
              <w:rPr>
                <w:rFonts w:eastAsia="맑은 고딕"/>
              </w:rPr>
            </w:pPr>
            <w:r w:rsidRPr="00527373">
              <w:rPr>
                <w:rFonts w:cs="Arial"/>
                <w:color w:val="000000"/>
                <w:szCs w:val="18"/>
              </w:rPr>
              <w:t>2, 7</w:t>
            </w:r>
          </w:p>
        </w:tc>
      </w:tr>
      <w:tr w:rsidR="00256885" w:rsidRPr="00527373" w14:paraId="62C33BF8" w14:textId="77777777" w:rsidTr="00FC329D">
        <w:trPr>
          <w:gridAfter w:val="1"/>
          <w:wAfter w:w="113" w:type="dxa"/>
          <w:trHeight w:val="188"/>
          <w:jc w:val="center"/>
        </w:trPr>
        <w:tc>
          <w:tcPr>
            <w:tcW w:w="1632" w:type="dxa"/>
            <w:gridSpan w:val="2"/>
            <w:tcBorders>
              <w:left w:val="single" w:sz="4" w:space="0" w:color="auto"/>
              <w:right w:val="single" w:sz="4" w:space="0" w:color="auto"/>
            </w:tcBorders>
          </w:tcPr>
          <w:p w14:paraId="6CF155C2" w14:textId="77777777" w:rsidR="00256885" w:rsidRPr="00527373" w:rsidRDefault="00256885" w:rsidP="00FC329D">
            <w:pPr>
              <w:pStyle w:val="TAH"/>
              <w:rPr>
                <w:rFonts w:eastAsia="맑은 고딕"/>
              </w:rPr>
            </w:pPr>
            <w:r w:rsidRPr="00527373">
              <w:rPr>
                <w:rFonts w:eastAsia="맑은 고딕"/>
              </w:rPr>
              <w:t>DC_7_n28</w:t>
            </w:r>
          </w:p>
        </w:tc>
        <w:tc>
          <w:tcPr>
            <w:tcW w:w="2864" w:type="dxa"/>
            <w:gridSpan w:val="2"/>
            <w:tcBorders>
              <w:top w:val="single" w:sz="4" w:space="0" w:color="auto"/>
              <w:left w:val="nil"/>
              <w:bottom w:val="single" w:sz="4" w:space="0" w:color="auto"/>
              <w:right w:val="single" w:sz="4" w:space="0" w:color="auto"/>
            </w:tcBorders>
            <w:vAlign w:val="bottom"/>
          </w:tcPr>
          <w:p w14:paraId="0173DB25" w14:textId="77777777" w:rsidR="00256885" w:rsidRPr="00527373" w:rsidRDefault="00256885" w:rsidP="00FC329D">
            <w:pPr>
              <w:pStyle w:val="TAL"/>
              <w:rPr>
                <w:rFonts w:eastAsia="맑은 고딕"/>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54AAC646"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854F3C"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3D9401"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3B0B8" w14:textId="77777777" w:rsidR="00256885" w:rsidRPr="00527373" w:rsidRDefault="00256885" w:rsidP="00FC329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7F722F" w14:textId="77777777" w:rsidR="00256885" w:rsidRPr="00527373" w:rsidRDefault="00256885" w:rsidP="00FC329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4C7221" w14:textId="77777777" w:rsidR="00256885" w:rsidRPr="00527373" w:rsidRDefault="00256885" w:rsidP="00FC329D">
            <w:pPr>
              <w:pStyle w:val="TAC"/>
            </w:pPr>
          </w:p>
        </w:tc>
      </w:tr>
      <w:tr w:rsidR="00256885" w:rsidRPr="00527373" w14:paraId="4A92322D" w14:textId="77777777" w:rsidTr="00FC329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6E08D28"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1F941F3C" w14:textId="77777777" w:rsidR="00256885" w:rsidRPr="00527373" w:rsidRDefault="00256885" w:rsidP="00FC329D">
            <w:pPr>
              <w:pStyle w:val="TAL"/>
              <w:rPr>
                <w:rFonts w:eastAsia="맑은 고딕"/>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107F0343"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ACD93C" w14:textId="77777777" w:rsidR="00256885" w:rsidRPr="00527373" w:rsidRDefault="00256885" w:rsidP="00FC329D">
            <w:pPr>
              <w:pStyle w:val="TAC"/>
              <w:rPr>
                <w:rFonts w:eastAsia="맑은 고딕"/>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916BFF8"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F5999" w14:textId="77777777" w:rsidR="00256885" w:rsidRPr="00527373" w:rsidRDefault="00256885" w:rsidP="00FC329D">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5AD0785" w14:textId="77777777" w:rsidR="00256885" w:rsidRPr="00527373" w:rsidRDefault="00256885" w:rsidP="00FC329D">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A0630FD" w14:textId="77777777" w:rsidR="00256885" w:rsidRPr="00527373" w:rsidRDefault="00256885" w:rsidP="00FC329D">
            <w:pPr>
              <w:pStyle w:val="TAC"/>
            </w:pPr>
            <w:r w:rsidRPr="00527373">
              <w:rPr>
                <w:rFonts w:cs="Arial"/>
                <w:color w:val="000000"/>
                <w:szCs w:val="18"/>
              </w:rPr>
              <w:t>2</w:t>
            </w:r>
          </w:p>
        </w:tc>
      </w:tr>
      <w:tr w:rsidR="00256885" w:rsidRPr="00527373" w14:paraId="3E73D371" w14:textId="77777777" w:rsidTr="00FC329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59BC123" w14:textId="77777777" w:rsidR="00256885" w:rsidRPr="00527373" w:rsidRDefault="00256885" w:rsidP="00FC329D">
            <w:pPr>
              <w:pStyle w:val="TAH"/>
              <w:rPr>
                <w:rFonts w:eastAsia="맑은 고딕"/>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234D3EEC" w14:textId="77777777" w:rsidR="00256885" w:rsidRPr="00527373" w:rsidRDefault="00256885" w:rsidP="00FC329D">
            <w:pPr>
              <w:pStyle w:val="TAL"/>
              <w:rPr>
                <w:rFonts w:eastAsia="맑은 고딕"/>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573AA1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123B3"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40D360B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3252C1" w14:textId="77777777" w:rsidR="00256885" w:rsidRPr="00527373" w:rsidRDefault="00256885" w:rsidP="00FC329D">
            <w:pPr>
              <w:pStyle w:val="TAC"/>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0D9D7CC6" w14:textId="77777777" w:rsidR="00256885" w:rsidRPr="00527373" w:rsidRDefault="00256885" w:rsidP="00FC329D">
            <w:pPr>
              <w:pStyle w:val="TAC"/>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6DC8766B" w14:textId="77777777" w:rsidR="00256885" w:rsidRPr="00527373" w:rsidRDefault="00256885" w:rsidP="00FC329D">
            <w:pPr>
              <w:pStyle w:val="TAC"/>
            </w:pPr>
          </w:p>
        </w:tc>
      </w:tr>
      <w:tr w:rsidR="00256885" w:rsidRPr="00527373" w14:paraId="4EEE0042"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837787" w14:textId="77777777" w:rsidR="00256885" w:rsidRPr="00527373" w:rsidRDefault="00256885" w:rsidP="00FC329D">
            <w:pPr>
              <w:pStyle w:val="TAH"/>
              <w:rPr>
                <w:rFonts w:eastAsia="맑은 고딕"/>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5A8D824F" w14:textId="77777777" w:rsidR="00256885" w:rsidRPr="00527373" w:rsidRDefault="00256885" w:rsidP="00FC329D">
            <w:pPr>
              <w:pStyle w:val="TAL"/>
              <w:rPr>
                <w:rFonts w:eastAsia="맑은 고딕"/>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1CCEBBE" w14:textId="77777777" w:rsidR="00256885" w:rsidRPr="00527373" w:rsidRDefault="00256885" w:rsidP="00FC329D">
            <w:pPr>
              <w:pStyle w:val="TAC"/>
              <w:rPr>
                <w:rFonts w:eastAsia="맑은 고딕"/>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D7C7FBD" w14:textId="77777777" w:rsidR="00256885" w:rsidRPr="00527373" w:rsidRDefault="00256885" w:rsidP="00FC329D">
            <w:pPr>
              <w:pStyle w:val="TAC"/>
              <w:rPr>
                <w:rFonts w:eastAsia="맑은 고딕"/>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C3D337B" w14:textId="77777777" w:rsidR="00256885" w:rsidRPr="00527373" w:rsidRDefault="00256885" w:rsidP="00FC329D">
            <w:pPr>
              <w:pStyle w:val="TAC"/>
              <w:rPr>
                <w:rFonts w:eastAsia="맑은 고딕"/>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72ECBA8A" w14:textId="77777777" w:rsidR="00256885" w:rsidRPr="00527373" w:rsidRDefault="00256885" w:rsidP="00FC329D">
            <w:pPr>
              <w:pStyle w:val="TAC"/>
              <w:rPr>
                <w:rFonts w:eastAsia="맑은 고딕"/>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BD3D8F" w14:textId="77777777" w:rsidR="00256885" w:rsidRPr="00527373" w:rsidRDefault="00256885" w:rsidP="00FC329D">
            <w:pPr>
              <w:pStyle w:val="TAC"/>
              <w:rPr>
                <w:rFonts w:eastAsia="맑은 고딕"/>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EF99D9" w14:textId="77777777" w:rsidR="00256885" w:rsidRPr="00527373" w:rsidRDefault="00256885" w:rsidP="00FC329D">
            <w:pPr>
              <w:pStyle w:val="TAC"/>
              <w:rPr>
                <w:rFonts w:eastAsia="맑은 고딕"/>
              </w:rPr>
            </w:pPr>
          </w:p>
        </w:tc>
      </w:tr>
      <w:tr w:rsidR="00256885" w:rsidRPr="00527373" w14:paraId="0180E5D1" w14:textId="77777777" w:rsidTr="00FC329D">
        <w:trPr>
          <w:gridAfter w:val="1"/>
          <w:wAfter w:w="113" w:type="dxa"/>
          <w:trHeight w:val="188"/>
          <w:jc w:val="center"/>
        </w:trPr>
        <w:tc>
          <w:tcPr>
            <w:tcW w:w="1632" w:type="dxa"/>
            <w:gridSpan w:val="2"/>
            <w:vMerge/>
            <w:tcBorders>
              <w:left w:val="single" w:sz="4" w:space="0" w:color="auto"/>
              <w:right w:val="single" w:sz="4" w:space="0" w:color="auto"/>
            </w:tcBorders>
          </w:tcPr>
          <w:p w14:paraId="1B8CC96F"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0318588E" w14:textId="77777777" w:rsidR="00256885" w:rsidRPr="00527373" w:rsidRDefault="00256885" w:rsidP="00FC329D">
            <w:pPr>
              <w:pStyle w:val="TAL"/>
              <w:rPr>
                <w:rFonts w:eastAsia="맑은 고딕"/>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80A0006" w14:textId="77777777" w:rsidR="00256885" w:rsidRPr="00527373" w:rsidRDefault="00256885" w:rsidP="00FC329D">
            <w:pPr>
              <w:pStyle w:val="TAC"/>
              <w:rPr>
                <w:rFonts w:eastAsia="맑은 고딕"/>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2AFC81E" w14:textId="77777777" w:rsidR="00256885" w:rsidRPr="00527373" w:rsidRDefault="00256885" w:rsidP="00FC329D">
            <w:pPr>
              <w:pStyle w:val="TAC"/>
              <w:rPr>
                <w:rFonts w:eastAsia="맑은 고딕"/>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9CDA85" w14:textId="77777777" w:rsidR="00256885" w:rsidRPr="00527373" w:rsidRDefault="00256885" w:rsidP="00FC329D">
            <w:pPr>
              <w:pStyle w:val="TAC"/>
              <w:rPr>
                <w:rFonts w:eastAsia="맑은 고딕"/>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2878264A" w14:textId="77777777" w:rsidR="00256885" w:rsidRPr="00527373" w:rsidRDefault="00256885" w:rsidP="00FC329D">
            <w:pPr>
              <w:pStyle w:val="TAC"/>
              <w:rPr>
                <w:rFonts w:eastAsia="맑은 고딕"/>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61B608" w14:textId="77777777" w:rsidR="00256885" w:rsidRPr="00527373" w:rsidRDefault="00256885" w:rsidP="00FC329D">
            <w:pPr>
              <w:pStyle w:val="TAC"/>
              <w:rPr>
                <w:rFonts w:eastAsia="맑은 고딕"/>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3911FE1" w14:textId="77777777" w:rsidR="00256885" w:rsidRPr="00527373" w:rsidRDefault="00256885" w:rsidP="00FC329D">
            <w:pPr>
              <w:pStyle w:val="TAC"/>
              <w:rPr>
                <w:rFonts w:eastAsia="맑은 고딕"/>
              </w:rPr>
            </w:pPr>
            <w:r w:rsidRPr="00527373">
              <w:rPr>
                <w:sz w:val="16"/>
                <w:szCs w:val="16"/>
                <w:lang w:eastAsia="ja-JP"/>
              </w:rPr>
              <w:t>2</w:t>
            </w:r>
          </w:p>
        </w:tc>
      </w:tr>
      <w:tr w:rsidR="00256885" w:rsidRPr="00527373" w14:paraId="347D6DCA" w14:textId="77777777" w:rsidTr="00FC329D">
        <w:trPr>
          <w:gridAfter w:val="1"/>
          <w:wAfter w:w="113" w:type="dxa"/>
          <w:trHeight w:val="188"/>
          <w:jc w:val="center"/>
        </w:trPr>
        <w:tc>
          <w:tcPr>
            <w:tcW w:w="1632" w:type="dxa"/>
            <w:gridSpan w:val="2"/>
            <w:vMerge/>
            <w:tcBorders>
              <w:left w:val="single" w:sz="4" w:space="0" w:color="auto"/>
              <w:right w:val="single" w:sz="4" w:space="0" w:color="auto"/>
            </w:tcBorders>
          </w:tcPr>
          <w:p w14:paraId="48FD25B1"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329BDBEF" w14:textId="77777777" w:rsidR="00256885" w:rsidRPr="00527373" w:rsidRDefault="00256885" w:rsidP="00FC329D">
            <w:pPr>
              <w:pStyle w:val="TAL"/>
              <w:rPr>
                <w:rFonts w:eastAsia="맑은 고딕"/>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0511C98" w14:textId="77777777" w:rsidR="00256885" w:rsidRPr="00527373" w:rsidRDefault="00256885" w:rsidP="00FC329D">
            <w:pPr>
              <w:pStyle w:val="TAC"/>
              <w:rPr>
                <w:rFonts w:eastAsia="맑은 고딕"/>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2C2B29B" w14:textId="77777777" w:rsidR="00256885" w:rsidRPr="00527373" w:rsidRDefault="00256885" w:rsidP="00FC329D">
            <w:pPr>
              <w:pStyle w:val="TAC"/>
              <w:rPr>
                <w:rFonts w:eastAsia="맑은 고딕"/>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24AD7C5" w14:textId="77777777" w:rsidR="00256885" w:rsidRPr="00527373" w:rsidRDefault="00256885" w:rsidP="00FC329D">
            <w:pPr>
              <w:pStyle w:val="TAC"/>
              <w:rPr>
                <w:rFonts w:eastAsia="맑은 고딕"/>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C449D3F" w14:textId="77777777" w:rsidR="00256885" w:rsidRPr="00527373" w:rsidRDefault="00256885" w:rsidP="00FC329D">
            <w:pPr>
              <w:pStyle w:val="TAC"/>
              <w:rPr>
                <w:rFonts w:eastAsia="맑은 고딕"/>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F515D52" w14:textId="77777777" w:rsidR="00256885" w:rsidRPr="00527373" w:rsidRDefault="00256885" w:rsidP="00FC329D">
            <w:pPr>
              <w:pStyle w:val="TAC"/>
              <w:rPr>
                <w:rFonts w:eastAsia="맑은 고딕"/>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75C7C4" w14:textId="77777777" w:rsidR="00256885" w:rsidRPr="00527373" w:rsidRDefault="00256885" w:rsidP="00FC329D">
            <w:pPr>
              <w:pStyle w:val="TAC"/>
              <w:rPr>
                <w:rFonts w:eastAsia="맑은 고딕"/>
              </w:rPr>
            </w:pPr>
            <w:r w:rsidRPr="00527373">
              <w:rPr>
                <w:sz w:val="16"/>
                <w:szCs w:val="16"/>
                <w:lang w:eastAsia="ja-JP"/>
              </w:rPr>
              <w:t>12</w:t>
            </w:r>
          </w:p>
        </w:tc>
      </w:tr>
      <w:tr w:rsidR="00256885" w:rsidRPr="00527373" w14:paraId="5D0A3A80" w14:textId="77777777" w:rsidTr="00FC329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9B214"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02617EFD" w14:textId="77777777" w:rsidR="00256885" w:rsidRPr="00527373" w:rsidRDefault="00256885" w:rsidP="00FC329D">
            <w:pPr>
              <w:pStyle w:val="TAL"/>
              <w:rPr>
                <w:rFonts w:eastAsia="맑은 고딕"/>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515B97" w14:textId="77777777" w:rsidR="00256885" w:rsidRPr="00527373" w:rsidRDefault="00256885" w:rsidP="00FC329D">
            <w:pPr>
              <w:pStyle w:val="TAC"/>
              <w:rPr>
                <w:rFonts w:eastAsia="맑은 고딕"/>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933AC16" w14:textId="77777777" w:rsidR="00256885" w:rsidRPr="00527373" w:rsidRDefault="00256885" w:rsidP="00FC329D">
            <w:pPr>
              <w:pStyle w:val="TAC"/>
              <w:rPr>
                <w:rFonts w:eastAsia="맑은 고딕"/>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5DBF0E" w14:textId="77777777" w:rsidR="00256885" w:rsidRPr="00527373" w:rsidRDefault="00256885" w:rsidP="00FC329D">
            <w:pPr>
              <w:pStyle w:val="TAC"/>
              <w:rPr>
                <w:rFonts w:eastAsia="맑은 고딕"/>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D77479D" w14:textId="77777777" w:rsidR="00256885" w:rsidRPr="00527373" w:rsidRDefault="00256885" w:rsidP="00FC329D">
            <w:pPr>
              <w:pStyle w:val="TAC"/>
              <w:rPr>
                <w:rFonts w:eastAsia="맑은 고딕"/>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4032F79" w14:textId="77777777" w:rsidR="00256885" w:rsidRPr="00527373" w:rsidRDefault="00256885" w:rsidP="00FC329D">
            <w:pPr>
              <w:pStyle w:val="TAC"/>
              <w:rPr>
                <w:rFonts w:eastAsia="맑은 고딕"/>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940FBD7" w14:textId="77777777" w:rsidR="00256885" w:rsidRPr="00527373" w:rsidRDefault="00256885" w:rsidP="00FC329D">
            <w:pPr>
              <w:pStyle w:val="TAC"/>
              <w:rPr>
                <w:rFonts w:eastAsia="맑은 고딕"/>
              </w:rPr>
            </w:pPr>
            <w:r w:rsidRPr="00527373">
              <w:rPr>
                <w:rFonts w:eastAsia="MS Mincho"/>
                <w:sz w:val="16"/>
                <w:szCs w:val="16"/>
              </w:rPr>
              <w:t>3, 12</w:t>
            </w:r>
          </w:p>
        </w:tc>
      </w:tr>
      <w:tr w:rsidR="00256885" w:rsidRPr="00527373" w14:paraId="111578DA"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7320B5" w14:textId="77777777" w:rsidR="00256885" w:rsidRPr="00527373" w:rsidRDefault="00256885" w:rsidP="00FC329D">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17BAA24A" w14:textId="77777777" w:rsidR="00256885" w:rsidRPr="00527373" w:rsidRDefault="00256885" w:rsidP="00FC329D">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6DF09EF6" w14:textId="77777777" w:rsidR="00256885" w:rsidRPr="00527373" w:rsidRDefault="00256885" w:rsidP="00FC329D">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F3868" w14:textId="77777777" w:rsidR="00256885" w:rsidRPr="00527373" w:rsidRDefault="00256885" w:rsidP="00FC329D">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9F3BD22" w14:textId="77777777" w:rsidR="00256885" w:rsidRPr="00527373" w:rsidRDefault="00256885" w:rsidP="00FC329D">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B828A" w14:textId="77777777" w:rsidR="00256885" w:rsidRPr="00527373" w:rsidRDefault="00256885" w:rsidP="00FC329D">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CBBC306" w14:textId="77777777" w:rsidR="00256885" w:rsidRPr="00527373" w:rsidRDefault="00256885" w:rsidP="00FC329D">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A357D52" w14:textId="77777777" w:rsidR="00256885" w:rsidRPr="00527373" w:rsidRDefault="00256885" w:rsidP="00FC329D">
            <w:pPr>
              <w:pStyle w:val="TAC"/>
              <w:rPr>
                <w:rFonts w:eastAsia="Calibri Light"/>
              </w:rPr>
            </w:pPr>
          </w:p>
        </w:tc>
      </w:tr>
      <w:tr w:rsidR="00256885" w:rsidRPr="00527373" w14:paraId="694FC52D" w14:textId="77777777" w:rsidTr="00FC329D">
        <w:trPr>
          <w:gridAfter w:val="1"/>
          <w:wAfter w:w="113" w:type="dxa"/>
          <w:trHeight w:val="188"/>
          <w:jc w:val="center"/>
        </w:trPr>
        <w:tc>
          <w:tcPr>
            <w:tcW w:w="1632" w:type="dxa"/>
            <w:gridSpan w:val="2"/>
            <w:vMerge/>
            <w:tcBorders>
              <w:left w:val="single" w:sz="4" w:space="0" w:color="auto"/>
              <w:right w:val="single" w:sz="4" w:space="0" w:color="auto"/>
            </w:tcBorders>
          </w:tcPr>
          <w:p w14:paraId="7FC9F04C"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114A127" w14:textId="77777777" w:rsidR="00256885" w:rsidRPr="00527373" w:rsidRDefault="00256885" w:rsidP="00FC329D">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F770D4B"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45AB98" w14:textId="77777777" w:rsidR="00256885" w:rsidRPr="00527373" w:rsidRDefault="00256885" w:rsidP="00FC329D">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D4D826"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74F794" w14:textId="77777777" w:rsidR="00256885" w:rsidRPr="00527373" w:rsidRDefault="00256885" w:rsidP="00FC329D">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4AD76F" w14:textId="77777777" w:rsidR="00256885" w:rsidRPr="00527373" w:rsidRDefault="00256885" w:rsidP="00FC329D">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37A207" w14:textId="77777777" w:rsidR="00256885" w:rsidRPr="00527373" w:rsidRDefault="00256885" w:rsidP="00FC329D">
            <w:pPr>
              <w:pStyle w:val="TAC"/>
              <w:rPr>
                <w:rFonts w:eastAsia="Calibri Light"/>
              </w:rPr>
            </w:pPr>
            <w:r w:rsidRPr="00527373">
              <w:rPr>
                <w:color w:val="000000"/>
                <w:szCs w:val="18"/>
              </w:rPr>
              <w:t>2</w:t>
            </w:r>
          </w:p>
        </w:tc>
      </w:tr>
      <w:tr w:rsidR="00256885" w:rsidRPr="00527373" w14:paraId="4AF292F4" w14:textId="77777777" w:rsidTr="00FC329D">
        <w:trPr>
          <w:gridAfter w:val="1"/>
          <w:wAfter w:w="113" w:type="dxa"/>
          <w:trHeight w:val="188"/>
          <w:jc w:val="center"/>
        </w:trPr>
        <w:tc>
          <w:tcPr>
            <w:tcW w:w="1632" w:type="dxa"/>
            <w:gridSpan w:val="2"/>
            <w:vMerge/>
            <w:tcBorders>
              <w:left w:val="single" w:sz="4" w:space="0" w:color="auto"/>
              <w:right w:val="single" w:sz="4" w:space="0" w:color="auto"/>
            </w:tcBorders>
          </w:tcPr>
          <w:p w14:paraId="344C38FF"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B336CD2" w14:textId="77777777" w:rsidR="00256885" w:rsidRPr="00527373" w:rsidRDefault="00256885" w:rsidP="00FC329D">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EE29A7E" w14:textId="77777777" w:rsidR="00256885" w:rsidRPr="00527373" w:rsidRDefault="00256885" w:rsidP="00FC329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4DA452" w14:textId="77777777" w:rsidR="00256885" w:rsidRPr="00527373" w:rsidRDefault="00256885" w:rsidP="00FC329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A5C1BF" w14:textId="77777777" w:rsidR="00256885" w:rsidRPr="00527373" w:rsidRDefault="00256885" w:rsidP="00FC329D">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67BB4" w14:textId="77777777" w:rsidR="00256885" w:rsidRPr="00527373" w:rsidRDefault="00256885" w:rsidP="00FC329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C46E86" w14:textId="77777777" w:rsidR="00256885" w:rsidRPr="00527373" w:rsidRDefault="00256885" w:rsidP="00FC329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D0E51E" w14:textId="77777777" w:rsidR="00256885" w:rsidRPr="00527373" w:rsidRDefault="00256885" w:rsidP="00FC329D">
            <w:pPr>
              <w:pStyle w:val="TAC"/>
              <w:rPr>
                <w:color w:val="000000"/>
                <w:szCs w:val="18"/>
              </w:rPr>
            </w:pPr>
            <w:r w:rsidRPr="00527373">
              <w:rPr>
                <w:color w:val="000000"/>
                <w:szCs w:val="18"/>
              </w:rPr>
              <w:t>12</w:t>
            </w:r>
          </w:p>
        </w:tc>
      </w:tr>
      <w:tr w:rsidR="00256885" w:rsidRPr="00527373" w14:paraId="50CE0C70" w14:textId="77777777" w:rsidTr="00FC329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FC796D"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ECB1BD2" w14:textId="77777777" w:rsidR="00256885" w:rsidRPr="00527373" w:rsidRDefault="00256885" w:rsidP="00FC329D">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F71D3B" w14:textId="77777777" w:rsidR="00256885" w:rsidRPr="00527373" w:rsidRDefault="00256885" w:rsidP="00FC329D">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3294762" w14:textId="77777777" w:rsidR="00256885" w:rsidRPr="00527373" w:rsidRDefault="00256885" w:rsidP="00FC329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A46A78" w14:textId="77777777" w:rsidR="00256885" w:rsidRPr="00527373" w:rsidRDefault="00256885" w:rsidP="00FC329D">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B955EB3" w14:textId="77777777" w:rsidR="00256885" w:rsidRPr="00527373" w:rsidRDefault="00256885" w:rsidP="00FC329D">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0C5EE274" w14:textId="77777777" w:rsidR="00256885" w:rsidRPr="00527373" w:rsidRDefault="00256885" w:rsidP="00FC329D">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F22456C" w14:textId="77777777" w:rsidR="00256885" w:rsidRPr="00527373" w:rsidRDefault="00256885" w:rsidP="00FC329D">
            <w:pPr>
              <w:pStyle w:val="TAC"/>
              <w:rPr>
                <w:color w:val="000000"/>
                <w:szCs w:val="18"/>
              </w:rPr>
            </w:pPr>
            <w:r w:rsidRPr="00527373">
              <w:rPr>
                <w:color w:val="000000"/>
                <w:szCs w:val="18"/>
              </w:rPr>
              <w:t>3, 12</w:t>
            </w:r>
          </w:p>
        </w:tc>
      </w:tr>
      <w:tr w:rsidR="00256885" w:rsidRPr="00527373" w14:paraId="72AAD0CB" w14:textId="77777777" w:rsidTr="00FC329D">
        <w:trPr>
          <w:gridBefore w:val="1"/>
          <w:wBefore w:w="113" w:type="dxa"/>
          <w:trHeight w:val="188"/>
          <w:jc w:val="center"/>
        </w:trPr>
        <w:tc>
          <w:tcPr>
            <w:tcW w:w="1632" w:type="dxa"/>
            <w:gridSpan w:val="2"/>
            <w:vMerge w:val="restart"/>
            <w:tcBorders>
              <w:left w:val="single" w:sz="4" w:space="0" w:color="auto"/>
              <w:right w:val="single" w:sz="4" w:space="0" w:color="auto"/>
            </w:tcBorders>
          </w:tcPr>
          <w:p w14:paraId="0BBFF41D" w14:textId="77777777" w:rsidR="00256885" w:rsidRPr="00527373" w:rsidRDefault="00256885" w:rsidP="00FC329D">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5E04C4B1" w14:textId="77777777" w:rsidR="00256885" w:rsidRPr="00527373" w:rsidRDefault="00256885" w:rsidP="00FC329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7FA9111" w14:textId="77777777" w:rsidR="00256885" w:rsidRPr="00527373" w:rsidRDefault="00256885" w:rsidP="00FC329D">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C200D" w14:textId="77777777" w:rsidR="00256885" w:rsidRPr="00527373" w:rsidRDefault="00256885" w:rsidP="00FC329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A867BB3"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4447DD" w14:textId="77777777" w:rsidR="00256885" w:rsidRPr="00527373" w:rsidRDefault="00256885" w:rsidP="00FC329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85A7DA" w14:textId="77777777" w:rsidR="00256885" w:rsidRPr="00527373" w:rsidRDefault="00256885" w:rsidP="00FC329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85235F" w14:textId="77777777" w:rsidR="00256885" w:rsidRPr="00527373" w:rsidRDefault="00256885" w:rsidP="00FC329D">
            <w:pPr>
              <w:pStyle w:val="TAC"/>
              <w:keepNext w:val="0"/>
              <w:rPr>
                <w:sz w:val="16"/>
              </w:rPr>
            </w:pPr>
          </w:p>
        </w:tc>
      </w:tr>
      <w:tr w:rsidR="00256885" w:rsidRPr="00527373" w14:paraId="674EC77D"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1E19016C" w14:textId="77777777" w:rsidR="00256885" w:rsidRPr="00527373" w:rsidRDefault="00256885" w:rsidP="00FC329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584182" w14:textId="77777777" w:rsidR="00256885" w:rsidRPr="00527373" w:rsidRDefault="00256885" w:rsidP="00FC329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4D5F7B0" w14:textId="77777777" w:rsidR="00256885" w:rsidRPr="00527373" w:rsidRDefault="00256885" w:rsidP="00FC329D">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F8BDE25" w14:textId="77777777" w:rsidR="00256885" w:rsidRPr="00527373" w:rsidRDefault="00256885" w:rsidP="00FC329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3D62F05" w14:textId="77777777" w:rsidR="00256885" w:rsidRPr="00527373" w:rsidRDefault="00256885" w:rsidP="00FC329D">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AD6BD24" w14:textId="77777777" w:rsidR="00256885" w:rsidRPr="00527373" w:rsidRDefault="00256885" w:rsidP="00FC329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22DE41" w14:textId="77777777" w:rsidR="00256885" w:rsidRPr="00527373" w:rsidRDefault="00256885" w:rsidP="00FC329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3B524BA" w14:textId="77777777" w:rsidR="00256885" w:rsidRPr="00527373" w:rsidRDefault="00256885" w:rsidP="00FC329D">
            <w:pPr>
              <w:pStyle w:val="TAC"/>
              <w:keepNext w:val="0"/>
              <w:rPr>
                <w:sz w:val="16"/>
              </w:rPr>
            </w:pPr>
          </w:p>
        </w:tc>
      </w:tr>
      <w:tr w:rsidR="00256885" w:rsidRPr="00527373" w14:paraId="1BFDDF64"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5447F108" w14:textId="77777777" w:rsidR="00256885" w:rsidRPr="00527373" w:rsidRDefault="00256885" w:rsidP="00FC329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6ABF3" w14:textId="77777777" w:rsidR="00256885" w:rsidRPr="00527373" w:rsidRDefault="00256885" w:rsidP="00FC329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02F86A2" w14:textId="77777777" w:rsidR="00256885" w:rsidRPr="00527373" w:rsidRDefault="00256885" w:rsidP="00FC329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A4CCA45" w14:textId="77777777" w:rsidR="00256885" w:rsidRPr="00527373" w:rsidRDefault="00256885" w:rsidP="00FC329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EF8959A" w14:textId="77777777" w:rsidR="00256885" w:rsidRPr="00527373" w:rsidRDefault="00256885" w:rsidP="00FC329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1901B4C" w14:textId="77777777" w:rsidR="00256885" w:rsidRPr="00527373" w:rsidRDefault="00256885" w:rsidP="00FC329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0741119" w14:textId="77777777" w:rsidR="00256885" w:rsidRPr="00527373" w:rsidRDefault="00256885" w:rsidP="00FC329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FC0A16D" w14:textId="77777777" w:rsidR="00256885" w:rsidRPr="00527373" w:rsidRDefault="00256885" w:rsidP="00FC329D">
            <w:pPr>
              <w:pStyle w:val="TAC"/>
              <w:keepNext w:val="0"/>
              <w:rPr>
                <w:sz w:val="16"/>
              </w:rPr>
            </w:pPr>
            <w:r w:rsidRPr="00527373">
              <w:rPr>
                <w:sz w:val="16"/>
                <w:lang w:eastAsia="ja-JP"/>
              </w:rPr>
              <w:t>3</w:t>
            </w:r>
          </w:p>
        </w:tc>
      </w:tr>
      <w:tr w:rsidR="00256885" w:rsidRPr="00527373" w14:paraId="34D24C3F"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756FCA07" w14:textId="77777777" w:rsidR="00256885" w:rsidRPr="00527373" w:rsidRDefault="00256885" w:rsidP="00FC329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A6726A" w14:textId="77777777" w:rsidR="00256885" w:rsidRPr="00527373" w:rsidRDefault="00256885" w:rsidP="00FC329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8040B8" w14:textId="77777777" w:rsidR="00256885" w:rsidRPr="00527373" w:rsidRDefault="00256885" w:rsidP="00FC329D">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B3FC87B" w14:textId="77777777" w:rsidR="00256885" w:rsidRPr="00527373" w:rsidRDefault="00256885" w:rsidP="00FC329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8FAF76B" w14:textId="77777777" w:rsidR="00256885" w:rsidRPr="00527373" w:rsidRDefault="00256885" w:rsidP="00FC329D">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EF28A88" w14:textId="77777777" w:rsidR="00256885" w:rsidRPr="00527373" w:rsidRDefault="00256885" w:rsidP="00FC329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B941E5" w14:textId="77777777" w:rsidR="00256885" w:rsidRPr="00527373" w:rsidRDefault="00256885" w:rsidP="00FC329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21DAC3" w14:textId="77777777" w:rsidR="00256885" w:rsidRPr="00527373" w:rsidRDefault="00256885" w:rsidP="00FC329D">
            <w:pPr>
              <w:pStyle w:val="TAC"/>
              <w:keepNext w:val="0"/>
              <w:rPr>
                <w:sz w:val="16"/>
              </w:rPr>
            </w:pPr>
          </w:p>
        </w:tc>
      </w:tr>
      <w:tr w:rsidR="00256885" w:rsidRPr="00527373" w14:paraId="7DE515ED"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2C3EBD3" w14:textId="77777777" w:rsidR="00256885" w:rsidRPr="00527373" w:rsidRDefault="00256885" w:rsidP="00FC329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3AB673" w14:textId="77777777" w:rsidR="00256885" w:rsidRPr="00527373" w:rsidRDefault="00256885" w:rsidP="00FC329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76277B" w14:textId="77777777" w:rsidR="00256885" w:rsidRPr="00527373" w:rsidRDefault="00256885" w:rsidP="00FC329D">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3D57206" w14:textId="77777777" w:rsidR="00256885" w:rsidRPr="00527373" w:rsidRDefault="00256885" w:rsidP="00FC329D">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E842FF1" w14:textId="77777777" w:rsidR="00256885" w:rsidRPr="00527373" w:rsidRDefault="00256885" w:rsidP="00FC329D">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02FE945" w14:textId="77777777" w:rsidR="00256885" w:rsidRPr="00527373" w:rsidRDefault="00256885" w:rsidP="00FC329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14E929" w14:textId="77777777" w:rsidR="00256885" w:rsidRPr="00527373" w:rsidRDefault="00256885" w:rsidP="00FC329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41B5B8" w14:textId="77777777" w:rsidR="00256885" w:rsidRPr="00527373" w:rsidRDefault="00256885" w:rsidP="00FC329D">
            <w:pPr>
              <w:pStyle w:val="TAC"/>
              <w:keepNext w:val="0"/>
              <w:rPr>
                <w:sz w:val="16"/>
              </w:rPr>
            </w:pPr>
          </w:p>
        </w:tc>
      </w:tr>
      <w:tr w:rsidR="00256885" w:rsidRPr="00527373" w14:paraId="4ECE0558" w14:textId="77777777" w:rsidTr="00FC329D">
        <w:trPr>
          <w:gridBefore w:val="1"/>
          <w:wBefore w:w="113" w:type="dxa"/>
          <w:trHeight w:val="188"/>
          <w:jc w:val="center"/>
        </w:trPr>
        <w:tc>
          <w:tcPr>
            <w:tcW w:w="1632" w:type="dxa"/>
            <w:gridSpan w:val="2"/>
            <w:vMerge w:val="restart"/>
            <w:tcBorders>
              <w:left w:val="single" w:sz="4" w:space="0" w:color="auto"/>
              <w:right w:val="single" w:sz="4" w:space="0" w:color="auto"/>
            </w:tcBorders>
          </w:tcPr>
          <w:p w14:paraId="58872D3E" w14:textId="77777777" w:rsidR="00256885" w:rsidRPr="00527373" w:rsidRDefault="00256885" w:rsidP="00FC329D">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54DF7F03" w14:textId="77777777" w:rsidR="00256885" w:rsidRPr="00527373" w:rsidRDefault="00256885" w:rsidP="00FC329D">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1D18679D" w14:textId="77777777" w:rsidR="00256885" w:rsidRPr="00527373" w:rsidRDefault="00256885" w:rsidP="00FC329D">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4BBD7D" w14:textId="77777777" w:rsidR="00256885" w:rsidRPr="00527373" w:rsidRDefault="00256885" w:rsidP="00FC329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0B13AE1"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2C94BD" w14:textId="77777777" w:rsidR="00256885" w:rsidRPr="00527373" w:rsidRDefault="00256885" w:rsidP="00FC329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B53100C" w14:textId="77777777" w:rsidR="00256885" w:rsidRPr="00527373" w:rsidRDefault="00256885" w:rsidP="00FC329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9B59B9" w14:textId="77777777" w:rsidR="00256885" w:rsidRPr="00527373" w:rsidRDefault="00256885" w:rsidP="00FC329D">
            <w:pPr>
              <w:pStyle w:val="TAC"/>
              <w:keepNext w:val="0"/>
              <w:rPr>
                <w:sz w:val="16"/>
              </w:rPr>
            </w:pPr>
          </w:p>
        </w:tc>
      </w:tr>
      <w:tr w:rsidR="00256885" w:rsidRPr="00527373" w14:paraId="5CA91092"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0AFD377" w14:textId="77777777" w:rsidR="00256885" w:rsidRPr="00527373" w:rsidRDefault="00256885" w:rsidP="00FC329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50558D" w14:textId="77777777" w:rsidR="00256885" w:rsidRPr="00527373" w:rsidRDefault="00256885" w:rsidP="00FC329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8EEA31E" w14:textId="77777777" w:rsidR="00256885" w:rsidRPr="00527373" w:rsidRDefault="00256885" w:rsidP="00FC329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5F485C6" w14:textId="77777777" w:rsidR="00256885" w:rsidRPr="00527373" w:rsidRDefault="00256885" w:rsidP="00FC329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0BCC888" w14:textId="77777777" w:rsidR="00256885" w:rsidRPr="00527373" w:rsidRDefault="00256885" w:rsidP="00FC329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565EDCF" w14:textId="77777777" w:rsidR="00256885" w:rsidRPr="00527373" w:rsidRDefault="00256885" w:rsidP="00FC329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2610752" w14:textId="77777777" w:rsidR="00256885" w:rsidRPr="00527373" w:rsidRDefault="00256885" w:rsidP="00FC329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F62CEED" w14:textId="77777777" w:rsidR="00256885" w:rsidRPr="00527373" w:rsidRDefault="00256885" w:rsidP="00FC329D">
            <w:pPr>
              <w:pStyle w:val="TAC"/>
              <w:keepNext w:val="0"/>
              <w:rPr>
                <w:sz w:val="16"/>
              </w:rPr>
            </w:pPr>
            <w:r w:rsidRPr="00527373">
              <w:rPr>
                <w:sz w:val="16"/>
                <w:lang w:eastAsia="ja-JP"/>
              </w:rPr>
              <w:t>3</w:t>
            </w:r>
          </w:p>
        </w:tc>
      </w:tr>
      <w:tr w:rsidR="00256885" w:rsidRPr="00527373" w14:paraId="65A23078" w14:textId="77777777" w:rsidTr="00FC329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ED8CE6" w14:textId="77777777" w:rsidR="00256885" w:rsidRPr="00527373" w:rsidRDefault="00256885" w:rsidP="00FC329D">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204347EC" w14:textId="77777777" w:rsidR="00256885" w:rsidRPr="00527373" w:rsidRDefault="00256885" w:rsidP="00FC329D">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02ADF95" w14:textId="77777777" w:rsidR="00256885" w:rsidRPr="00527373" w:rsidRDefault="00256885" w:rsidP="00FC329D">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D02F79" w14:textId="77777777" w:rsidR="00256885" w:rsidRPr="00527373" w:rsidRDefault="00256885" w:rsidP="00FC329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8B9EE5B"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F9D1C7" w14:textId="77777777" w:rsidR="00256885" w:rsidRPr="00527373" w:rsidRDefault="00256885" w:rsidP="00FC329D">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F1AC64" w14:textId="77777777" w:rsidR="00256885" w:rsidRPr="00527373" w:rsidRDefault="00256885" w:rsidP="00FC329D">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6F3DCA" w14:textId="77777777" w:rsidR="00256885" w:rsidRPr="00527373" w:rsidRDefault="00256885" w:rsidP="00FC329D">
            <w:pPr>
              <w:pStyle w:val="TAC"/>
              <w:keepNext w:val="0"/>
              <w:rPr>
                <w:sz w:val="16"/>
              </w:rPr>
            </w:pPr>
          </w:p>
        </w:tc>
      </w:tr>
      <w:tr w:rsidR="00256885" w:rsidRPr="00527373" w14:paraId="38471DAD"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1A2A4D61" w14:textId="77777777" w:rsidR="00256885" w:rsidRPr="00527373" w:rsidRDefault="00256885" w:rsidP="00FC329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E73749" w14:textId="77777777" w:rsidR="00256885" w:rsidRPr="00527373" w:rsidRDefault="00256885" w:rsidP="00FC329D">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840DC70" w14:textId="77777777" w:rsidR="00256885" w:rsidRPr="00527373" w:rsidRDefault="00256885" w:rsidP="00FC329D">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B558443" w14:textId="77777777" w:rsidR="00256885" w:rsidRPr="00527373" w:rsidRDefault="00256885" w:rsidP="00FC329D">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0ABFD470" w14:textId="77777777" w:rsidR="00256885" w:rsidRPr="00527373" w:rsidRDefault="00256885" w:rsidP="00FC329D">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574D9" w14:textId="77777777" w:rsidR="00256885" w:rsidRPr="00527373" w:rsidRDefault="00256885" w:rsidP="00FC329D">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A09076" w14:textId="77777777" w:rsidR="00256885" w:rsidRPr="00527373" w:rsidRDefault="00256885" w:rsidP="00FC329D">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D2BA70" w14:textId="77777777" w:rsidR="00256885" w:rsidRPr="00527373" w:rsidRDefault="00256885" w:rsidP="00FC329D">
            <w:pPr>
              <w:pStyle w:val="TAC"/>
              <w:keepNext w:val="0"/>
              <w:rPr>
                <w:sz w:val="16"/>
              </w:rPr>
            </w:pPr>
            <w:r w:rsidRPr="00527373">
              <w:rPr>
                <w:sz w:val="16"/>
                <w:lang w:eastAsia="ja-JP"/>
              </w:rPr>
              <w:t>3</w:t>
            </w:r>
          </w:p>
        </w:tc>
      </w:tr>
      <w:tr w:rsidR="00256885" w:rsidRPr="00527373" w14:paraId="6D418597" w14:textId="77777777" w:rsidTr="00FC329D">
        <w:trPr>
          <w:gridBefore w:val="1"/>
          <w:wBefore w:w="113" w:type="dxa"/>
          <w:trHeight w:val="188"/>
          <w:jc w:val="center"/>
        </w:trPr>
        <w:tc>
          <w:tcPr>
            <w:tcW w:w="1632" w:type="dxa"/>
            <w:gridSpan w:val="2"/>
            <w:tcBorders>
              <w:left w:val="single" w:sz="4" w:space="0" w:color="auto"/>
              <w:right w:val="single" w:sz="4" w:space="0" w:color="auto"/>
            </w:tcBorders>
          </w:tcPr>
          <w:p w14:paraId="1B4A3829"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9594D39" w14:textId="77777777" w:rsidR="00256885" w:rsidRPr="00527373" w:rsidRDefault="00256885" w:rsidP="00FC329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1F42C65" w14:textId="77777777" w:rsidR="00256885" w:rsidRPr="00527373" w:rsidRDefault="00256885" w:rsidP="00FC329D">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F57EA5E" w14:textId="77777777" w:rsidR="00256885" w:rsidRPr="00527373" w:rsidRDefault="00256885" w:rsidP="00FC329D">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AC70384" w14:textId="77777777" w:rsidR="00256885" w:rsidRPr="00527373" w:rsidRDefault="00256885" w:rsidP="00FC329D">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FDEEA52" w14:textId="77777777" w:rsidR="00256885" w:rsidRPr="00527373" w:rsidRDefault="00256885" w:rsidP="00FC329D">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5D01FEE" w14:textId="77777777" w:rsidR="00256885" w:rsidRPr="00527373" w:rsidRDefault="00256885" w:rsidP="00FC329D">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C65ECFC" w14:textId="77777777" w:rsidR="00256885" w:rsidRPr="00527373" w:rsidRDefault="00256885" w:rsidP="00FC329D">
            <w:pPr>
              <w:pStyle w:val="TAC"/>
              <w:keepNext w:val="0"/>
              <w:rPr>
                <w:sz w:val="16"/>
              </w:rPr>
            </w:pPr>
            <w:r w:rsidRPr="00527373">
              <w:rPr>
                <w:sz w:val="16"/>
                <w:lang w:eastAsia="ja-JP"/>
              </w:rPr>
              <w:t>3</w:t>
            </w:r>
          </w:p>
        </w:tc>
      </w:tr>
      <w:tr w:rsidR="00256885" w:rsidRPr="00527373" w14:paraId="4F3135A2" w14:textId="77777777" w:rsidTr="00FC329D">
        <w:trPr>
          <w:gridBefore w:val="1"/>
          <w:wBefore w:w="113" w:type="dxa"/>
          <w:trHeight w:val="188"/>
          <w:jc w:val="center"/>
        </w:trPr>
        <w:tc>
          <w:tcPr>
            <w:tcW w:w="1632" w:type="dxa"/>
            <w:gridSpan w:val="2"/>
            <w:tcBorders>
              <w:left w:val="single" w:sz="4" w:space="0" w:color="auto"/>
              <w:right w:val="single" w:sz="4" w:space="0" w:color="auto"/>
            </w:tcBorders>
          </w:tcPr>
          <w:p w14:paraId="05AEF06A"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2349BE0B" w14:textId="77777777" w:rsidR="00256885" w:rsidRPr="00527373" w:rsidRDefault="00256885" w:rsidP="00FC329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0C73ED" w14:textId="77777777" w:rsidR="00256885" w:rsidRPr="00527373" w:rsidRDefault="00256885" w:rsidP="00FC329D">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BC83352" w14:textId="77777777" w:rsidR="00256885" w:rsidRPr="00527373" w:rsidRDefault="00256885" w:rsidP="00FC329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A65C407" w14:textId="77777777" w:rsidR="00256885" w:rsidRPr="00527373" w:rsidRDefault="00256885" w:rsidP="00FC329D">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D1E2878" w14:textId="77777777" w:rsidR="00256885" w:rsidRPr="00527373" w:rsidRDefault="00256885" w:rsidP="00FC329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035AF6" w14:textId="77777777" w:rsidR="00256885" w:rsidRPr="00527373" w:rsidRDefault="00256885" w:rsidP="00FC329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C56144" w14:textId="77777777" w:rsidR="00256885" w:rsidRPr="00527373" w:rsidRDefault="00256885" w:rsidP="00FC329D">
            <w:pPr>
              <w:pStyle w:val="TAC"/>
              <w:keepNext w:val="0"/>
              <w:rPr>
                <w:sz w:val="16"/>
              </w:rPr>
            </w:pPr>
          </w:p>
        </w:tc>
      </w:tr>
      <w:tr w:rsidR="00256885" w:rsidRPr="00527373" w14:paraId="4FB0C5CC"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DE37014"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94F7C25" w14:textId="77777777" w:rsidR="00256885" w:rsidRPr="00527373" w:rsidRDefault="00256885" w:rsidP="00FC329D">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5A58DB" w14:textId="77777777" w:rsidR="00256885" w:rsidRPr="00527373" w:rsidRDefault="00256885" w:rsidP="00FC329D">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A0F92FD" w14:textId="77777777" w:rsidR="00256885" w:rsidRPr="00527373" w:rsidRDefault="00256885" w:rsidP="00FC329D">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86CE0D" w14:textId="77777777" w:rsidR="00256885" w:rsidRPr="00527373" w:rsidRDefault="00256885" w:rsidP="00FC329D">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89B8FE7" w14:textId="77777777" w:rsidR="00256885" w:rsidRPr="00527373" w:rsidRDefault="00256885" w:rsidP="00FC329D">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EC8031" w14:textId="77777777" w:rsidR="00256885" w:rsidRPr="00527373" w:rsidRDefault="00256885" w:rsidP="00FC329D">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FE813C" w14:textId="77777777" w:rsidR="00256885" w:rsidRPr="00527373" w:rsidRDefault="00256885" w:rsidP="00FC329D">
            <w:pPr>
              <w:pStyle w:val="TAC"/>
              <w:keepNext w:val="0"/>
              <w:rPr>
                <w:sz w:val="16"/>
              </w:rPr>
            </w:pPr>
          </w:p>
        </w:tc>
      </w:tr>
      <w:tr w:rsidR="00256885" w:rsidRPr="00527373" w14:paraId="55EDCD11" w14:textId="77777777" w:rsidTr="00FC329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BA0FC46" w14:textId="77777777" w:rsidR="00256885" w:rsidRPr="00527373" w:rsidRDefault="00256885" w:rsidP="00FC329D">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79FAE91C" w14:textId="77777777" w:rsidR="00256885" w:rsidRPr="00527373" w:rsidRDefault="00256885" w:rsidP="00FC329D">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29CDD5A7" w14:textId="77777777" w:rsidR="00256885" w:rsidRPr="00527373" w:rsidRDefault="00256885" w:rsidP="00FC329D">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A3285" w14:textId="77777777" w:rsidR="00256885" w:rsidRPr="00527373" w:rsidRDefault="00256885" w:rsidP="00FC329D">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8C103C3" w14:textId="77777777" w:rsidR="00256885" w:rsidRPr="00527373" w:rsidRDefault="00256885" w:rsidP="00FC329D">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BA3BD0" w14:textId="77777777" w:rsidR="00256885" w:rsidRPr="00527373" w:rsidRDefault="00256885" w:rsidP="00FC329D">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956A97" w14:textId="77777777" w:rsidR="00256885" w:rsidRPr="00527373" w:rsidRDefault="00256885" w:rsidP="00FC329D">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D26D607" w14:textId="77777777" w:rsidR="00256885" w:rsidRPr="00527373" w:rsidRDefault="00256885" w:rsidP="00FC329D">
            <w:pPr>
              <w:pStyle w:val="TAC"/>
              <w:keepNext w:val="0"/>
              <w:rPr>
                <w:sz w:val="16"/>
              </w:rPr>
            </w:pPr>
          </w:p>
        </w:tc>
      </w:tr>
      <w:tr w:rsidR="00256885" w:rsidRPr="00527373" w14:paraId="28684A46" w14:textId="77777777" w:rsidTr="00FC329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EE0EF34" w14:textId="77777777" w:rsidR="00256885" w:rsidRPr="00527373" w:rsidRDefault="00256885" w:rsidP="00FC329D">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36455231" w14:textId="77777777" w:rsidR="00256885" w:rsidRPr="00527373" w:rsidRDefault="00256885" w:rsidP="00FC329D">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1C6EF366" w14:textId="77777777" w:rsidR="00256885" w:rsidRPr="00527373" w:rsidRDefault="00256885" w:rsidP="00FC329D">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677C6279" w14:textId="77777777" w:rsidR="00256885" w:rsidRPr="00527373" w:rsidRDefault="00256885" w:rsidP="00FC329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9DAB4AB" w14:textId="77777777" w:rsidR="00256885" w:rsidRPr="00527373" w:rsidRDefault="00256885" w:rsidP="00FC329D">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4651CF80" w14:textId="77777777" w:rsidR="00256885" w:rsidRPr="00527373" w:rsidRDefault="00256885" w:rsidP="00FC329D">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B923100" w14:textId="77777777" w:rsidR="00256885" w:rsidRPr="00527373" w:rsidRDefault="00256885" w:rsidP="00FC329D">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26E9C20" w14:textId="77777777" w:rsidR="00256885" w:rsidRPr="00527373" w:rsidRDefault="00256885" w:rsidP="00FC329D">
            <w:pPr>
              <w:pStyle w:val="TAC"/>
              <w:keepNext w:val="0"/>
              <w:rPr>
                <w:sz w:val="16"/>
              </w:rPr>
            </w:pPr>
            <w:r w:rsidRPr="00527373">
              <w:rPr>
                <w:sz w:val="16"/>
              </w:rPr>
              <w:t> </w:t>
            </w:r>
          </w:p>
        </w:tc>
      </w:tr>
      <w:tr w:rsidR="00256885" w:rsidRPr="00527373" w14:paraId="7F5D1624"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3F62051"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442A8CE" w14:textId="77777777" w:rsidR="00256885" w:rsidRPr="00527373" w:rsidRDefault="00256885" w:rsidP="00FC329D">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1C52B776" w14:textId="77777777" w:rsidR="00256885" w:rsidRPr="00527373" w:rsidRDefault="00256885" w:rsidP="00FC329D">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2C54EE6E" w14:textId="77777777" w:rsidR="00256885" w:rsidRPr="00527373" w:rsidRDefault="00256885" w:rsidP="00FC329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14BAD27" w14:textId="77777777" w:rsidR="00256885" w:rsidRPr="00527373" w:rsidRDefault="00256885" w:rsidP="00FC329D">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5F3E9E0A" w14:textId="77777777" w:rsidR="00256885" w:rsidRPr="00527373" w:rsidRDefault="00256885" w:rsidP="00FC329D">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41BC8E" w14:textId="77777777" w:rsidR="00256885" w:rsidRPr="00527373" w:rsidRDefault="00256885" w:rsidP="00FC329D">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4EB3BAB" w14:textId="77777777" w:rsidR="00256885" w:rsidRPr="00527373" w:rsidRDefault="00256885" w:rsidP="00FC329D">
            <w:pPr>
              <w:pStyle w:val="TAC"/>
              <w:keepNext w:val="0"/>
              <w:rPr>
                <w:sz w:val="16"/>
              </w:rPr>
            </w:pPr>
            <w:r w:rsidRPr="00527373">
              <w:rPr>
                <w:sz w:val="16"/>
              </w:rPr>
              <w:t>2</w:t>
            </w:r>
          </w:p>
        </w:tc>
      </w:tr>
      <w:tr w:rsidR="00256885" w:rsidRPr="00527373" w14:paraId="17F7A4F2" w14:textId="77777777" w:rsidTr="00FC329D">
        <w:trPr>
          <w:gridBefore w:val="1"/>
          <w:wBefore w:w="113" w:type="dxa"/>
          <w:trHeight w:val="188"/>
          <w:jc w:val="center"/>
        </w:trPr>
        <w:tc>
          <w:tcPr>
            <w:tcW w:w="1632" w:type="dxa"/>
            <w:gridSpan w:val="2"/>
            <w:vMerge w:val="restart"/>
            <w:tcBorders>
              <w:left w:val="single" w:sz="4" w:space="0" w:color="auto"/>
              <w:right w:val="single" w:sz="4" w:space="0" w:color="auto"/>
            </w:tcBorders>
          </w:tcPr>
          <w:p w14:paraId="31275771" w14:textId="77777777" w:rsidR="00256885" w:rsidRPr="00527373" w:rsidRDefault="00256885" w:rsidP="00FC329D">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4D526756" w14:textId="77777777" w:rsidR="00256885" w:rsidRPr="00527373" w:rsidRDefault="00256885" w:rsidP="00FC329D">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D532D8C" w14:textId="77777777" w:rsidR="00256885" w:rsidRPr="00527373" w:rsidRDefault="00256885" w:rsidP="00FC329D">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0755DD" w14:textId="77777777" w:rsidR="00256885" w:rsidRPr="00527373" w:rsidRDefault="00256885" w:rsidP="00FC329D">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75B874" w14:textId="77777777" w:rsidR="00256885" w:rsidRPr="00527373" w:rsidRDefault="00256885" w:rsidP="00FC329D">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322AAE" w14:textId="77777777" w:rsidR="00256885" w:rsidRPr="00527373" w:rsidRDefault="00256885" w:rsidP="00FC329D">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9C4EAC" w14:textId="77777777" w:rsidR="00256885" w:rsidRPr="00527373" w:rsidRDefault="00256885" w:rsidP="00FC329D">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82E0D1" w14:textId="77777777" w:rsidR="00256885" w:rsidRPr="00527373" w:rsidRDefault="00256885" w:rsidP="00FC329D">
            <w:pPr>
              <w:pStyle w:val="TAC"/>
              <w:keepNext w:val="0"/>
              <w:rPr>
                <w:color w:val="000000"/>
                <w:szCs w:val="18"/>
              </w:rPr>
            </w:pPr>
          </w:p>
        </w:tc>
      </w:tr>
      <w:tr w:rsidR="00256885" w:rsidRPr="00527373" w14:paraId="65E25331"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127F846D"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07F907"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E95A8E" w14:textId="77777777" w:rsidR="00256885" w:rsidRPr="00527373" w:rsidRDefault="00256885" w:rsidP="00FC329D">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843F1B2"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9C1A06" w14:textId="77777777" w:rsidR="00256885" w:rsidRPr="00527373" w:rsidRDefault="00256885" w:rsidP="00FC329D">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C9F2248" w14:textId="77777777" w:rsidR="00256885" w:rsidRPr="00527373" w:rsidRDefault="00256885" w:rsidP="00FC329D">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F316A5" w14:textId="77777777" w:rsidR="00256885" w:rsidRPr="00527373" w:rsidRDefault="00256885" w:rsidP="00FC329D">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B8A6C3" w14:textId="77777777" w:rsidR="00256885" w:rsidRPr="00527373" w:rsidRDefault="00256885" w:rsidP="00FC329D">
            <w:pPr>
              <w:pStyle w:val="TAC"/>
              <w:keepNext w:val="0"/>
              <w:rPr>
                <w:color w:val="000000"/>
                <w:szCs w:val="18"/>
              </w:rPr>
            </w:pPr>
            <w:r w:rsidRPr="00527373">
              <w:rPr>
                <w:color w:val="000000"/>
                <w:szCs w:val="18"/>
              </w:rPr>
              <w:t> </w:t>
            </w:r>
          </w:p>
        </w:tc>
      </w:tr>
      <w:tr w:rsidR="00256885" w:rsidRPr="00527373" w14:paraId="7D5C1E81"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369E5C2A"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42772B"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4E2AA80" w14:textId="77777777" w:rsidR="00256885" w:rsidRPr="00527373" w:rsidRDefault="00256885" w:rsidP="00FC329D">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76B3D055"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6B4C32EE" w14:textId="77777777" w:rsidR="00256885" w:rsidRPr="00527373" w:rsidRDefault="00256885" w:rsidP="00FC329D">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54ABD95" w14:textId="77777777" w:rsidR="00256885" w:rsidRPr="00527373" w:rsidRDefault="00256885" w:rsidP="00FC329D">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F57F755" w14:textId="77777777" w:rsidR="00256885" w:rsidRPr="00527373" w:rsidRDefault="00256885" w:rsidP="00FC329D">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CB881E5" w14:textId="77777777" w:rsidR="00256885" w:rsidRPr="00527373" w:rsidRDefault="00256885" w:rsidP="00FC329D">
            <w:pPr>
              <w:pStyle w:val="TAC"/>
              <w:keepNext w:val="0"/>
              <w:rPr>
                <w:color w:val="000000"/>
                <w:szCs w:val="18"/>
              </w:rPr>
            </w:pPr>
            <w:r w:rsidRPr="00527373">
              <w:rPr>
                <w:color w:val="000000"/>
                <w:szCs w:val="18"/>
              </w:rPr>
              <w:t>3</w:t>
            </w:r>
          </w:p>
        </w:tc>
      </w:tr>
      <w:tr w:rsidR="00256885" w:rsidRPr="00527373" w14:paraId="22185993"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520B45DB"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83BA4D"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8EEA58" w14:textId="77777777" w:rsidR="00256885" w:rsidRPr="00527373" w:rsidRDefault="00256885" w:rsidP="00FC329D">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7AC13205"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A8D3FD" w14:textId="77777777" w:rsidR="00256885" w:rsidRPr="00527373" w:rsidRDefault="00256885" w:rsidP="00FC329D">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47D97996" w14:textId="77777777" w:rsidR="00256885" w:rsidRPr="00527373" w:rsidRDefault="00256885" w:rsidP="00FC329D">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D1A3FD0" w14:textId="77777777" w:rsidR="00256885" w:rsidRPr="00527373" w:rsidRDefault="00256885" w:rsidP="00FC329D">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0F03F9" w14:textId="77777777" w:rsidR="00256885" w:rsidRPr="00527373" w:rsidRDefault="00256885" w:rsidP="00FC329D">
            <w:pPr>
              <w:pStyle w:val="TAC"/>
              <w:keepNext w:val="0"/>
              <w:rPr>
                <w:color w:val="000000"/>
                <w:szCs w:val="18"/>
              </w:rPr>
            </w:pPr>
          </w:p>
        </w:tc>
      </w:tr>
      <w:tr w:rsidR="00256885" w:rsidRPr="00527373" w14:paraId="688B069D"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1B312875"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E9D1FE"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29CDAB" w14:textId="77777777" w:rsidR="00256885" w:rsidRPr="00527373" w:rsidRDefault="00256885" w:rsidP="00FC329D">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0EC41581"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79BD6C" w14:textId="77777777" w:rsidR="00256885" w:rsidRPr="00527373" w:rsidRDefault="00256885" w:rsidP="00FC329D">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40649D9E" w14:textId="77777777" w:rsidR="00256885" w:rsidRPr="00527373" w:rsidRDefault="00256885" w:rsidP="00FC329D">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FF97E1" w14:textId="77777777" w:rsidR="00256885" w:rsidRPr="00527373" w:rsidRDefault="00256885" w:rsidP="00FC329D">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7278A4" w14:textId="77777777" w:rsidR="00256885" w:rsidRPr="00527373" w:rsidRDefault="00256885" w:rsidP="00FC329D">
            <w:pPr>
              <w:pStyle w:val="TAC"/>
              <w:keepNext w:val="0"/>
              <w:rPr>
                <w:color w:val="000000"/>
                <w:szCs w:val="18"/>
              </w:rPr>
            </w:pPr>
          </w:p>
        </w:tc>
      </w:tr>
      <w:tr w:rsidR="00256885" w:rsidRPr="00527373" w14:paraId="21CD4988" w14:textId="77777777" w:rsidTr="00FC329D">
        <w:trPr>
          <w:gridBefore w:val="1"/>
          <w:wBefore w:w="113" w:type="dxa"/>
          <w:trHeight w:val="188"/>
          <w:jc w:val="center"/>
        </w:trPr>
        <w:tc>
          <w:tcPr>
            <w:tcW w:w="1632" w:type="dxa"/>
            <w:gridSpan w:val="2"/>
            <w:vMerge w:val="restart"/>
            <w:tcBorders>
              <w:left w:val="single" w:sz="4" w:space="0" w:color="auto"/>
              <w:right w:val="single" w:sz="4" w:space="0" w:color="auto"/>
            </w:tcBorders>
          </w:tcPr>
          <w:p w14:paraId="3889A979" w14:textId="77777777" w:rsidR="00256885" w:rsidRPr="00527373" w:rsidRDefault="00256885" w:rsidP="00FC329D">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14376B24" w14:textId="77777777" w:rsidR="00256885" w:rsidRPr="00527373" w:rsidRDefault="00256885" w:rsidP="00FC329D">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2D15F1F0"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EF3DF5" w14:textId="77777777" w:rsidR="00256885" w:rsidRPr="00527373" w:rsidRDefault="00256885" w:rsidP="00FC329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E28BB92"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B0822B" w14:textId="77777777" w:rsidR="00256885" w:rsidRPr="00527373" w:rsidRDefault="00256885" w:rsidP="00FC329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7E72F4" w14:textId="77777777" w:rsidR="00256885" w:rsidRPr="00527373" w:rsidRDefault="00256885" w:rsidP="00FC329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0CD17B" w14:textId="77777777" w:rsidR="00256885" w:rsidRPr="00527373" w:rsidRDefault="00256885" w:rsidP="00FC329D">
            <w:pPr>
              <w:pStyle w:val="TAC"/>
              <w:keepNext w:val="0"/>
              <w:rPr>
                <w:sz w:val="16"/>
              </w:rPr>
            </w:pPr>
          </w:p>
        </w:tc>
      </w:tr>
      <w:tr w:rsidR="00256885" w:rsidRPr="00527373" w14:paraId="7CFF8D05"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5B8AA4D2"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E1F1E4" w14:textId="77777777" w:rsidR="00256885" w:rsidRPr="00527373" w:rsidRDefault="00256885" w:rsidP="00FC329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099D5C" w14:textId="77777777" w:rsidR="00256885" w:rsidRPr="00527373" w:rsidRDefault="00256885" w:rsidP="00FC329D">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6E68AB2" w14:textId="77777777" w:rsidR="00256885" w:rsidRPr="00527373" w:rsidRDefault="00256885" w:rsidP="00FC329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6391F3" w14:textId="77777777" w:rsidR="00256885" w:rsidRPr="00527373" w:rsidRDefault="00256885" w:rsidP="00FC329D">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7E2F577" w14:textId="77777777" w:rsidR="00256885" w:rsidRPr="00527373" w:rsidRDefault="00256885" w:rsidP="00FC329D">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8EF9611" w14:textId="77777777" w:rsidR="00256885" w:rsidRPr="00527373" w:rsidRDefault="00256885" w:rsidP="00FC329D">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A5D0117" w14:textId="77777777" w:rsidR="00256885" w:rsidRPr="00527373" w:rsidRDefault="00256885" w:rsidP="00FC329D">
            <w:pPr>
              <w:pStyle w:val="TAC"/>
              <w:keepNext w:val="0"/>
              <w:rPr>
                <w:sz w:val="16"/>
              </w:rPr>
            </w:pPr>
            <w:r w:rsidRPr="00527373">
              <w:rPr>
                <w:rFonts w:cs="Arial"/>
                <w:color w:val="000000"/>
                <w:szCs w:val="18"/>
              </w:rPr>
              <w:t>3</w:t>
            </w:r>
          </w:p>
        </w:tc>
      </w:tr>
      <w:tr w:rsidR="00256885" w:rsidRPr="00527373" w14:paraId="0576839E"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tcPr>
          <w:p w14:paraId="72D1E576"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5CC864" w14:textId="77777777" w:rsidR="00256885" w:rsidRPr="00527373" w:rsidRDefault="00256885" w:rsidP="00FC329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7808D26" w14:textId="77777777" w:rsidR="00256885" w:rsidRPr="00527373" w:rsidRDefault="00256885" w:rsidP="00FC329D">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19B3EF81" w14:textId="77777777" w:rsidR="00256885" w:rsidRPr="00527373" w:rsidRDefault="00256885" w:rsidP="00FC329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6F7F5B7" w14:textId="77777777" w:rsidR="00256885" w:rsidRPr="00527373" w:rsidRDefault="00256885" w:rsidP="00FC329D">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19A3CC2" w14:textId="77777777" w:rsidR="00256885" w:rsidRPr="00527373" w:rsidRDefault="00256885" w:rsidP="00FC329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1998B2" w14:textId="77777777" w:rsidR="00256885" w:rsidRPr="00527373" w:rsidRDefault="00256885" w:rsidP="00FC329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03C3AD" w14:textId="77777777" w:rsidR="00256885" w:rsidRPr="00527373" w:rsidRDefault="00256885" w:rsidP="00FC329D">
            <w:pPr>
              <w:pStyle w:val="TAC"/>
              <w:keepNext w:val="0"/>
              <w:rPr>
                <w:sz w:val="16"/>
              </w:rPr>
            </w:pPr>
          </w:p>
        </w:tc>
      </w:tr>
      <w:tr w:rsidR="00256885" w:rsidRPr="00527373" w14:paraId="30B927EF"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EA3E79E"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0F95A1C" w14:textId="77777777" w:rsidR="00256885" w:rsidRPr="00527373" w:rsidRDefault="00256885" w:rsidP="00FC329D">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02C979" w14:textId="77777777" w:rsidR="00256885" w:rsidRPr="00527373" w:rsidRDefault="00256885" w:rsidP="00FC329D">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AF816F9" w14:textId="77777777" w:rsidR="00256885" w:rsidRPr="00527373" w:rsidRDefault="00256885" w:rsidP="00FC329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963D7F" w14:textId="77777777" w:rsidR="00256885" w:rsidRPr="00527373" w:rsidRDefault="00256885" w:rsidP="00FC329D">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70C238AE" w14:textId="77777777" w:rsidR="00256885" w:rsidRPr="00527373" w:rsidRDefault="00256885" w:rsidP="00FC329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055BAD" w14:textId="77777777" w:rsidR="00256885" w:rsidRPr="00527373" w:rsidRDefault="00256885" w:rsidP="00FC329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9AEE69" w14:textId="77777777" w:rsidR="00256885" w:rsidRPr="00527373" w:rsidRDefault="00256885" w:rsidP="00FC329D">
            <w:pPr>
              <w:pStyle w:val="TAC"/>
              <w:keepNext w:val="0"/>
              <w:rPr>
                <w:sz w:val="16"/>
              </w:rPr>
            </w:pPr>
          </w:p>
        </w:tc>
      </w:tr>
      <w:tr w:rsidR="00256885" w:rsidRPr="00527373" w14:paraId="10388FD6" w14:textId="77777777" w:rsidTr="00FC329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A3DC3FB" w14:textId="77777777" w:rsidR="00256885" w:rsidRPr="00527373" w:rsidRDefault="00256885" w:rsidP="00FC329D">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3E944AF3" w14:textId="77777777" w:rsidR="00256885" w:rsidRPr="00527373" w:rsidRDefault="00256885" w:rsidP="00FC329D">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5A0C3327" w14:textId="77777777" w:rsidR="00256885" w:rsidRPr="00527373" w:rsidRDefault="00256885" w:rsidP="00FC329D">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134812" w14:textId="77777777" w:rsidR="00256885" w:rsidRPr="00527373" w:rsidRDefault="00256885" w:rsidP="00FC329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C09967" w14:textId="77777777" w:rsidR="00256885" w:rsidRPr="00527373" w:rsidRDefault="00256885" w:rsidP="00FC329D">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C9ED78" w14:textId="77777777" w:rsidR="00256885" w:rsidRPr="00527373" w:rsidRDefault="00256885" w:rsidP="00FC329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A7E18C" w14:textId="77777777" w:rsidR="00256885" w:rsidRPr="00527373" w:rsidRDefault="00256885" w:rsidP="00FC329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84803D" w14:textId="77777777" w:rsidR="00256885" w:rsidRPr="00527373" w:rsidRDefault="00256885" w:rsidP="00FC329D">
            <w:pPr>
              <w:pStyle w:val="TAC"/>
              <w:keepNext w:val="0"/>
              <w:rPr>
                <w:sz w:val="16"/>
              </w:rPr>
            </w:pPr>
          </w:p>
        </w:tc>
      </w:tr>
      <w:tr w:rsidR="00256885" w:rsidRPr="00527373" w14:paraId="234CF042" w14:textId="77777777" w:rsidTr="00FC329D">
        <w:trPr>
          <w:gridBefore w:val="1"/>
          <w:wBefore w:w="113" w:type="dxa"/>
          <w:trHeight w:val="188"/>
          <w:jc w:val="center"/>
        </w:trPr>
        <w:tc>
          <w:tcPr>
            <w:tcW w:w="1632" w:type="dxa"/>
            <w:gridSpan w:val="2"/>
            <w:tcBorders>
              <w:left w:val="single" w:sz="4" w:space="0" w:color="auto"/>
              <w:right w:val="single" w:sz="4" w:space="0" w:color="auto"/>
            </w:tcBorders>
            <w:vAlign w:val="center"/>
          </w:tcPr>
          <w:p w14:paraId="64F2B8E4" w14:textId="77777777" w:rsidR="00256885" w:rsidRPr="00527373" w:rsidRDefault="00256885" w:rsidP="00FC329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EABECDA" w14:textId="77777777" w:rsidR="00256885" w:rsidRPr="00527373" w:rsidRDefault="00256885" w:rsidP="00FC329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4AA41DC" w14:textId="77777777" w:rsidR="00256885" w:rsidRPr="00527373" w:rsidRDefault="00256885" w:rsidP="00FC329D">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02AD6686" w14:textId="77777777" w:rsidR="00256885" w:rsidRPr="00527373" w:rsidRDefault="00256885" w:rsidP="00FC329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5142CEBD" w14:textId="77777777" w:rsidR="00256885" w:rsidRPr="00527373" w:rsidRDefault="00256885" w:rsidP="00FC329D">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B01FB03" w14:textId="77777777" w:rsidR="00256885" w:rsidRPr="00527373" w:rsidRDefault="00256885" w:rsidP="00FC329D">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6075E1B" w14:textId="77777777" w:rsidR="00256885" w:rsidRPr="00527373" w:rsidRDefault="00256885" w:rsidP="00FC329D">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3B21E9B" w14:textId="77777777" w:rsidR="00256885" w:rsidRPr="00527373" w:rsidRDefault="00256885" w:rsidP="00FC329D">
            <w:pPr>
              <w:pStyle w:val="TAC"/>
              <w:keepNext w:val="0"/>
              <w:rPr>
                <w:sz w:val="16"/>
              </w:rPr>
            </w:pPr>
            <w:r w:rsidRPr="00527373">
              <w:rPr>
                <w:rFonts w:cs="Arial"/>
                <w:color w:val="000000"/>
                <w:szCs w:val="18"/>
              </w:rPr>
              <w:t>3</w:t>
            </w:r>
          </w:p>
        </w:tc>
      </w:tr>
      <w:tr w:rsidR="00256885" w:rsidRPr="00527373" w14:paraId="7AAB51B6" w14:textId="77777777" w:rsidTr="00FC329D">
        <w:trPr>
          <w:gridBefore w:val="1"/>
          <w:wBefore w:w="113" w:type="dxa"/>
          <w:trHeight w:val="188"/>
          <w:jc w:val="center"/>
        </w:trPr>
        <w:tc>
          <w:tcPr>
            <w:tcW w:w="1632" w:type="dxa"/>
            <w:gridSpan w:val="2"/>
            <w:tcBorders>
              <w:left w:val="single" w:sz="4" w:space="0" w:color="auto"/>
              <w:right w:val="single" w:sz="4" w:space="0" w:color="auto"/>
            </w:tcBorders>
            <w:vAlign w:val="center"/>
          </w:tcPr>
          <w:p w14:paraId="59A9E68C" w14:textId="77777777" w:rsidR="00256885" w:rsidRPr="00527373" w:rsidRDefault="00256885" w:rsidP="00FC329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5FE6924" w14:textId="77777777" w:rsidR="00256885" w:rsidRPr="00527373" w:rsidRDefault="00256885" w:rsidP="00FC329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147393" w14:textId="77777777" w:rsidR="00256885" w:rsidRPr="00527373" w:rsidRDefault="00256885" w:rsidP="00FC329D">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67A2C503" w14:textId="77777777" w:rsidR="00256885" w:rsidRPr="00527373" w:rsidRDefault="00256885" w:rsidP="00FC329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6CF29B" w14:textId="77777777" w:rsidR="00256885" w:rsidRPr="00527373" w:rsidRDefault="00256885" w:rsidP="00FC329D">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70A42170" w14:textId="77777777" w:rsidR="00256885" w:rsidRPr="00527373" w:rsidRDefault="00256885" w:rsidP="00FC329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3A3AC90" w14:textId="77777777" w:rsidR="00256885" w:rsidRPr="00527373" w:rsidRDefault="00256885" w:rsidP="00FC329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91FF94A" w14:textId="77777777" w:rsidR="00256885" w:rsidRPr="00527373" w:rsidRDefault="00256885" w:rsidP="00FC329D">
            <w:pPr>
              <w:pStyle w:val="TAC"/>
              <w:keepNext w:val="0"/>
              <w:rPr>
                <w:sz w:val="16"/>
              </w:rPr>
            </w:pPr>
          </w:p>
        </w:tc>
      </w:tr>
      <w:tr w:rsidR="00256885" w:rsidRPr="00527373" w14:paraId="17B94200"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196ABE69" w14:textId="77777777" w:rsidR="00256885" w:rsidRPr="00527373" w:rsidRDefault="00256885" w:rsidP="00FC329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F178F66" w14:textId="77777777" w:rsidR="00256885" w:rsidRPr="00527373" w:rsidRDefault="00256885" w:rsidP="00FC329D">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E4F9F2" w14:textId="77777777" w:rsidR="00256885" w:rsidRPr="00527373" w:rsidRDefault="00256885" w:rsidP="00FC329D">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C55941A" w14:textId="77777777" w:rsidR="00256885" w:rsidRPr="00527373" w:rsidRDefault="00256885" w:rsidP="00FC329D">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1F8574" w14:textId="77777777" w:rsidR="00256885" w:rsidRPr="00527373" w:rsidRDefault="00256885" w:rsidP="00FC329D">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64FB571" w14:textId="77777777" w:rsidR="00256885" w:rsidRPr="00527373" w:rsidRDefault="00256885" w:rsidP="00FC329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F08505" w14:textId="77777777" w:rsidR="00256885" w:rsidRPr="00527373" w:rsidRDefault="00256885" w:rsidP="00FC329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82BE9E9" w14:textId="77777777" w:rsidR="00256885" w:rsidRPr="00527373" w:rsidRDefault="00256885" w:rsidP="00FC329D">
            <w:pPr>
              <w:pStyle w:val="TAC"/>
              <w:keepNext w:val="0"/>
              <w:rPr>
                <w:sz w:val="16"/>
              </w:rPr>
            </w:pPr>
          </w:p>
        </w:tc>
      </w:tr>
      <w:tr w:rsidR="00256885" w:rsidRPr="00527373" w14:paraId="31BFD8DF" w14:textId="77777777" w:rsidTr="00FC329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925AFE0" w14:textId="77777777" w:rsidR="00256885" w:rsidRPr="00527373" w:rsidRDefault="00256885" w:rsidP="00FC329D">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75D8EEDA" w14:textId="77777777" w:rsidR="00256885" w:rsidRPr="00527373" w:rsidRDefault="00256885" w:rsidP="00FC329D">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1E50102B"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8F58D" w14:textId="77777777" w:rsidR="00256885" w:rsidRPr="00527373" w:rsidRDefault="00256885" w:rsidP="00FC329D">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40D0FB"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9DEDD9" w14:textId="77777777" w:rsidR="00256885" w:rsidRPr="00527373" w:rsidRDefault="00256885" w:rsidP="00FC329D">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BA79CF" w14:textId="77777777" w:rsidR="00256885" w:rsidRPr="00527373" w:rsidRDefault="00256885" w:rsidP="00FC329D">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DFBF6E" w14:textId="77777777" w:rsidR="00256885" w:rsidRPr="00527373" w:rsidRDefault="00256885" w:rsidP="00FC329D">
            <w:pPr>
              <w:pStyle w:val="TAC"/>
              <w:keepNext w:val="0"/>
              <w:rPr>
                <w:sz w:val="16"/>
              </w:rPr>
            </w:pPr>
          </w:p>
        </w:tc>
      </w:tr>
      <w:tr w:rsidR="00256885" w:rsidRPr="00527373" w14:paraId="5FC76E02" w14:textId="77777777" w:rsidTr="00FC329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7EFAACB" w14:textId="77777777" w:rsidR="00256885" w:rsidRPr="00527373" w:rsidRDefault="00256885" w:rsidP="00FC329D">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30780809" w14:textId="77777777" w:rsidR="00256885" w:rsidRPr="00527373" w:rsidRDefault="00256885" w:rsidP="00FC329D">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07D91664" w14:textId="77777777" w:rsidR="00256885" w:rsidRPr="00527373" w:rsidRDefault="00256885" w:rsidP="00FC329D">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3CBAFE" w14:textId="77777777" w:rsidR="00256885" w:rsidRPr="00527373" w:rsidRDefault="00256885" w:rsidP="00FC329D">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DE72BE" w14:textId="77777777" w:rsidR="00256885" w:rsidRPr="00527373" w:rsidRDefault="00256885" w:rsidP="00FC329D">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E4E65F" w14:textId="77777777" w:rsidR="00256885" w:rsidRPr="00527373" w:rsidRDefault="00256885" w:rsidP="00FC329D">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266B462" w14:textId="77777777" w:rsidR="00256885" w:rsidRPr="00527373" w:rsidRDefault="00256885" w:rsidP="00FC329D">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92306C4" w14:textId="77777777" w:rsidR="00256885" w:rsidRPr="00527373" w:rsidRDefault="00256885" w:rsidP="00FC329D">
            <w:pPr>
              <w:pStyle w:val="TAC"/>
              <w:keepNext w:val="0"/>
              <w:rPr>
                <w:sz w:val="16"/>
              </w:rPr>
            </w:pPr>
          </w:p>
        </w:tc>
      </w:tr>
      <w:tr w:rsidR="00256885" w:rsidRPr="00527373" w14:paraId="4C6031B0" w14:textId="77777777" w:rsidTr="00FC329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0D436A5" w14:textId="77777777" w:rsidR="00256885" w:rsidRPr="00527373" w:rsidRDefault="00256885" w:rsidP="00FC329D">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8410B57" w14:textId="77777777" w:rsidR="00256885" w:rsidRPr="00527373" w:rsidRDefault="00256885" w:rsidP="00FC329D">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225CF9AD"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E32475" w14:textId="77777777" w:rsidR="00256885" w:rsidRPr="00527373" w:rsidRDefault="00256885" w:rsidP="00FC329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FA88B4"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5B1FF4" w14:textId="77777777" w:rsidR="00256885" w:rsidRPr="00527373" w:rsidRDefault="00256885" w:rsidP="00FC329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E5C72E" w14:textId="77777777" w:rsidR="00256885" w:rsidRPr="00527373" w:rsidRDefault="00256885" w:rsidP="00FC329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1170D25" w14:textId="77777777" w:rsidR="00256885" w:rsidRPr="00527373" w:rsidRDefault="00256885" w:rsidP="00FC329D">
            <w:pPr>
              <w:pStyle w:val="TAC"/>
              <w:keepNext w:val="0"/>
              <w:rPr>
                <w:sz w:val="16"/>
                <w:lang w:eastAsia="ja-JP"/>
              </w:rPr>
            </w:pPr>
          </w:p>
        </w:tc>
      </w:tr>
      <w:tr w:rsidR="00256885" w:rsidRPr="00527373" w14:paraId="5D7FBCF6"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15F0056"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49C9D16" w14:textId="77777777" w:rsidR="00256885" w:rsidRPr="00527373" w:rsidRDefault="00256885" w:rsidP="00FC329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33787" w14:textId="77777777" w:rsidR="00256885" w:rsidRPr="00527373" w:rsidRDefault="00256885" w:rsidP="00FC329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8B5E40D" w14:textId="77777777" w:rsidR="00256885" w:rsidRPr="00527373" w:rsidRDefault="00256885" w:rsidP="00FC329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4FA8E6E" w14:textId="77777777" w:rsidR="00256885" w:rsidRPr="00527373" w:rsidRDefault="00256885" w:rsidP="00FC329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B36E548" w14:textId="77777777" w:rsidR="00256885" w:rsidRPr="00527373" w:rsidRDefault="00256885" w:rsidP="00FC329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406D465" w14:textId="77777777" w:rsidR="00256885" w:rsidRPr="00527373" w:rsidRDefault="00256885" w:rsidP="00FC329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50F0D57" w14:textId="77777777" w:rsidR="00256885" w:rsidRPr="00527373" w:rsidRDefault="00256885" w:rsidP="00FC329D">
            <w:pPr>
              <w:pStyle w:val="TAC"/>
              <w:rPr>
                <w:color w:val="000000"/>
                <w:szCs w:val="18"/>
              </w:rPr>
            </w:pPr>
            <w:r w:rsidRPr="00527373">
              <w:rPr>
                <w:rFonts w:cs="Arial"/>
                <w:color w:val="000000"/>
                <w:szCs w:val="18"/>
              </w:rPr>
              <w:t>3</w:t>
            </w:r>
          </w:p>
        </w:tc>
      </w:tr>
      <w:tr w:rsidR="00256885" w:rsidRPr="00527373" w14:paraId="6DB4F477" w14:textId="77777777" w:rsidTr="00FC329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8811B0A" w14:textId="77777777" w:rsidR="00256885" w:rsidRPr="00527373" w:rsidRDefault="00256885" w:rsidP="00FC329D">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5BF6F0CC" w14:textId="77777777" w:rsidR="00256885" w:rsidRPr="00527373" w:rsidRDefault="00256885" w:rsidP="00FC329D">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2B80BBB8"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AE541E" w14:textId="77777777" w:rsidR="00256885" w:rsidRPr="00527373" w:rsidRDefault="00256885" w:rsidP="00FC329D">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DDC74F"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3F553" w14:textId="77777777" w:rsidR="00256885" w:rsidRPr="00527373" w:rsidRDefault="00256885" w:rsidP="00FC329D">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D57198B" w14:textId="77777777" w:rsidR="00256885" w:rsidRPr="00527373" w:rsidRDefault="00256885" w:rsidP="00FC329D">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7B994D" w14:textId="77777777" w:rsidR="00256885" w:rsidRPr="00527373" w:rsidRDefault="00256885" w:rsidP="00FC329D">
            <w:pPr>
              <w:pStyle w:val="TAC"/>
              <w:keepNext w:val="0"/>
              <w:rPr>
                <w:sz w:val="16"/>
                <w:lang w:eastAsia="ja-JP"/>
              </w:rPr>
            </w:pPr>
          </w:p>
        </w:tc>
      </w:tr>
      <w:tr w:rsidR="00256885" w:rsidRPr="00527373" w14:paraId="756CD277"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2135CBC"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BD97A87" w14:textId="77777777" w:rsidR="00256885" w:rsidRPr="00527373" w:rsidRDefault="00256885" w:rsidP="00FC329D">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3E6BE6" w14:textId="77777777" w:rsidR="00256885" w:rsidRPr="00527373" w:rsidRDefault="00256885" w:rsidP="00FC329D">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2BE551D" w14:textId="77777777" w:rsidR="00256885" w:rsidRPr="00527373" w:rsidRDefault="00256885" w:rsidP="00FC329D">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D3E511" w14:textId="77777777" w:rsidR="00256885" w:rsidRPr="00527373" w:rsidRDefault="00256885" w:rsidP="00FC329D">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E07AB7A" w14:textId="77777777" w:rsidR="00256885" w:rsidRPr="00527373" w:rsidRDefault="00256885" w:rsidP="00FC329D">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74A19D2" w14:textId="77777777" w:rsidR="00256885" w:rsidRPr="00527373" w:rsidRDefault="00256885" w:rsidP="00FC329D">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0CD7776" w14:textId="77777777" w:rsidR="00256885" w:rsidRPr="00527373" w:rsidRDefault="00256885" w:rsidP="00FC329D">
            <w:pPr>
              <w:pStyle w:val="TAC"/>
              <w:rPr>
                <w:color w:val="000000"/>
                <w:szCs w:val="18"/>
              </w:rPr>
            </w:pPr>
            <w:r w:rsidRPr="00527373">
              <w:rPr>
                <w:rFonts w:cs="Arial"/>
                <w:color w:val="000000"/>
                <w:szCs w:val="18"/>
              </w:rPr>
              <w:t>3</w:t>
            </w:r>
          </w:p>
        </w:tc>
      </w:tr>
      <w:tr w:rsidR="00256885" w:rsidRPr="00527373" w14:paraId="017ED188" w14:textId="77777777" w:rsidTr="00FC329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AD30EF2" w14:textId="77777777" w:rsidR="00256885" w:rsidRPr="00527373" w:rsidRDefault="00256885" w:rsidP="00FC329D">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3DF15386" w14:textId="77777777" w:rsidR="00256885" w:rsidRPr="00527373" w:rsidRDefault="00256885" w:rsidP="00FC329D">
            <w:pPr>
              <w:pStyle w:val="TAL"/>
              <w:keepNext w:val="0"/>
              <w:rPr>
                <w:sz w:val="16"/>
                <w:lang w:eastAsia="ja-JP"/>
              </w:rPr>
            </w:pPr>
            <w:r w:rsidRPr="00527373">
              <w:rPr>
                <w:sz w:val="16"/>
                <w:lang w:eastAsia="ja-JP"/>
              </w:rPr>
              <w:t xml:space="preserve">E-UTRA </w:t>
            </w:r>
            <w:proofErr w:type="gramStart"/>
            <w:r w:rsidRPr="00527373">
              <w:rPr>
                <w:sz w:val="16"/>
                <w:lang w:eastAsia="ja-JP"/>
              </w:rPr>
              <w:t>Band  12</w:t>
            </w:r>
            <w:proofErr w:type="gramEnd"/>
            <w:r w:rsidRPr="00527373">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1E0E06"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CEDED" w14:textId="77777777" w:rsidR="00256885" w:rsidRPr="00527373" w:rsidRDefault="00256885" w:rsidP="00FC329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5104663"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68FAAA" w14:textId="77777777" w:rsidR="00256885" w:rsidRPr="00527373" w:rsidRDefault="00256885" w:rsidP="00FC329D">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651629" w14:textId="77777777" w:rsidR="00256885" w:rsidRPr="00527373" w:rsidRDefault="00256885" w:rsidP="00FC329D">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100AE6" w14:textId="77777777" w:rsidR="00256885" w:rsidRPr="00527373" w:rsidRDefault="00256885" w:rsidP="00FC329D">
            <w:pPr>
              <w:pStyle w:val="TAC"/>
              <w:keepNext w:val="0"/>
              <w:rPr>
                <w:sz w:val="16"/>
                <w:lang w:eastAsia="ja-JP"/>
              </w:rPr>
            </w:pPr>
          </w:p>
        </w:tc>
      </w:tr>
      <w:tr w:rsidR="00256885" w:rsidRPr="00527373" w14:paraId="7D31760C"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938F5D1" w14:textId="77777777" w:rsidR="00256885" w:rsidRPr="00527373" w:rsidRDefault="00256885" w:rsidP="00FC329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93B4199" w14:textId="77777777" w:rsidR="00256885" w:rsidRPr="00527373" w:rsidRDefault="00256885" w:rsidP="00FC329D">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150548A" w14:textId="77777777" w:rsidR="00256885" w:rsidRPr="00527373" w:rsidRDefault="00256885" w:rsidP="00FC329D">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C7F053" w14:textId="77777777" w:rsidR="00256885" w:rsidRPr="00527373" w:rsidRDefault="00256885" w:rsidP="00FC329D">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E5B70D9" w14:textId="77777777" w:rsidR="00256885" w:rsidRPr="00527373" w:rsidRDefault="00256885" w:rsidP="00FC329D">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0526BA" w14:textId="77777777" w:rsidR="00256885" w:rsidRPr="00527373" w:rsidRDefault="00256885" w:rsidP="00FC329D">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AB64A6" w14:textId="77777777" w:rsidR="00256885" w:rsidRPr="00527373" w:rsidRDefault="00256885" w:rsidP="00FC329D">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40D4D3" w14:textId="77777777" w:rsidR="00256885" w:rsidRPr="00527373" w:rsidRDefault="00256885" w:rsidP="00FC329D">
            <w:pPr>
              <w:pStyle w:val="TAC"/>
              <w:rPr>
                <w:color w:val="000000"/>
                <w:szCs w:val="18"/>
              </w:rPr>
            </w:pPr>
            <w:r w:rsidRPr="00527373">
              <w:rPr>
                <w:color w:val="000000"/>
                <w:szCs w:val="18"/>
              </w:rPr>
              <w:t>5</w:t>
            </w:r>
          </w:p>
        </w:tc>
      </w:tr>
      <w:tr w:rsidR="00256885" w:rsidRPr="00527373" w14:paraId="3138813C" w14:textId="77777777" w:rsidTr="00FC329D">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8AA191" w14:textId="77777777" w:rsidR="00256885" w:rsidRPr="00527373" w:rsidRDefault="00256885" w:rsidP="00FC329D">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7A653793" w14:textId="77777777" w:rsidR="00256885" w:rsidRPr="00527373" w:rsidRDefault="00256885" w:rsidP="00FC329D">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8120501" w14:textId="77777777" w:rsidR="00256885" w:rsidRPr="00527373" w:rsidRDefault="00256885" w:rsidP="00FC329D">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56C1EC" w14:textId="77777777" w:rsidR="00256885" w:rsidRPr="00527373" w:rsidRDefault="00256885" w:rsidP="00FC329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A23F2" w14:textId="77777777" w:rsidR="00256885" w:rsidRPr="00527373" w:rsidRDefault="00256885" w:rsidP="00FC329D">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21D102" w14:textId="77777777" w:rsidR="00256885" w:rsidRPr="00527373" w:rsidRDefault="00256885" w:rsidP="00FC329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65C0841" w14:textId="77777777" w:rsidR="00256885" w:rsidRPr="00527373" w:rsidRDefault="00256885" w:rsidP="00FC329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3B566E1" w14:textId="77777777" w:rsidR="00256885" w:rsidRPr="00527373" w:rsidRDefault="00256885" w:rsidP="00FC329D">
            <w:pPr>
              <w:pStyle w:val="TAC"/>
              <w:keepNext w:val="0"/>
              <w:rPr>
                <w:sz w:val="16"/>
                <w:lang w:eastAsia="ja-JP"/>
              </w:rPr>
            </w:pPr>
          </w:p>
        </w:tc>
      </w:tr>
      <w:tr w:rsidR="00256885" w:rsidRPr="00527373" w14:paraId="1925A367"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C296D0"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20965C" w14:textId="77777777" w:rsidR="00256885" w:rsidRPr="00527373" w:rsidRDefault="00256885" w:rsidP="00FC329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35175F" w14:textId="77777777" w:rsidR="00256885" w:rsidRPr="00527373" w:rsidRDefault="00256885" w:rsidP="00FC329D">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7CE6A15" w14:textId="77777777" w:rsidR="00256885" w:rsidRPr="00527373" w:rsidRDefault="00256885" w:rsidP="00FC329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C887EA" w14:textId="77777777" w:rsidR="00256885" w:rsidRPr="00527373" w:rsidRDefault="00256885" w:rsidP="00FC329D">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1C12DF25" w14:textId="77777777" w:rsidR="00256885" w:rsidRPr="00527373" w:rsidRDefault="00256885" w:rsidP="00FC329D">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B075EB1" w14:textId="77777777" w:rsidR="00256885" w:rsidRPr="00527373" w:rsidRDefault="00256885" w:rsidP="00FC329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4C87463" w14:textId="77777777" w:rsidR="00256885" w:rsidRPr="00527373" w:rsidRDefault="00256885" w:rsidP="00FC329D">
            <w:pPr>
              <w:pStyle w:val="TAC"/>
              <w:keepNext w:val="0"/>
              <w:rPr>
                <w:sz w:val="16"/>
                <w:lang w:eastAsia="ja-JP"/>
              </w:rPr>
            </w:pPr>
            <w:r w:rsidRPr="00527373">
              <w:rPr>
                <w:sz w:val="16"/>
                <w:szCs w:val="16"/>
              </w:rPr>
              <w:t>5</w:t>
            </w:r>
          </w:p>
        </w:tc>
      </w:tr>
      <w:tr w:rsidR="00256885" w:rsidRPr="00527373" w14:paraId="2F565EE9"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3FA6B0D"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E9BA3F" w14:textId="77777777" w:rsidR="00256885" w:rsidRPr="00527373" w:rsidRDefault="00256885" w:rsidP="00FC329D">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9AEBA3" w14:textId="77777777" w:rsidR="00256885" w:rsidRPr="00527373" w:rsidRDefault="00256885" w:rsidP="00FC329D">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74EA381" w14:textId="77777777" w:rsidR="00256885" w:rsidRPr="00527373" w:rsidRDefault="00256885" w:rsidP="00FC329D">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E37D27" w14:textId="77777777" w:rsidR="00256885" w:rsidRPr="00527373" w:rsidRDefault="00256885" w:rsidP="00FC329D">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8453395" w14:textId="77777777" w:rsidR="00256885" w:rsidRPr="00527373" w:rsidRDefault="00256885" w:rsidP="00FC329D">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1D8C30F" w14:textId="77777777" w:rsidR="00256885" w:rsidRPr="00527373" w:rsidRDefault="00256885" w:rsidP="00FC329D">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3BFC787" w14:textId="77777777" w:rsidR="00256885" w:rsidRPr="00527373" w:rsidRDefault="00256885" w:rsidP="00FC329D">
            <w:pPr>
              <w:pStyle w:val="TAC"/>
              <w:keepNext w:val="0"/>
              <w:rPr>
                <w:sz w:val="16"/>
                <w:lang w:eastAsia="ja-JP"/>
              </w:rPr>
            </w:pPr>
          </w:p>
        </w:tc>
      </w:tr>
      <w:tr w:rsidR="00256885" w:rsidRPr="00527373" w14:paraId="1C45F3D9" w14:textId="77777777" w:rsidTr="00FC329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83D475" w14:textId="77777777" w:rsidR="00256885" w:rsidRPr="00527373" w:rsidRDefault="00256885" w:rsidP="00FC329D">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F7A4EBE" w14:textId="77777777" w:rsidR="00256885" w:rsidRPr="00527373" w:rsidRDefault="00256885" w:rsidP="00FC329D">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322B9861" w14:textId="77777777" w:rsidR="00256885" w:rsidRPr="00527373" w:rsidRDefault="00256885" w:rsidP="00FC329D">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819468" w14:textId="77777777" w:rsidR="00256885" w:rsidRPr="00527373" w:rsidRDefault="00256885" w:rsidP="00FC329D">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274B72" w14:textId="77777777" w:rsidR="00256885" w:rsidRPr="00527373" w:rsidRDefault="00256885" w:rsidP="00FC329D">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6434F" w14:textId="77777777" w:rsidR="00256885" w:rsidRPr="00527373" w:rsidRDefault="00256885" w:rsidP="00FC329D">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D100F2" w14:textId="77777777" w:rsidR="00256885" w:rsidRPr="00527373" w:rsidRDefault="00256885" w:rsidP="00FC329D">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1E1630" w14:textId="77777777" w:rsidR="00256885" w:rsidRPr="00527373" w:rsidRDefault="00256885" w:rsidP="00FC329D">
            <w:pPr>
              <w:pStyle w:val="TAC"/>
              <w:keepNext w:val="0"/>
              <w:rPr>
                <w:szCs w:val="18"/>
                <w:lang w:eastAsia="ja-JP"/>
              </w:rPr>
            </w:pPr>
          </w:p>
        </w:tc>
      </w:tr>
      <w:tr w:rsidR="00256885" w:rsidRPr="00527373" w14:paraId="1AD7FE6B"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2A89F74"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F9F3E4" w14:textId="77777777" w:rsidR="00256885" w:rsidRPr="00527373" w:rsidRDefault="00256885" w:rsidP="00FC329D">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650E47FE" w14:textId="77777777" w:rsidR="00256885" w:rsidRPr="00527373" w:rsidRDefault="00256885" w:rsidP="00FC329D">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ECD721" w14:textId="77777777" w:rsidR="00256885" w:rsidRPr="00527373" w:rsidRDefault="00256885" w:rsidP="00FC329D">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05F07E" w14:textId="77777777" w:rsidR="00256885" w:rsidRPr="00527373" w:rsidRDefault="00256885" w:rsidP="00FC329D">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7F401" w14:textId="77777777" w:rsidR="00256885" w:rsidRPr="00527373" w:rsidRDefault="00256885" w:rsidP="00FC329D">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F88A94B" w14:textId="77777777" w:rsidR="00256885" w:rsidRPr="00527373" w:rsidRDefault="00256885" w:rsidP="00FC329D">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D3A7C4"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2</w:t>
            </w:r>
          </w:p>
        </w:tc>
      </w:tr>
      <w:tr w:rsidR="00256885" w:rsidRPr="00527373" w14:paraId="09F61D8D"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B481E25"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B95206" w14:textId="77777777" w:rsidR="00256885" w:rsidRPr="00527373" w:rsidRDefault="00256885" w:rsidP="00FC329D">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88C8F44" w14:textId="77777777" w:rsidR="00256885" w:rsidRPr="00527373" w:rsidRDefault="00256885" w:rsidP="00FC329D">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360EA70" w14:textId="77777777" w:rsidR="00256885" w:rsidRPr="00527373" w:rsidRDefault="00256885" w:rsidP="00FC329D">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080E9026" w14:textId="77777777" w:rsidR="00256885" w:rsidRPr="00527373" w:rsidRDefault="00256885" w:rsidP="00FC329D">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1BCC3E5" w14:textId="77777777" w:rsidR="00256885" w:rsidRPr="00527373" w:rsidRDefault="00256885" w:rsidP="00FC329D">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1B3E39C" w14:textId="77777777" w:rsidR="00256885" w:rsidRPr="00527373" w:rsidRDefault="00256885" w:rsidP="00FC329D">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D2FB315" w14:textId="77777777" w:rsidR="00256885" w:rsidRPr="00527373" w:rsidRDefault="00256885" w:rsidP="00FC329D">
            <w:pPr>
              <w:pStyle w:val="TAC"/>
              <w:keepNext w:val="0"/>
              <w:rPr>
                <w:sz w:val="16"/>
                <w:lang w:eastAsia="ja-JP"/>
              </w:rPr>
            </w:pPr>
            <w:r w:rsidRPr="00527373">
              <w:rPr>
                <w:rFonts w:eastAsia="MS Mincho"/>
                <w:sz w:val="16"/>
                <w:szCs w:val="16"/>
                <w:lang w:eastAsia="ja-JP"/>
              </w:rPr>
              <w:t>3</w:t>
            </w:r>
          </w:p>
        </w:tc>
      </w:tr>
      <w:tr w:rsidR="00256885" w:rsidRPr="00527373" w14:paraId="5B21BC21"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1D8536F"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059F6B" w14:textId="77777777" w:rsidR="00256885" w:rsidRPr="00527373" w:rsidRDefault="00256885" w:rsidP="00FC329D">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19A66"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34CFC52"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B789148"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B6A598B"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F9E091"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2907EB" w14:textId="77777777" w:rsidR="00256885" w:rsidRPr="00527373" w:rsidRDefault="00256885" w:rsidP="00FC329D">
            <w:pPr>
              <w:pStyle w:val="TAC"/>
              <w:keepNext w:val="0"/>
              <w:rPr>
                <w:sz w:val="16"/>
                <w:lang w:eastAsia="ja-JP"/>
              </w:rPr>
            </w:pPr>
          </w:p>
        </w:tc>
      </w:tr>
      <w:tr w:rsidR="00256885" w:rsidRPr="00527373" w14:paraId="32DBED92"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83B1E32"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0246B2" w14:textId="77777777" w:rsidR="00256885" w:rsidRPr="00527373" w:rsidRDefault="00256885" w:rsidP="00FC329D">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5EEF09" w14:textId="77777777" w:rsidR="00256885" w:rsidRPr="00527373" w:rsidRDefault="00256885" w:rsidP="00FC329D">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04F3FA" w14:textId="77777777" w:rsidR="00256885" w:rsidRPr="00527373" w:rsidRDefault="00256885" w:rsidP="00FC329D">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109124" w14:textId="77777777" w:rsidR="00256885" w:rsidRPr="00527373" w:rsidRDefault="00256885" w:rsidP="00FC329D">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19CEB51" w14:textId="77777777" w:rsidR="00256885" w:rsidRPr="00527373" w:rsidRDefault="00256885" w:rsidP="00FC329D">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FC6913" w14:textId="77777777" w:rsidR="00256885" w:rsidRPr="00527373" w:rsidRDefault="00256885" w:rsidP="00FC329D">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7F842" w14:textId="77777777" w:rsidR="00256885" w:rsidRPr="00527373" w:rsidRDefault="00256885" w:rsidP="00FC329D">
            <w:pPr>
              <w:pStyle w:val="TAC"/>
              <w:keepNext w:val="0"/>
              <w:rPr>
                <w:sz w:val="16"/>
                <w:szCs w:val="16"/>
                <w:lang w:eastAsia="ja-JP"/>
              </w:rPr>
            </w:pPr>
          </w:p>
        </w:tc>
      </w:tr>
      <w:tr w:rsidR="00256885" w:rsidRPr="00527373" w14:paraId="63DDDA36" w14:textId="77777777" w:rsidTr="00FC329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A35BB9A" w14:textId="77777777" w:rsidR="00256885" w:rsidRPr="00527373" w:rsidRDefault="00256885" w:rsidP="00FC329D">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A6ADA50" w14:textId="77777777" w:rsidR="00256885" w:rsidRPr="00527373" w:rsidRDefault="00256885" w:rsidP="00FC329D">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304600F6"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9FA54D" w14:textId="77777777" w:rsidR="00256885" w:rsidRPr="00527373" w:rsidRDefault="00256885" w:rsidP="00FC329D">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F953CD5"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4BAA9E" w14:textId="77777777" w:rsidR="00256885" w:rsidRPr="00527373" w:rsidRDefault="00256885" w:rsidP="00FC329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DD5753" w14:textId="77777777" w:rsidR="00256885" w:rsidRPr="00527373" w:rsidRDefault="00256885" w:rsidP="00FC329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BE285" w14:textId="77777777" w:rsidR="00256885" w:rsidRPr="00527373" w:rsidRDefault="00256885" w:rsidP="00FC329D">
            <w:pPr>
              <w:pStyle w:val="TAC"/>
              <w:keepNext w:val="0"/>
              <w:rPr>
                <w:sz w:val="16"/>
                <w:lang w:eastAsia="ja-JP"/>
              </w:rPr>
            </w:pPr>
          </w:p>
        </w:tc>
      </w:tr>
      <w:tr w:rsidR="00256885" w:rsidRPr="00527373" w14:paraId="1472D7E4" w14:textId="77777777" w:rsidTr="00FC329D">
        <w:trPr>
          <w:gridBefore w:val="1"/>
          <w:wBefore w:w="113" w:type="dxa"/>
          <w:trHeight w:val="188"/>
          <w:jc w:val="center"/>
        </w:trPr>
        <w:tc>
          <w:tcPr>
            <w:tcW w:w="1632" w:type="dxa"/>
            <w:gridSpan w:val="2"/>
            <w:tcBorders>
              <w:left w:val="single" w:sz="4" w:space="0" w:color="auto"/>
              <w:right w:val="single" w:sz="4" w:space="0" w:color="auto"/>
            </w:tcBorders>
            <w:vAlign w:val="center"/>
          </w:tcPr>
          <w:p w14:paraId="510937E9"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B2CDDE" w14:textId="77777777" w:rsidR="00256885" w:rsidRPr="00527373" w:rsidRDefault="00256885" w:rsidP="00FC329D">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0B90B0E4"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DEDC3E" w14:textId="77777777" w:rsidR="00256885" w:rsidRPr="00527373" w:rsidRDefault="00256885" w:rsidP="00FC329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8B3FFF4"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6F0DC8" w14:textId="77777777" w:rsidR="00256885" w:rsidRPr="00527373" w:rsidRDefault="00256885" w:rsidP="00FC329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7078D6" w14:textId="77777777" w:rsidR="00256885" w:rsidRPr="00527373" w:rsidRDefault="00256885" w:rsidP="00FC329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D89902" w14:textId="77777777" w:rsidR="00256885" w:rsidRPr="00527373" w:rsidRDefault="00256885" w:rsidP="00FC329D">
            <w:pPr>
              <w:pStyle w:val="TAC"/>
              <w:keepNext w:val="0"/>
              <w:rPr>
                <w:sz w:val="16"/>
                <w:lang w:eastAsia="ja-JP"/>
              </w:rPr>
            </w:pPr>
            <w:r w:rsidRPr="00527373">
              <w:rPr>
                <w:sz w:val="16"/>
                <w:lang w:eastAsia="ja-JP"/>
              </w:rPr>
              <w:t>2</w:t>
            </w:r>
          </w:p>
        </w:tc>
      </w:tr>
      <w:tr w:rsidR="00256885" w:rsidRPr="00527373" w14:paraId="4108EE2F" w14:textId="77777777" w:rsidTr="00FC329D">
        <w:trPr>
          <w:gridBefore w:val="1"/>
          <w:wBefore w:w="113" w:type="dxa"/>
          <w:trHeight w:val="188"/>
          <w:jc w:val="center"/>
        </w:trPr>
        <w:tc>
          <w:tcPr>
            <w:tcW w:w="1632" w:type="dxa"/>
            <w:gridSpan w:val="2"/>
            <w:tcBorders>
              <w:left w:val="single" w:sz="4" w:space="0" w:color="auto"/>
              <w:right w:val="single" w:sz="4" w:space="0" w:color="auto"/>
            </w:tcBorders>
            <w:vAlign w:val="center"/>
          </w:tcPr>
          <w:p w14:paraId="14D10A77"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8B3965"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2259A14" w14:textId="77777777" w:rsidR="00256885" w:rsidRPr="00527373" w:rsidRDefault="00256885" w:rsidP="00FC329D">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794C88F" w14:textId="77777777" w:rsidR="00256885" w:rsidRPr="00527373" w:rsidRDefault="00256885" w:rsidP="00FC329D">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1DEE0E1" w14:textId="77777777" w:rsidR="00256885" w:rsidRPr="00527373" w:rsidRDefault="00256885" w:rsidP="00FC329D">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65E3CB" w14:textId="77777777" w:rsidR="00256885" w:rsidRPr="00527373" w:rsidRDefault="00256885" w:rsidP="00FC329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E0A43C" w14:textId="77777777" w:rsidR="00256885" w:rsidRPr="00527373" w:rsidRDefault="00256885" w:rsidP="00FC329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6096232" w14:textId="77777777" w:rsidR="00256885" w:rsidRPr="00527373" w:rsidRDefault="00256885" w:rsidP="00FC329D">
            <w:pPr>
              <w:pStyle w:val="TAC"/>
              <w:keepNext w:val="0"/>
              <w:rPr>
                <w:sz w:val="16"/>
                <w:lang w:eastAsia="ja-JP"/>
              </w:rPr>
            </w:pPr>
            <w:r w:rsidRPr="00527373">
              <w:rPr>
                <w:sz w:val="16"/>
                <w:lang w:eastAsia="ja-JP"/>
              </w:rPr>
              <w:t>3</w:t>
            </w:r>
          </w:p>
        </w:tc>
      </w:tr>
      <w:tr w:rsidR="00256885" w:rsidRPr="00527373" w14:paraId="16BB2EB4" w14:textId="77777777" w:rsidTr="00FC329D">
        <w:trPr>
          <w:gridBefore w:val="1"/>
          <w:wBefore w:w="113" w:type="dxa"/>
          <w:trHeight w:val="188"/>
          <w:jc w:val="center"/>
        </w:trPr>
        <w:tc>
          <w:tcPr>
            <w:tcW w:w="1632" w:type="dxa"/>
            <w:gridSpan w:val="2"/>
            <w:tcBorders>
              <w:left w:val="single" w:sz="4" w:space="0" w:color="auto"/>
              <w:right w:val="single" w:sz="4" w:space="0" w:color="auto"/>
            </w:tcBorders>
            <w:vAlign w:val="center"/>
          </w:tcPr>
          <w:p w14:paraId="0EA648A2"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3D343D"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09C347" w14:textId="77777777" w:rsidR="00256885" w:rsidRPr="00527373" w:rsidRDefault="00256885" w:rsidP="00FC329D">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89560B2" w14:textId="77777777" w:rsidR="00256885" w:rsidRPr="00527373" w:rsidRDefault="00256885" w:rsidP="00FC329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5AB67B3" w14:textId="77777777" w:rsidR="00256885" w:rsidRPr="00527373" w:rsidRDefault="00256885" w:rsidP="00FC329D">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BB63277" w14:textId="77777777" w:rsidR="00256885" w:rsidRPr="00527373" w:rsidRDefault="00256885" w:rsidP="00FC329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7BAE390" w14:textId="77777777" w:rsidR="00256885" w:rsidRPr="00527373" w:rsidRDefault="00256885" w:rsidP="00FC329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B8C71B" w14:textId="77777777" w:rsidR="00256885" w:rsidRPr="00527373" w:rsidRDefault="00256885" w:rsidP="00FC329D">
            <w:pPr>
              <w:pStyle w:val="TAC"/>
              <w:keepNext w:val="0"/>
              <w:rPr>
                <w:sz w:val="16"/>
                <w:lang w:eastAsia="ja-JP"/>
              </w:rPr>
            </w:pPr>
            <w:r w:rsidRPr="00527373">
              <w:rPr>
                <w:sz w:val="16"/>
                <w:lang w:eastAsia="ja-JP"/>
              </w:rPr>
              <w:t>2</w:t>
            </w:r>
          </w:p>
        </w:tc>
      </w:tr>
      <w:tr w:rsidR="00256885" w:rsidRPr="00527373" w14:paraId="51B6E15E"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5FB6557"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6B8C0E"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E8B993" w14:textId="77777777" w:rsidR="00256885" w:rsidRPr="00527373" w:rsidRDefault="00256885" w:rsidP="00FC329D">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B23F0A1" w14:textId="77777777" w:rsidR="00256885" w:rsidRPr="00527373" w:rsidRDefault="00256885" w:rsidP="00FC329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CD31B1E" w14:textId="77777777" w:rsidR="00256885" w:rsidRPr="00527373" w:rsidRDefault="00256885" w:rsidP="00FC329D">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9C42472" w14:textId="77777777" w:rsidR="00256885" w:rsidRPr="00527373" w:rsidRDefault="00256885" w:rsidP="00FC329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B6D506" w14:textId="77777777" w:rsidR="00256885" w:rsidRPr="00527373" w:rsidRDefault="00256885" w:rsidP="00FC329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171615" w14:textId="77777777" w:rsidR="00256885" w:rsidRPr="00527373" w:rsidRDefault="00256885" w:rsidP="00FC329D">
            <w:pPr>
              <w:pStyle w:val="TAC"/>
              <w:keepNext w:val="0"/>
              <w:rPr>
                <w:sz w:val="16"/>
                <w:lang w:eastAsia="ja-JP"/>
              </w:rPr>
            </w:pPr>
          </w:p>
        </w:tc>
      </w:tr>
      <w:tr w:rsidR="00256885" w:rsidRPr="00527373" w14:paraId="41790279" w14:textId="77777777" w:rsidTr="00FC329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F0C6C3" w14:textId="77777777" w:rsidR="00256885" w:rsidRPr="00527373" w:rsidRDefault="00256885" w:rsidP="00FC329D">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03060B19" w14:textId="77777777" w:rsidR="00256885" w:rsidRPr="00527373" w:rsidRDefault="00256885" w:rsidP="00FC329D">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19E4730F" w14:textId="77777777" w:rsidR="00256885" w:rsidRPr="00527373" w:rsidRDefault="00256885" w:rsidP="00FC329D">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6C1ECA09" w14:textId="77777777" w:rsidR="00256885" w:rsidRPr="00527373" w:rsidRDefault="00256885" w:rsidP="00FC329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439A5F7" w14:textId="77777777" w:rsidR="00256885" w:rsidRPr="00527373" w:rsidRDefault="00256885" w:rsidP="00FC329D">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62A0E7BE" w14:textId="77777777" w:rsidR="00256885" w:rsidRPr="00527373" w:rsidRDefault="00256885" w:rsidP="00FC329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E75D55" w14:textId="77777777" w:rsidR="00256885" w:rsidRPr="00527373" w:rsidRDefault="00256885" w:rsidP="00FC329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F462A4" w14:textId="77777777" w:rsidR="00256885" w:rsidRPr="00527373" w:rsidRDefault="00256885" w:rsidP="00FC329D">
            <w:pPr>
              <w:pStyle w:val="TAC"/>
              <w:keepNext w:val="0"/>
              <w:rPr>
                <w:sz w:val="16"/>
                <w:lang w:eastAsia="ja-JP"/>
              </w:rPr>
            </w:pPr>
            <w:r w:rsidRPr="00527373">
              <w:rPr>
                <w:sz w:val="16"/>
                <w:lang w:eastAsia="ja-JP"/>
              </w:rPr>
              <w:t> </w:t>
            </w:r>
          </w:p>
        </w:tc>
      </w:tr>
      <w:tr w:rsidR="00256885" w:rsidRPr="00527373" w14:paraId="7F6D9C0F"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A60AE14"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03121A" w14:textId="77777777" w:rsidR="00256885" w:rsidRPr="00527373" w:rsidRDefault="00256885" w:rsidP="00FC329D">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72DA4B4E" w14:textId="77777777" w:rsidR="00256885" w:rsidRPr="00527373" w:rsidRDefault="00256885" w:rsidP="00FC329D">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3B87E3B3" w14:textId="77777777" w:rsidR="00256885" w:rsidRPr="00527373" w:rsidRDefault="00256885" w:rsidP="00FC329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372750" w14:textId="77777777" w:rsidR="00256885" w:rsidRPr="00527373" w:rsidRDefault="00256885" w:rsidP="00FC329D">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49EC075F" w14:textId="77777777" w:rsidR="00256885" w:rsidRPr="00527373" w:rsidRDefault="00256885" w:rsidP="00FC329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E3A325" w14:textId="77777777" w:rsidR="00256885" w:rsidRPr="00527373" w:rsidRDefault="00256885" w:rsidP="00FC329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F6C843" w14:textId="77777777" w:rsidR="00256885" w:rsidRPr="00527373" w:rsidRDefault="00256885" w:rsidP="00FC329D">
            <w:pPr>
              <w:pStyle w:val="TAC"/>
              <w:keepNext w:val="0"/>
              <w:rPr>
                <w:sz w:val="16"/>
                <w:lang w:eastAsia="ja-JP"/>
              </w:rPr>
            </w:pPr>
            <w:r w:rsidRPr="00527373">
              <w:rPr>
                <w:sz w:val="16"/>
                <w:lang w:eastAsia="ja-JP"/>
              </w:rPr>
              <w:t>2</w:t>
            </w:r>
          </w:p>
        </w:tc>
      </w:tr>
      <w:tr w:rsidR="00256885" w:rsidRPr="00527373" w14:paraId="6DC2FEB8" w14:textId="77777777" w:rsidTr="00FC329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B08F70B"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FA23C3" w14:textId="77777777" w:rsidR="00256885" w:rsidRPr="00527373" w:rsidRDefault="00256885" w:rsidP="00FC329D">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443A9D3F" w14:textId="77777777" w:rsidR="00256885" w:rsidRPr="00527373" w:rsidRDefault="00256885" w:rsidP="00FC329D">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17AF5693" w14:textId="77777777" w:rsidR="00256885" w:rsidRPr="00527373" w:rsidRDefault="00256885" w:rsidP="00FC329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C991354" w14:textId="77777777" w:rsidR="00256885" w:rsidRPr="00527373" w:rsidRDefault="00256885" w:rsidP="00FC329D">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78753C2" w14:textId="77777777" w:rsidR="00256885" w:rsidRPr="00527373" w:rsidRDefault="00256885" w:rsidP="00FC329D">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A515EF" w14:textId="77777777" w:rsidR="00256885" w:rsidRPr="00527373" w:rsidRDefault="00256885" w:rsidP="00FC329D">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77792" w14:textId="77777777" w:rsidR="00256885" w:rsidRPr="00527373" w:rsidRDefault="00256885" w:rsidP="00FC329D">
            <w:pPr>
              <w:pStyle w:val="TAC"/>
              <w:keepNext w:val="0"/>
              <w:rPr>
                <w:sz w:val="16"/>
                <w:lang w:eastAsia="ja-JP"/>
              </w:rPr>
            </w:pPr>
            <w:r w:rsidRPr="00527373">
              <w:rPr>
                <w:sz w:val="16"/>
                <w:lang w:eastAsia="ja-JP"/>
              </w:rPr>
              <w:t>9, 11</w:t>
            </w:r>
          </w:p>
        </w:tc>
      </w:tr>
      <w:tr w:rsidR="00256885" w:rsidRPr="00527373" w14:paraId="51ED66CC" w14:textId="77777777" w:rsidTr="00FC329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CB2BB26"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C286A2"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4B3C900" w14:textId="77777777" w:rsidR="00256885" w:rsidRPr="00527373" w:rsidRDefault="00256885" w:rsidP="00FC329D">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032B7CE" w14:textId="77777777" w:rsidR="00256885" w:rsidRPr="00527373" w:rsidRDefault="00256885" w:rsidP="00FC329D">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4C21328" w14:textId="77777777" w:rsidR="00256885" w:rsidRPr="00527373" w:rsidRDefault="00256885" w:rsidP="00FC329D">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465BDA7" w14:textId="77777777" w:rsidR="00256885" w:rsidRPr="00527373" w:rsidRDefault="00256885" w:rsidP="00FC329D">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E29628C" w14:textId="77777777" w:rsidR="00256885" w:rsidRPr="00527373" w:rsidRDefault="00256885" w:rsidP="00FC329D">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4B65526" w14:textId="77777777" w:rsidR="00256885" w:rsidRPr="00527373" w:rsidRDefault="00256885" w:rsidP="00FC329D">
            <w:pPr>
              <w:pStyle w:val="TAC"/>
              <w:keepNext w:val="0"/>
              <w:rPr>
                <w:sz w:val="16"/>
                <w:lang w:eastAsia="ja-JP"/>
              </w:rPr>
            </w:pPr>
            <w:r w:rsidRPr="00527373">
              <w:rPr>
                <w:sz w:val="16"/>
                <w:lang w:eastAsia="ja-JP"/>
              </w:rPr>
              <w:t>3, 9</w:t>
            </w:r>
          </w:p>
        </w:tc>
      </w:tr>
      <w:tr w:rsidR="00256885" w:rsidRPr="00527373" w14:paraId="5BEAD354" w14:textId="77777777" w:rsidTr="00FC329D">
        <w:trPr>
          <w:gridBefore w:val="1"/>
          <w:wBefore w:w="113" w:type="dxa"/>
          <w:trHeight w:val="188"/>
          <w:jc w:val="center"/>
        </w:trPr>
        <w:tc>
          <w:tcPr>
            <w:tcW w:w="1632" w:type="dxa"/>
            <w:gridSpan w:val="2"/>
            <w:tcBorders>
              <w:left w:val="single" w:sz="4" w:space="0" w:color="auto"/>
              <w:right w:val="single" w:sz="4" w:space="0" w:color="auto"/>
            </w:tcBorders>
          </w:tcPr>
          <w:p w14:paraId="1B8D91B4" w14:textId="77777777" w:rsidR="00256885" w:rsidRPr="00527373" w:rsidRDefault="00256885" w:rsidP="00FC329D">
            <w:pPr>
              <w:pStyle w:val="TAC"/>
            </w:pPr>
            <w:r w:rsidRPr="00527373">
              <w:t>DC_28_n78</w:t>
            </w:r>
          </w:p>
          <w:p w14:paraId="211B67F5" w14:textId="77777777" w:rsidR="00256885" w:rsidRPr="00527373" w:rsidRDefault="00256885" w:rsidP="00FC329D">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36FD302" w14:textId="77777777" w:rsidR="00256885" w:rsidRPr="00527373" w:rsidRDefault="00256885" w:rsidP="00FC329D">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63FEC59F" w14:textId="77777777" w:rsidR="00256885" w:rsidRPr="00527373" w:rsidRDefault="00256885" w:rsidP="00FC329D">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F0530E" w14:textId="77777777" w:rsidR="00256885" w:rsidRPr="00527373" w:rsidRDefault="00256885" w:rsidP="00FC329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1AF2851" w14:textId="77777777" w:rsidR="00256885" w:rsidRPr="00527373" w:rsidRDefault="00256885" w:rsidP="00FC329D">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AA51F1" w14:textId="77777777" w:rsidR="00256885" w:rsidRPr="00527373" w:rsidRDefault="00256885" w:rsidP="00FC329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C164BF8" w14:textId="77777777" w:rsidR="00256885" w:rsidRPr="00527373" w:rsidRDefault="00256885" w:rsidP="00FC329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6D232A" w14:textId="77777777" w:rsidR="00256885" w:rsidRPr="00527373" w:rsidRDefault="00256885" w:rsidP="00FC329D">
            <w:pPr>
              <w:pStyle w:val="TAC"/>
              <w:keepNext w:val="0"/>
              <w:rPr>
                <w:sz w:val="16"/>
                <w:lang w:eastAsia="ja-JP"/>
              </w:rPr>
            </w:pPr>
          </w:p>
        </w:tc>
      </w:tr>
      <w:tr w:rsidR="00256885" w:rsidRPr="00527373" w14:paraId="37DC1122" w14:textId="77777777" w:rsidTr="00FC329D">
        <w:trPr>
          <w:gridBefore w:val="1"/>
          <w:wBefore w:w="113" w:type="dxa"/>
          <w:trHeight w:val="188"/>
          <w:jc w:val="center"/>
        </w:trPr>
        <w:tc>
          <w:tcPr>
            <w:tcW w:w="1632" w:type="dxa"/>
            <w:gridSpan w:val="2"/>
            <w:tcBorders>
              <w:left w:val="single" w:sz="4" w:space="0" w:color="auto"/>
              <w:right w:val="single" w:sz="4" w:space="0" w:color="auto"/>
            </w:tcBorders>
            <w:vAlign w:val="center"/>
          </w:tcPr>
          <w:p w14:paraId="5ABA2BE2"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326C4C" w14:textId="77777777" w:rsidR="00256885" w:rsidRPr="00527373" w:rsidRDefault="00256885" w:rsidP="00FC329D">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3071685E" w14:textId="77777777" w:rsidR="00256885" w:rsidRPr="00527373" w:rsidRDefault="00256885" w:rsidP="00FC329D">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BD9FF0" w14:textId="77777777" w:rsidR="00256885" w:rsidRPr="00527373" w:rsidRDefault="00256885" w:rsidP="00FC329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AAD8018" w14:textId="77777777" w:rsidR="00256885" w:rsidRPr="00527373" w:rsidRDefault="00256885" w:rsidP="00FC329D">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18049D" w14:textId="77777777" w:rsidR="00256885" w:rsidRPr="00527373" w:rsidRDefault="00256885" w:rsidP="00FC329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D75EA75" w14:textId="77777777" w:rsidR="00256885" w:rsidRPr="00527373" w:rsidRDefault="00256885" w:rsidP="00FC329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B041E0" w14:textId="77777777" w:rsidR="00256885" w:rsidRPr="00527373" w:rsidRDefault="00256885" w:rsidP="00FC329D">
            <w:pPr>
              <w:pStyle w:val="TAC"/>
              <w:keepNext w:val="0"/>
              <w:rPr>
                <w:sz w:val="16"/>
                <w:lang w:eastAsia="ja-JP"/>
              </w:rPr>
            </w:pPr>
            <w:r w:rsidRPr="00527373">
              <w:t>2</w:t>
            </w:r>
          </w:p>
        </w:tc>
      </w:tr>
      <w:tr w:rsidR="00256885" w:rsidRPr="00527373" w14:paraId="07380C1C" w14:textId="77777777" w:rsidTr="00FC329D">
        <w:trPr>
          <w:gridBefore w:val="1"/>
          <w:wBefore w:w="113" w:type="dxa"/>
          <w:trHeight w:val="188"/>
          <w:jc w:val="center"/>
        </w:trPr>
        <w:tc>
          <w:tcPr>
            <w:tcW w:w="1632" w:type="dxa"/>
            <w:gridSpan w:val="2"/>
            <w:tcBorders>
              <w:left w:val="single" w:sz="4" w:space="0" w:color="auto"/>
              <w:right w:val="single" w:sz="4" w:space="0" w:color="auto"/>
            </w:tcBorders>
            <w:vAlign w:val="center"/>
          </w:tcPr>
          <w:p w14:paraId="108A0844"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6BD40D" w14:textId="77777777" w:rsidR="00256885" w:rsidRPr="00527373" w:rsidRDefault="00256885" w:rsidP="00FC329D">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35B2A4CE" w14:textId="77777777" w:rsidR="00256885" w:rsidRPr="00527373" w:rsidRDefault="00256885" w:rsidP="00FC329D">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694183" w14:textId="77777777" w:rsidR="00256885" w:rsidRPr="00527373" w:rsidRDefault="00256885" w:rsidP="00FC329D">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E030DCA" w14:textId="77777777" w:rsidR="00256885" w:rsidRPr="00527373" w:rsidRDefault="00256885" w:rsidP="00FC329D">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4D7FF" w14:textId="77777777" w:rsidR="00256885" w:rsidRPr="00527373" w:rsidRDefault="00256885" w:rsidP="00FC329D">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44F34C5" w14:textId="77777777" w:rsidR="00256885" w:rsidRPr="00527373" w:rsidRDefault="00256885" w:rsidP="00FC329D">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A828F6" w14:textId="77777777" w:rsidR="00256885" w:rsidRPr="00527373" w:rsidRDefault="00256885" w:rsidP="00FC329D">
            <w:pPr>
              <w:pStyle w:val="TAC"/>
              <w:keepNext w:val="0"/>
              <w:rPr>
                <w:sz w:val="16"/>
                <w:lang w:eastAsia="ja-JP"/>
              </w:rPr>
            </w:pPr>
            <w:r w:rsidRPr="00527373">
              <w:t>9, 11</w:t>
            </w:r>
          </w:p>
        </w:tc>
      </w:tr>
      <w:tr w:rsidR="00256885" w:rsidRPr="00527373" w14:paraId="15FA139F" w14:textId="77777777" w:rsidTr="00FC329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C353E21" w14:textId="77777777" w:rsidR="00256885" w:rsidRPr="00527373" w:rsidRDefault="00256885" w:rsidP="00FC329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9D350D" w14:textId="77777777" w:rsidR="00256885" w:rsidRPr="00527373" w:rsidRDefault="00256885" w:rsidP="00FC329D">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37093559" w14:textId="77777777" w:rsidR="00256885" w:rsidRPr="00527373" w:rsidRDefault="00256885" w:rsidP="00FC329D">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507A76" w14:textId="77777777" w:rsidR="00256885" w:rsidRPr="00527373" w:rsidRDefault="00256885" w:rsidP="00FC329D">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76E69E" w14:textId="77777777" w:rsidR="00256885" w:rsidRPr="00527373" w:rsidRDefault="00256885" w:rsidP="00FC329D">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7A2F04" w14:textId="77777777" w:rsidR="00256885" w:rsidRPr="00527373" w:rsidRDefault="00256885" w:rsidP="00FC329D">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736A6A57" w14:textId="77777777" w:rsidR="00256885" w:rsidRPr="00527373" w:rsidRDefault="00256885" w:rsidP="00FC329D">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47E8D28" w14:textId="77777777" w:rsidR="00256885" w:rsidRPr="00527373" w:rsidRDefault="00256885" w:rsidP="00FC329D">
            <w:pPr>
              <w:pStyle w:val="TAC"/>
              <w:keepNext w:val="0"/>
              <w:rPr>
                <w:sz w:val="16"/>
                <w:lang w:eastAsia="ja-JP"/>
              </w:rPr>
            </w:pPr>
            <w:r w:rsidRPr="00527373">
              <w:t>3</w:t>
            </w:r>
          </w:p>
        </w:tc>
      </w:tr>
      <w:tr w:rsidR="00256885" w:rsidRPr="00527373" w14:paraId="156CCB22" w14:textId="77777777" w:rsidTr="00FC329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5CF774E" w14:textId="77777777" w:rsidR="00256885" w:rsidRPr="00527373" w:rsidRDefault="00256885" w:rsidP="00FC329D">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7320BC2E" w14:textId="77777777" w:rsidR="00256885" w:rsidRPr="00527373" w:rsidRDefault="00256885" w:rsidP="00FC329D">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49E0308A" w14:textId="77777777" w:rsidR="00256885" w:rsidRPr="00527373" w:rsidRDefault="00256885" w:rsidP="00FC329D">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38B2F37A" w14:textId="77777777" w:rsidR="00256885" w:rsidRPr="00527373" w:rsidRDefault="00256885" w:rsidP="00FC329D">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43364E3" w14:textId="77777777" w:rsidR="00256885" w:rsidRPr="00527373" w:rsidRDefault="00256885" w:rsidP="00FC329D">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02B242F1" w14:textId="77777777" w:rsidR="00256885" w:rsidRPr="00527373" w:rsidRDefault="00256885" w:rsidP="00FC329D">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BECF4D" w14:textId="77777777" w:rsidR="00256885" w:rsidRPr="00527373" w:rsidRDefault="00256885" w:rsidP="00FC329D">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22375D9" w14:textId="77777777" w:rsidR="00256885" w:rsidRPr="00527373" w:rsidRDefault="00256885" w:rsidP="00FC329D">
            <w:pPr>
              <w:pStyle w:val="TAC"/>
              <w:keepNext w:val="0"/>
              <w:rPr>
                <w:sz w:val="16"/>
              </w:rPr>
            </w:pPr>
            <w:r w:rsidRPr="00527373">
              <w:rPr>
                <w:sz w:val="16"/>
              </w:rPr>
              <w:t>2</w:t>
            </w:r>
          </w:p>
        </w:tc>
      </w:tr>
      <w:tr w:rsidR="00256885" w:rsidRPr="00527373" w14:paraId="4319603F" w14:textId="77777777" w:rsidTr="00FC329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9B9A29F" w14:textId="77777777" w:rsidR="00256885" w:rsidRPr="00527373" w:rsidRDefault="00256885" w:rsidP="00FC329D">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31A05FA1" w14:textId="77777777" w:rsidR="00256885" w:rsidRPr="00527373" w:rsidRDefault="00256885" w:rsidP="00FC329D">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7081659C" w14:textId="77777777" w:rsidR="00256885" w:rsidRPr="00527373" w:rsidRDefault="00256885" w:rsidP="00FC329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240A1F" w14:textId="77777777" w:rsidR="00256885" w:rsidRPr="00527373" w:rsidRDefault="00256885" w:rsidP="00FC329D">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A50D79" w14:textId="77777777" w:rsidR="00256885" w:rsidRPr="00527373" w:rsidRDefault="00256885" w:rsidP="00FC329D">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29601" w14:textId="77777777" w:rsidR="00256885" w:rsidRPr="00527373" w:rsidRDefault="00256885" w:rsidP="00FC329D">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415CEF" w14:textId="77777777" w:rsidR="00256885" w:rsidRPr="00527373" w:rsidRDefault="00256885" w:rsidP="00FC329D">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F971BFB" w14:textId="77777777" w:rsidR="00256885" w:rsidRPr="00527373" w:rsidRDefault="00256885" w:rsidP="00FC329D">
            <w:pPr>
              <w:pStyle w:val="TAC"/>
              <w:rPr>
                <w:color w:val="000000"/>
                <w:szCs w:val="18"/>
              </w:rPr>
            </w:pPr>
          </w:p>
        </w:tc>
      </w:tr>
      <w:tr w:rsidR="00256885" w:rsidRPr="00527373" w14:paraId="564CA400"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E3896" w14:textId="77777777" w:rsidR="00256885" w:rsidRPr="00527373" w:rsidRDefault="00256885" w:rsidP="00FC329D">
            <w:pPr>
              <w:pStyle w:val="TAH"/>
              <w:rPr>
                <w:rFonts w:eastAsia="맑은 고딕"/>
              </w:rPr>
            </w:pPr>
            <w:r w:rsidRPr="00527373">
              <w:rPr>
                <w:rFonts w:eastAsia="맑은 고딕"/>
              </w:rPr>
              <w:t>DC_</w:t>
            </w:r>
            <w:r w:rsidRPr="00527373">
              <w:rPr>
                <w:rFonts w:eastAsia="MS Mincho"/>
              </w:rPr>
              <w:t>39</w:t>
            </w:r>
            <w:r w:rsidRPr="00527373">
              <w:rPr>
                <w:rFonts w:eastAsia="맑은 고딕"/>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4E1DBB51" w14:textId="77777777" w:rsidR="00256885" w:rsidRPr="00527373" w:rsidRDefault="00256885" w:rsidP="00FC329D">
            <w:pPr>
              <w:pStyle w:val="TAL"/>
              <w:rPr>
                <w:rFonts w:eastAsia="맑은 고딕"/>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65A7F0AF"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956BE"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2511A9D1"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AC74E5"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400D30FC"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551D0B70" w14:textId="77777777" w:rsidR="00256885" w:rsidRPr="00527373" w:rsidRDefault="00256885" w:rsidP="00FC329D">
            <w:pPr>
              <w:pStyle w:val="TAC"/>
              <w:rPr>
                <w:rFonts w:eastAsia="맑은 고딕"/>
              </w:rPr>
            </w:pPr>
          </w:p>
        </w:tc>
      </w:tr>
      <w:tr w:rsidR="00256885" w:rsidRPr="00527373" w14:paraId="72608B10" w14:textId="77777777" w:rsidTr="00FC329D">
        <w:trPr>
          <w:gridAfter w:val="1"/>
          <w:wAfter w:w="113" w:type="dxa"/>
          <w:trHeight w:val="188"/>
          <w:jc w:val="center"/>
        </w:trPr>
        <w:tc>
          <w:tcPr>
            <w:tcW w:w="1632" w:type="dxa"/>
            <w:gridSpan w:val="2"/>
            <w:vMerge/>
            <w:tcBorders>
              <w:left w:val="single" w:sz="4" w:space="0" w:color="auto"/>
              <w:right w:val="single" w:sz="4" w:space="0" w:color="auto"/>
            </w:tcBorders>
          </w:tcPr>
          <w:p w14:paraId="553C6572"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tcPr>
          <w:p w14:paraId="090CB144" w14:textId="77777777" w:rsidR="00256885" w:rsidRPr="00527373" w:rsidRDefault="00256885" w:rsidP="00FC329D">
            <w:pPr>
              <w:pStyle w:val="TAL"/>
              <w:rPr>
                <w:rFonts w:eastAsia="맑은 고딕"/>
              </w:rPr>
            </w:pPr>
            <w:r w:rsidRPr="00527373">
              <w:rPr>
                <w:rFonts w:eastAsia="맑은 고딕"/>
              </w:rPr>
              <w:t>NR Band n77, n78, n79</w:t>
            </w:r>
          </w:p>
        </w:tc>
        <w:tc>
          <w:tcPr>
            <w:tcW w:w="934" w:type="dxa"/>
            <w:gridSpan w:val="2"/>
            <w:tcBorders>
              <w:top w:val="single" w:sz="4" w:space="0" w:color="auto"/>
              <w:left w:val="nil"/>
              <w:bottom w:val="single" w:sz="4" w:space="0" w:color="auto"/>
              <w:right w:val="single" w:sz="4" w:space="0" w:color="auto"/>
            </w:tcBorders>
          </w:tcPr>
          <w:p w14:paraId="46F931E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tcPr>
          <w:p w14:paraId="60FD4216"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tcPr>
          <w:p w14:paraId="6EDD42E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95C4387"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tcPr>
          <w:p w14:paraId="23976118"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tcPr>
          <w:p w14:paraId="0174A167" w14:textId="77777777" w:rsidR="00256885" w:rsidRPr="00527373" w:rsidRDefault="00256885" w:rsidP="00FC329D">
            <w:pPr>
              <w:pStyle w:val="TAC"/>
              <w:rPr>
                <w:rFonts w:eastAsia="맑은 고딕"/>
              </w:rPr>
            </w:pPr>
            <w:r w:rsidRPr="00527373">
              <w:rPr>
                <w:rFonts w:eastAsia="맑은 고딕"/>
              </w:rPr>
              <w:t>2</w:t>
            </w:r>
          </w:p>
        </w:tc>
      </w:tr>
      <w:tr w:rsidR="00256885" w:rsidRPr="00527373" w14:paraId="23F49BC6" w14:textId="77777777" w:rsidTr="00FC329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C3C9D0" w14:textId="77777777" w:rsidR="00256885" w:rsidRPr="00527373" w:rsidRDefault="00256885" w:rsidP="00FC329D">
            <w:pPr>
              <w:pStyle w:val="TAH"/>
              <w:rPr>
                <w:rFonts w:eastAsia="맑은 고딕" w:cs="Arial"/>
                <w:szCs w:val="18"/>
              </w:rPr>
            </w:pPr>
            <w:r w:rsidRPr="00527373">
              <w:rPr>
                <w:rFonts w:eastAsia="맑은 고딕"/>
              </w:rPr>
              <w:t>DC_39_n79</w:t>
            </w:r>
          </w:p>
        </w:tc>
        <w:tc>
          <w:tcPr>
            <w:tcW w:w="2864" w:type="dxa"/>
            <w:gridSpan w:val="2"/>
            <w:tcBorders>
              <w:top w:val="single" w:sz="4" w:space="0" w:color="auto"/>
              <w:left w:val="nil"/>
              <w:bottom w:val="single" w:sz="4" w:space="0" w:color="auto"/>
              <w:right w:val="single" w:sz="4" w:space="0" w:color="auto"/>
            </w:tcBorders>
            <w:vAlign w:val="bottom"/>
          </w:tcPr>
          <w:p w14:paraId="7E22369B" w14:textId="77777777" w:rsidR="00256885" w:rsidRPr="00527373" w:rsidRDefault="00256885" w:rsidP="00FC329D">
            <w:pPr>
              <w:pStyle w:val="TAL"/>
              <w:rPr>
                <w:rFonts w:eastAsia="맑은 고딕"/>
              </w:rPr>
            </w:pPr>
            <w:r w:rsidRPr="00527373">
              <w:rPr>
                <w:rFonts w:eastAsia="맑은 고딕"/>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0195D6D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60AE2E"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54070901"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F15F21"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42DB40D1"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705264DE" w14:textId="77777777" w:rsidR="00256885" w:rsidRPr="00527373" w:rsidRDefault="00256885" w:rsidP="00FC329D">
            <w:pPr>
              <w:pStyle w:val="TAC"/>
              <w:rPr>
                <w:rFonts w:eastAsia="맑은 고딕"/>
              </w:rPr>
            </w:pPr>
          </w:p>
        </w:tc>
      </w:tr>
      <w:tr w:rsidR="00256885" w:rsidRPr="00527373" w14:paraId="538BD991"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08CFF8" w14:textId="77777777" w:rsidR="00256885" w:rsidRPr="00527373" w:rsidRDefault="00256885" w:rsidP="00FC329D">
            <w:pPr>
              <w:pStyle w:val="TAH"/>
              <w:rPr>
                <w:rFonts w:eastAsia="맑은 고딕"/>
              </w:rPr>
            </w:pPr>
            <w:r w:rsidRPr="00527373">
              <w:rPr>
                <w:rFonts w:eastAsia="맑은 고딕"/>
              </w:rPr>
              <w:t>DC_40_n41</w:t>
            </w:r>
          </w:p>
        </w:tc>
        <w:tc>
          <w:tcPr>
            <w:tcW w:w="2864" w:type="dxa"/>
            <w:gridSpan w:val="2"/>
            <w:tcBorders>
              <w:top w:val="single" w:sz="4" w:space="0" w:color="auto"/>
              <w:left w:val="nil"/>
              <w:bottom w:val="single" w:sz="4" w:space="0" w:color="auto"/>
              <w:right w:val="single" w:sz="4" w:space="0" w:color="auto"/>
            </w:tcBorders>
            <w:vAlign w:val="bottom"/>
          </w:tcPr>
          <w:p w14:paraId="3F1F6384" w14:textId="77777777" w:rsidR="00256885" w:rsidRPr="00527373" w:rsidRDefault="00256885" w:rsidP="00FC329D">
            <w:pPr>
              <w:pStyle w:val="TAL"/>
              <w:rPr>
                <w:rFonts w:eastAsia="맑은 고딕"/>
              </w:rPr>
            </w:pPr>
            <w:r w:rsidRPr="00527373">
              <w:rPr>
                <w:rFonts w:eastAsia="맑은 고딕"/>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23993B3"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E3FE36"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769C42B1"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B781C6"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11FA8457" w14:textId="77777777" w:rsidR="00256885" w:rsidRPr="00527373" w:rsidRDefault="00256885" w:rsidP="00FC329D">
            <w:pPr>
              <w:pStyle w:val="TAC"/>
              <w:rPr>
                <w:rFonts w:eastAsia="맑은 고딕"/>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B3B74D" w14:textId="77777777" w:rsidR="00256885" w:rsidRPr="00527373" w:rsidRDefault="00256885" w:rsidP="00FC329D">
            <w:pPr>
              <w:pStyle w:val="TAC"/>
              <w:rPr>
                <w:rFonts w:eastAsia="맑은 고딕"/>
              </w:rPr>
            </w:pPr>
          </w:p>
        </w:tc>
      </w:tr>
      <w:tr w:rsidR="00256885" w:rsidRPr="00527373" w14:paraId="368BB6F6" w14:textId="77777777" w:rsidTr="00FC329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266C4A"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581519D7" w14:textId="77777777" w:rsidR="00256885" w:rsidRPr="00527373" w:rsidRDefault="00256885" w:rsidP="00FC329D">
            <w:pPr>
              <w:pStyle w:val="TAL"/>
              <w:rPr>
                <w:rFonts w:eastAsia="맑은 고딕"/>
              </w:rPr>
            </w:pPr>
            <w:r w:rsidRPr="00527373">
              <w:rPr>
                <w:rFonts w:eastAsia="맑은 고딕"/>
              </w:rPr>
              <w:t>NR Band n79</w:t>
            </w:r>
          </w:p>
        </w:tc>
        <w:tc>
          <w:tcPr>
            <w:tcW w:w="934" w:type="dxa"/>
            <w:gridSpan w:val="2"/>
            <w:tcBorders>
              <w:top w:val="single" w:sz="4" w:space="0" w:color="auto"/>
              <w:left w:val="nil"/>
              <w:bottom w:val="single" w:sz="4" w:space="0" w:color="auto"/>
              <w:right w:val="single" w:sz="4" w:space="0" w:color="auto"/>
            </w:tcBorders>
            <w:vAlign w:val="center"/>
          </w:tcPr>
          <w:p w14:paraId="3C8D277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002AF"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62E3B01D"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E83FBF"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0FE25BDB" w14:textId="77777777" w:rsidR="00256885" w:rsidRPr="00527373" w:rsidRDefault="00256885" w:rsidP="00FC329D">
            <w:pPr>
              <w:pStyle w:val="TAC"/>
              <w:rPr>
                <w:rFonts w:eastAsia="맑은 고딕"/>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EA8F63" w14:textId="77777777" w:rsidR="00256885" w:rsidRPr="00527373" w:rsidRDefault="00256885" w:rsidP="00FC329D">
            <w:pPr>
              <w:pStyle w:val="TAC"/>
              <w:rPr>
                <w:rFonts w:eastAsia="맑은 고딕"/>
              </w:rPr>
            </w:pPr>
            <w:r w:rsidRPr="00527373">
              <w:rPr>
                <w:rFonts w:eastAsia="맑은 고딕"/>
              </w:rPr>
              <w:t>2</w:t>
            </w:r>
          </w:p>
        </w:tc>
      </w:tr>
      <w:tr w:rsidR="00256885" w:rsidRPr="00527373" w14:paraId="3AD3D2EE" w14:textId="77777777" w:rsidTr="00FC329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F6C7B9" w14:textId="77777777" w:rsidR="00256885" w:rsidRPr="00527373" w:rsidRDefault="00256885" w:rsidP="00FC329D">
            <w:pPr>
              <w:pStyle w:val="TAH"/>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1E58BB35" w14:textId="77777777" w:rsidR="00256885" w:rsidRPr="00527373" w:rsidRDefault="00256885" w:rsidP="00FC329D">
            <w:pPr>
              <w:pStyle w:val="TAL"/>
              <w:rPr>
                <w:rFonts w:eastAsia="맑은 고딕"/>
              </w:rPr>
            </w:pPr>
            <w:r w:rsidRPr="00527373">
              <w:rPr>
                <w:rFonts w:eastAsia="맑은 고딕"/>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12A02B" w14:textId="77777777" w:rsidR="00256885" w:rsidRPr="00527373" w:rsidRDefault="00256885" w:rsidP="00FC329D">
            <w:pPr>
              <w:pStyle w:val="TAC"/>
              <w:rPr>
                <w:rFonts w:eastAsia="맑은 고딕"/>
              </w:rPr>
            </w:pPr>
            <w:r w:rsidRPr="00527373">
              <w:rPr>
                <w:rFonts w:eastAsia="맑은 고딕"/>
              </w:rPr>
              <w:t>1884.5</w:t>
            </w:r>
          </w:p>
        </w:tc>
        <w:tc>
          <w:tcPr>
            <w:tcW w:w="310" w:type="dxa"/>
            <w:gridSpan w:val="2"/>
            <w:tcBorders>
              <w:top w:val="single" w:sz="4" w:space="0" w:color="auto"/>
              <w:left w:val="nil"/>
              <w:bottom w:val="single" w:sz="4" w:space="0" w:color="auto"/>
              <w:right w:val="single" w:sz="4" w:space="0" w:color="auto"/>
            </w:tcBorders>
            <w:vAlign w:val="center"/>
          </w:tcPr>
          <w:p w14:paraId="5E976923"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71A9438C" w14:textId="77777777" w:rsidR="00256885" w:rsidRPr="00527373" w:rsidRDefault="00256885" w:rsidP="00FC329D">
            <w:pPr>
              <w:pStyle w:val="TAC"/>
              <w:rPr>
                <w:rFonts w:eastAsia="맑은 고딕"/>
              </w:rPr>
            </w:pPr>
            <w:r w:rsidRPr="00527373">
              <w:rPr>
                <w:rFonts w:eastAsia="맑은 고딕"/>
              </w:rPr>
              <w:t>1915.7</w:t>
            </w:r>
          </w:p>
        </w:tc>
        <w:tc>
          <w:tcPr>
            <w:tcW w:w="1172" w:type="dxa"/>
            <w:gridSpan w:val="2"/>
            <w:tcBorders>
              <w:top w:val="single" w:sz="4" w:space="0" w:color="auto"/>
              <w:left w:val="nil"/>
              <w:bottom w:val="single" w:sz="4" w:space="0" w:color="auto"/>
              <w:right w:val="single" w:sz="4" w:space="0" w:color="auto"/>
            </w:tcBorders>
            <w:vAlign w:val="center"/>
          </w:tcPr>
          <w:p w14:paraId="059137EA" w14:textId="77777777" w:rsidR="00256885" w:rsidRPr="00527373" w:rsidRDefault="00256885" w:rsidP="00FC329D">
            <w:pPr>
              <w:pStyle w:val="TAC"/>
              <w:rPr>
                <w:rFonts w:eastAsia="맑은 고딕"/>
              </w:rPr>
            </w:pPr>
            <w:r w:rsidRPr="00527373">
              <w:rPr>
                <w:rFonts w:eastAsia="맑은 고딕"/>
              </w:rPr>
              <w:t>-41</w:t>
            </w:r>
          </w:p>
        </w:tc>
        <w:tc>
          <w:tcPr>
            <w:tcW w:w="749" w:type="dxa"/>
            <w:gridSpan w:val="2"/>
            <w:tcBorders>
              <w:top w:val="single" w:sz="4" w:space="0" w:color="auto"/>
              <w:left w:val="nil"/>
              <w:bottom w:val="single" w:sz="4" w:space="0" w:color="auto"/>
              <w:right w:val="single" w:sz="4" w:space="0" w:color="auto"/>
            </w:tcBorders>
            <w:noWrap/>
            <w:vAlign w:val="center"/>
          </w:tcPr>
          <w:p w14:paraId="2F1ACEC5" w14:textId="77777777" w:rsidR="00256885" w:rsidRPr="00527373" w:rsidRDefault="00256885" w:rsidP="00FC329D">
            <w:pPr>
              <w:pStyle w:val="TAC"/>
              <w:rPr>
                <w:rFonts w:eastAsia="맑은 고딕"/>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27B2F56" w14:textId="77777777" w:rsidR="00256885" w:rsidRPr="00527373" w:rsidRDefault="00256885" w:rsidP="00FC329D">
            <w:pPr>
              <w:pStyle w:val="TAC"/>
              <w:rPr>
                <w:rFonts w:eastAsia="맑은 고딕"/>
              </w:rPr>
            </w:pPr>
            <w:r w:rsidRPr="00527373">
              <w:rPr>
                <w:rFonts w:eastAsia="맑은 고딕"/>
              </w:rPr>
              <w:t>3, 19</w:t>
            </w:r>
          </w:p>
        </w:tc>
      </w:tr>
      <w:tr w:rsidR="00256885" w:rsidRPr="00527373" w14:paraId="757A9B6C"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4FC262" w14:textId="77777777" w:rsidR="00256885" w:rsidRPr="00527373" w:rsidRDefault="00256885" w:rsidP="00FC329D">
            <w:pPr>
              <w:pStyle w:val="TAH"/>
              <w:rPr>
                <w:rFonts w:eastAsia="맑은 고딕"/>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6DE12634" w14:textId="77777777" w:rsidR="00256885" w:rsidRPr="00527373" w:rsidRDefault="00256885" w:rsidP="00FC329D">
            <w:pPr>
              <w:pStyle w:val="TAL"/>
              <w:rPr>
                <w:rFonts w:eastAsia="맑은 고딕"/>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1839BCA" w14:textId="77777777" w:rsidR="00256885" w:rsidRPr="00527373" w:rsidRDefault="00256885" w:rsidP="00FC329D">
            <w:pPr>
              <w:pStyle w:val="TAC"/>
              <w:rPr>
                <w:rFonts w:eastAsia="맑은 고딕"/>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FC7ACF" w14:textId="77777777" w:rsidR="00256885" w:rsidRPr="00527373" w:rsidRDefault="00256885" w:rsidP="00FC329D">
            <w:pPr>
              <w:pStyle w:val="TAC"/>
              <w:rPr>
                <w:rFonts w:eastAsia="맑은 고딕"/>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003CBA" w14:textId="77777777" w:rsidR="00256885" w:rsidRPr="00527373" w:rsidRDefault="00256885" w:rsidP="00FC329D">
            <w:pPr>
              <w:pStyle w:val="TAC"/>
              <w:rPr>
                <w:rFonts w:eastAsia="맑은 고딕"/>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268A22" w14:textId="77777777" w:rsidR="00256885" w:rsidRPr="00527373" w:rsidRDefault="00256885" w:rsidP="00FC329D">
            <w:pPr>
              <w:pStyle w:val="TAC"/>
              <w:rPr>
                <w:rFonts w:eastAsia="맑은 고딕"/>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8DF6AC" w14:textId="77777777" w:rsidR="00256885" w:rsidRPr="00527373" w:rsidRDefault="00256885" w:rsidP="00FC329D">
            <w:pPr>
              <w:pStyle w:val="TAC"/>
              <w:rPr>
                <w:rFonts w:eastAsia="맑은 고딕"/>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73CE06D" w14:textId="77777777" w:rsidR="00256885" w:rsidRPr="00527373" w:rsidRDefault="00256885" w:rsidP="00FC329D">
            <w:pPr>
              <w:pStyle w:val="TAC"/>
              <w:rPr>
                <w:rFonts w:eastAsia="맑은 고딕"/>
              </w:rPr>
            </w:pPr>
          </w:p>
        </w:tc>
      </w:tr>
      <w:tr w:rsidR="00256885" w:rsidRPr="00527373" w14:paraId="45D1FD4E" w14:textId="77777777" w:rsidTr="00FC329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BA978BD" w14:textId="77777777" w:rsidR="00256885" w:rsidRPr="00527373" w:rsidRDefault="00256885" w:rsidP="00FC329D">
            <w:pPr>
              <w:rPr>
                <w:rFonts w:eastAsia="맑은 고딕"/>
              </w:rPr>
            </w:pPr>
          </w:p>
        </w:tc>
        <w:tc>
          <w:tcPr>
            <w:tcW w:w="2864" w:type="dxa"/>
            <w:gridSpan w:val="2"/>
            <w:tcBorders>
              <w:top w:val="single" w:sz="4" w:space="0" w:color="auto"/>
              <w:left w:val="nil"/>
              <w:bottom w:val="single" w:sz="4" w:space="0" w:color="auto"/>
              <w:right w:val="single" w:sz="4" w:space="0" w:color="auto"/>
            </w:tcBorders>
            <w:vAlign w:val="center"/>
          </w:tcPr>
          <w:p w14:paraId="2F89EA44" w14:textId="77777777" w:rsidR="00256885" w:rsidRPr="00527373" w:rsidRDefault="00256885" w:rsidP="00FC329D">
            <w:pPr>
              <w:pStyle w:val="TAL"/>
              <w:rPr>
                <w:rFonts w:eastAsia="맑은 고딕"/>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ECF311" w14:textId="77777777" w:rsidR="00256885" w:rsidRPr="00527373" w:rsidRDefault="00256885" w:rsidP="00FC329D">
            <w:pPr>
              <w:pStyle w:val="TAC"/>
              <w:rPr>
                <w:rFonts w:eastAsia="맑은 고딕"/>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535AE24" w14:textId="77777777" w:rsidR="00256885" w:rsidRPr="00527373" w:rsidRDefault="00256885" w:rsidP="00FC329D">
            <w:pPr>
              <w:pStyle w:val="TAC"/>
              <w:rPr>
                <w:rFonts w:eastAsia="맑은 고딕"/>
              </w:rPr>
            </w:pPr>
          </w:p>
        </w:tc>
        <w:tc>
          <w:tcPr>
            <w:tcW w:w="937" w:type="dxa"/>
            <w:gridSpan w:val="2"/>
            <w:tcBorders>
              <w:top w:val="single" w:sz="4" w:space="0" w:color="auto"/>
              <w:left w:val="nil"/>
              <w:bottom w:val="single" w:sz="4" w:space="0" w:color="auto"/>
              <w:right w:val="single" w:sz="4" w:space="0" w:color="auto"/>
            </w:tcBorders>
            <w:vAlign w:val="center"/>
          </w:tcPr>
          <w:p w14:paraId="4766622F" w14:textId="77777777" w:rsidR="00256885" w:rsidRPr="00527373" w:rsidRDefault="00256885" w:rsidP="00FC329D">
            <w:pPr>
              <w:pStyle w:val="TAC"/>
              <w:rPr>
                <w:rFonts w:eastAsia="맑은 고딕"/>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DD18D60" w14:textId="77777777" w:rsidR="00256885" w:rsidRPr="00527373" w:rsidRDefault="00256885" w:rsidP="00FC329D">
            <w:pPr>
              <w:pStyle w:val="TAC"/>
              <w:rPr>
                <w:rFonts w:eastAsia="맑은 고딕"/>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B296FB9" w14:textId="77777777" w:rsidR="00256885" w:rsidRPr="00527373" w:rsidRDefault="00256885" w:rsidP="00FC329D">
            <w:pPr>
              <w:pStyle w:val="TAC"/>
              <w:rPr>
                <w:rFonts w:eastAsia="맑은 고딕"/>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FAFC97F" w14:textId="77777777" w:rsidR="00256885" w:rsidRPr="00527373" w:rsidRDefault="00256885" w:rsidP="00FC329D">
            <w:pPr>
              <w:pStyle w:val="TAC"/>
              <w:rPr>
                <w:rFonts w:eastAsia="맑은 고딕"/>
              </w:rPr>
            </w:pPr>
            <w:r w:rsidRPr="00527373">
              <w:rPr>
                <w:sz w:val="16"/>
                <w:szCs w:val="16"/>
              </w:rPr>
              <w:t>3</w:t>
            </w:r>
          </w:p>
        </w:tc>
      </w:tr>
      <w:tr w:rsidR="00256885" w:rsidRPr="00527373" w14:paraId="0F377838"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3EF7008" w14:textId="77777777" w:rsidR="00256885" w:rsidRPr="00527373" w:rsidRDefault="00256885" w:rsidP="00FC329D">
            <w:pPr>
              <w:pStyle w:val="TAH"/>
              <w:rPr>
                <w:rFonts w:eastAsia="맑은 고딕"/>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3A99C74" w14:textId="77777777" w:rsidR="00256885" w:rsidRPr="00527373" w:rsidRDefault="00256885" w:rsidP="00FC329D">
            <w:pPr>
              <w:pStyle w:val="TAL"/>
              <w:rPr>
                <w:rFonts w:eastAsia="맑은 고딕"/>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0CE3D4CD" w14:textId="77777777" w:rsidR="00256885" w:rsidRPr="00527373" w:rsidRDefault="00256885" w:rsidP="00FC329D">
            <w:pPr>
              <w:pStyle w:val="TAC"/>
              <w:rPr>
                <w:rFonts w:eastAsia="맑은 고딕"/>
              </w:rPr>
            </w:pPr>
            <w:r w:rsidRPr="00527373">
              <w:rPr>
                <w:rFonts w:eastAsia="Yu Mincho"/>
                <w:sz w:val="16"/>
                <w:szCs w:val="16"/>
              </w:rPr>
              <w:t>F</w:t>
            </w:r>
            <w:r w:rsidRPr="0052737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77AF7" w14:textId="77777777" w:rsidR="00256885" w:rsidRPr="00527373" w:rsidRDefault="00256885" w:rsidP="00FC329D">
            <w:pPr>
              <w:pStyle w:val="TAC"/>
              <w:rPr>
                <w:rFonts w:eastAsia="맑은 고딕"/>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E51BF0" w14:textId="77777777" w:rsidR="00256885" w:rsidRPr="00527373" w:rsidRDefault="00256885" w:rsidP="00FC329D">
            <w:pPr>
              <w:pStyle w:val="TAC"/>
              <w:rPr>
                <w:rFonts w:eastAsia="맑은 고딕"/>
              </w:rPr>
            </w:pPr>
            <w:r w:rsidRPr="00527373">
              <w:rPr>
                <w:rFonts w:eastAsia="Yu Mincho"/>
                <w:sz w:val="16"/>
                <w:szCs w:val="16"/>
              </w:rPr>
              <w:t>F</w:t>
            </w:r>
            <w:r w:rsidRPr="0052737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6DA798" w14:textId="77777777" w:rsidR="00256885" w:rsidRPr="00527373" w:rsidRDefault="00256885" w:rsidP="00FC329D">
            <w:pPr>
              <w:pStyle w:val="TAC"/>
              <w:rPr>
                <w:rFonts w:eastAsia="맑은 고딕"/>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CC35127" w14:textId="77777777" w:rsidR="00256885" w:rsidRPr="00527373" w:rsidRDefault="00256885" w:rsidP="00FC329D">
            <w:pPr>
              <w:pStyle w:val="TAC"/>
              <w:rPr>
                <w:rFonts w:eastAsia="맑은 고딕"/>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C0D2454" w14:textId="77777777" w:rsidR="00256885" w:rsidRPr="00527373" w:rsidRDefault="00256885" w:rsidP="00FC329D">
            <w:pPr>
              <w:pStyle w:val="TAC"/>
              <w:rPr>
                <w:rFonts w:eastAsia="맑은 고딕"/>
              </w:rPr>
            </w:pPr>
          </w:p>
        </w:tc>
      </w:tr>
      <w:tr w:rsidR="00256885" w:rsidRPr="00527373" w14:paraId="07280223" w14:textId="77777777" w:rsidTr="00FC329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E0BBDAE" w14:textId="77777777" w:rsidR="00256885" w:rsidRPr="00527373" w:rsidRDefault="00256885" w:rsidP="00FC329D">
            <w:pPr>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0378A50A" w14:textId="77777777" w:rsidR="00256885" w:rsidRPr="00527373" w:rsidRDefault="00256885" w:rsidP="00FC329D">
            <w:pPr>
              <w:pStyle w:val="TAL"/>
              <w:rPr>
                <w:rFonts w:eastAsia="맑은 고딕"/>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602887" w14:textId="77777777" w:rsidR="00256885" w:rsidRPr="00527373" w:rsidRDefault="00256885" w:rsidP="00FC329D">
            <w:pPr>
              <w:pStyle w:val="TAC"/>
              <w:rPr>
                <w:rFonts w:eastAsia="맑은 고딕"/>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1FFB036" w14:textId="77777777" w:rsidR="00256885" w:rsidRPr="00527373" w:rsidRDefault="00256885" w:rsidP="00FC329D">
            <w:pPr>
              <w:pStyle w:val="TAC"/>
              <w:rPr>
                <w:rFonts w:eastAsia="맑은 고딕"/>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7FA67" w14:textId="77777777" w:rsidR="00256885" w:rsidRPr="00527373" w:rsidRDefault="00256885" w:rsidP="00FC329D">
            <w:pPr>
              <w:pStyle w:val="TAC"/>
              <w:rPr>
                <w:rFonts w:eastAsia="맑은 고딕"/>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7EE4C1D" w14:textId="77777777" w:rsidR="00256885" w:rsidRPr="00527373" w:rsidRDefault="00256885" w:rsidP="00FC329D">
            <w:pPr>
              <w:pStyle w:val="TAC"/>
              <w:rPr>
                <w:rFonts w:eastAsia="맑은 고딕"/>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BEAB066" w14:textId="77777777" w:rsidR="00256885" w:rsidRPr="00527373" w:rsidRDefault="00256885" w:rsidP="00FC329D">
            <w:pPr>
              <w:pStyle w:val="TAC"/>
              <w:rPr>
                <w:rFonts w:eastAsia="맑은 고딕"/>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57E3E46" w14:textId="77777777" w:rsidR="00256885" w:rsidRPr="00527373" w:rsidRDefault="00256885" w:rsidP="00FC329D">
            <w:pPr>
              <w:pStyle w:val="TAC"/>
              <w:rPr>
                <w:rFonts w:eastAsia="맑은 고딕"/>
              </w:rPr>
            </w:pPr>
            <w:r w:rsidRPr="00527373">
              <w:rPr>
                <w:sz w:val="16"/>
                <w:szCs w:val="16"/>
                <w:lang w:eastAsia="ja-JP"/>
              </w:rPr>
              <w:t>3</w:t>
            </w:r>
          </w:p>
        </w:tc>
      </w:tr>
      <w:tr w:rsidR="00256885" w:rsidRPr="00527373" w14:paraId="2D773712"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E6B230" w14:textId="77777777" w:rsidR="00256885" w:rsidRPr="00527373" w:rsidRDefault="00256885" w:rsidP="00FC329D">
            <w:pPr>
              <w:pStyle w:val="TAH"/>
              <w:rPr>
                <w:rFonts w:eastAsia="맑은 고딕" w:cs="Arial"/>
                <w:szCs w:val="18"/>
              </w:rPr>
            </w:pPr>
            <w:r w:rsidRPr="00527373">
              <w:rPr>
                <w:rFonts w:eastAsia="맑은 고딕"/>
              </w:rPr>
              <w:t>DC_41_n79</w:t>
            </w:r>
          </w:p>
        </w:tc>
        <w:tc>
          <w:tcPr>
            <w:tcW w:w="2864" w:type="dxa"/>
            <w:gridSpan w:val="2"/>
            <w:tcBorders>
              <w:top w:val="single" w:sz="4" w:space="0" w:color="auto"/>
              <w:left w:val="nil"/>
              <w:bottom w:val="single" w:sz="4" w:space="0" w:color="auto"/>
              <w:right w:val="single" w:sz="4" w:space="0" w:color="auto"/>
            </w:tcBorders>
            <w:vAlign w:val="bottom"/>
          </w:tcPr>
          <w:p w14:paraId="414E9B20" w14:textId="77777777" w:rsidR="00256885" w:rsidRPr="00527373" w:rsidRDefault="00256885" w:rsidP="00FC329D">
            <w:pPr>
              <w:pStyle w:val="TAL"/>
              <w:rPr>
                <w:rFonts w:eastAsia="맑은 고딕"/>
              </w:rPr>
            </w:pPr>
            <w:r w:rsidRPr="00527373">
              <w:rPr>
                <w:rFonts w:eastAsia="맑은 고딕"/>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7FA20399"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0F0C8"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58D1E73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042E3"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2A32B564"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76657645" w14:textId="77777777" w:rsidR="00256885" w:rsidRPr="00527373" w:rsidRDefault="00256885" w:rsidP="00FC329D">
            <w:pPr>
              <w:pStyle w:val="TAC"/>
              <w:rPr>
                <w:rFonts w:eastAsia="맑은 고딕"/>
              </w:rPr>
            </w:pPr>
          </w:p>
        </w:tc>
      </w:tr>
      <w:tr w:rsidR="00256885" w:rsidRPr="00527373" w14:paraId="0109A37C" w14:textId="77777777" w:rsidTr="00FC329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8866B5" w14:textId="77777777" w:rsidR="00256885" w:rsidRPr="00527373" w:rsidRDefault="00256885" w:rsidP="00FC329D">
            <w:pPr>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78D91E4B" w14:textId="77777777" w:rsidR="00256885" w:rsidRPr="00527373" w:rsidRDefault="00256885" w:rsidP="00FC329D">
            <w:pPr>
              <w:pStyle w:val="TAL"/>
              <w:rPr>
                <w:rFonts w:eastAsia="맑은 고딕"/>
              </w:rPr>
            </w:pPr>
            <w:r w:rsidRPr="00527373">
              <w:rPr>
                <w:rFonts w:eastAsia="맑은 고딕"/>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6C1CB5" w14:textId="77777777" w:rsidR="00256885" w:rsidRPr="00527373" w:rsidRDefault="00256885" w:rsidP="00FC329D">
            <w:pPr>
              <w:pStyle w:val="TAC"/>
              <w:rPr>
                <w:rFonts w:eastAsia="맑은 고딕"/>
              </w:rPr>
            </w:pPr>
            <w:r w:rsidRPr="00527373">
              <w:rPr>
                <w:rFonts w:eastAsia="맑은 고딕"/>
              </w:rPr>
              <w:t>1884.5</w:t>
            </w:r>
          </w:p>
        </w:tc>
        <w:tc>
          <w:tcPr>
            <w:tcW w:w="310" w:type="dxa"/>
            <w:gridSpan w:val="2"/>
            <w:tcBorders>
              <w:top w:val="single" w:sz="4" w:space="0" w:color="auto"/>
              <w:left w:val="nil"/>
              <w:bottom w:val="single" w:sz="4" w:space="0" w:color="auto"/>
              <w:right w:val="single" w:sz="4" w:space="0" w:color="auto"/>
            </w:tcBorders>
            <w:vAlign w:val="center"/>
          </w:tcPr>
          <w:p w14:paraId="1A96102B"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09F6EEE2" w14:textId="77777777" w:rsidR="00256885" w:rsidRPr="00527373" w:rsidRDefault="00256885" w:rsidP="00FC329D">
            <w:pPr>
              <w:pStyle w:val="TAC"/>
              <w:rPr>
                <w:rFonts w:eastAsia="맑은 고딕"/>
              </w:rPr>
            </w:pPr>
            <w:r w:rsidRPr="00527373">
              <w:rPr>
                <w:rFonts w:eastAsia="맑은 고딕"/>
              </w:rPr>
              <w:t>1915.7</w:t>
            </w:r>
          </w:p>
        </w:tc>
        <w:tc>
          <w:tcPr>
            <w:tcW w:w="1172" w:type="dxa"/>
            <w:gridSpan w:val="2"/>
            <w:tcBorders>
              <w:top w:val="single" w:sz="4" w:space="0" w:color="auto"/>
              <w:left w:val="nil"/>
              <w:bottom w:val="single" w:sz="4" w:space="0" w:color="auto"/>
              <w:right w:val="single" w:sz="4" w:space="0" w:color="auto"/>
            </w:tcBorders>
            <w:vAlign w:val="center"/>
          </w:tcPr>
          <w:p w14:paraId="6136FC7C" w14:textId="77777777" w:rsidR="00256885" w:rsidRPr="00527373" w:rsidRDefault="00256885" w:rsidP="00FC329D">
            <w:pPr>
              <w:pStyle w:val="TAC"/>
              <w:rPr>
                <w:rFonts w:eastAsia="맑은 고딕"/>
              </w:rPr>
            </w:pPr>
            <w:r w:rsidRPr="00527373">
              <w:rPr>
                <w:rFonts w:eastAsia="맑은 고딕"/>
              </w:rPr>
              <w:t>-41</w:t>
            </w:r>
          </w:p>
        </w:tc>
        <w:tc>
          <w:tcPr>
            <w:tcW w:w="749" w:type="dxa"/>
            <w:gridSpan w:val="2"/>
            <w:tcBorders>
              <w:top w:val="single" w:sz="4" w:space="0" w:color="auto"/>
              <w:left w:val="nil"/>
              <w:bottom w:val="single" w:sz="4" w:space="0" w:color="auto"/>
              <w:right w:val="single" w:sz="4" w:space="0" w:color="auto"/>
            </w:tcBorders>
            <w:noWrap/>
            <w:vAlign w:val="center"/>
          </w:tcPr>
          <w:p w14:paraId="15811D95" w14:textId="77777777" w:rsidR="00256885" w:rsidRPr="00527373" w:rsidRDefault="00256885" w:rsidP="00FC329D">
            <w:pPr>
              <w:pStyle w:val="TAC"/>
              <w:rPr>
                <w:rFonts w:eastAsia="맑은 고딕"/>
              </w:rPr>
            </w:pPr>
            <w:r w:rsidRPr="00527373">
              <w:rPr>
                <w:rFonts w:eastAsia="맑은 고딕"/>
              </w:rPr>
              <w:t>0.3</w:t>
            </w:r>
          </w:p>
        </w:tc>
        <w:tc>
          <w:tcPr>
            <w:tcW w:w="1228" w:type="dxa"/>
            <w:gridSpan w:val="2"/>
            <w:tcBorders>
              <w:top w:val="single" w:sz="4" w:space="0" w:color="auto"/>
              <w:left w:val="nil"/>
              <w:bottom w:val="single" w:sz="4" w:space="0" w:color="auto"/>
              <w:right w:val="single" w:sz="4" w:space="0" w:color="auto"/>
            </w:tcBorders>
            <w:noWrap/>
            <w:vAlign w:val="center"/>
          </w:tcPr>
          <w:p w14:paraId="15588C43" w14:textId="77777777" w:rsidR="00256885" w:rsidRPr="00527373" w:rsidRDefault="00256885" w:rsidP="00FC329D">
            <w:pPr>
              <w:pStyle w:val="TAC"/>
              <w:rPr>
                <w:rFonts w:eastAsia="맑은 고딕"/>
              </w:rPr>
            </w:pPr>
            <w:r w:rsidRPr="00527373">
              <w:rPr>
                <w:rFonts w:eastAsia="맑은 고딕"/>
              </w:rPr>
              <w:t>3</w:t>
            </w:r>
          </w:p>
        </w:tc>
      </w:tr>
      <w:tr w:rsidR="00256885" w:rsidRPr="00527373" w14:paraId="060668B1" w14:textId="77777777" w:rsidTr="00FC329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D187EA" w14:textId="77777777" w:rsidR="00256885" w:rsidRPr="00527373" w:rsidRDefault="00256885" w:rsidP="00FC329D">
            <w:pPr>
              <w:pStyle w:val="TAH"/>
              <w:rPr>
                <w:rFonts w:eastAsia="맑은 고딕"/>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2657FADF" w14:textId="77777777" w:rsidR="00256885" w:rsidRPr="00527373" w:rsidRDefault="00256885" w:rsidP="00FC329D">
            <w:pPr>
              <w:pStyle w:val="TAL"/>
              <w:rPr>
                <w:rFonts w:eastAsia="맑은 고딕"/>
              </w:rPr>
            </w:pPr>
            <w:r w:rsidRPr="00527373">
              <w:rPr>
                <w:rFonts w:eastAsia="맑은 고딕"/>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183FFA4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724C23"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60DFD7B2"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62A09C"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10B82517"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0373A17A" w14:textId="77777777" w:rsidR="00256885" w:rsidRPr="00527373" w:rsidRDefault="00256885" w:rsidP="00FC329D">
            <w:pPr>
              <w:pStyle w:val="TAC"/>
              <w:rPr>
                <w:rFonts w:eastAsia="맑은 고딕"/>
              </w:rPr>
            </w:pPr>
          </w:p>
        </w:tc>
      </w:tr>
      <w:tr w:rsidR="00256885" w:rsidRPr="00527373" w14:paraId="0F2E95F2" w14:textId="77777777" w:rsidTr="00FC329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EEAF796" w14:textId="77777777" w:rsidR="00256885" w:rsidRPr="00527373" w:rsidRDefault="00256885" w:rsidP="00FC329D">
            <w:pPr>
              <w:rPr>
                <w:rFonts w:eastAsia="맑은 고딕"/>
              </w:rPr>
            </w:pPr>
          </w:p>
        </w:tc>
        <w:tc>
          <w:tcPr>
            <w:tcW w:w="2864" w:type="dxa"/>
            <w:gridSpan w:val="2"/>
            <w:tcBorders>
              <w:top w:val="single" w:sz="4" w:space="0" w:color="auto"/>
              <w:left w:val="nil"/>
              <w:bottom w:val="single" w:sz="4" w:space="0" w:color="auto"/>
              <w:right w:val="single" w:sz="4" w:space="0" w:color="auto"/>
            </w:tcBorders>
            <w:vAlign w:val="bottom"/>
          </w:tcPr>
          <w:p w14:paraId="5729128D" w14:textId="77777777" w:rsidR="00256885" w:rsidRPr="00527373" w:rsidRDefault="00256885" w:rsidP="00FC329D">
            <w:pPr>
              <w:pStyle w:val="TAL"/>
              <w:rPr>
                <w:rFonts w:eastAsia="맑은 고딕"/>
              </w:rPr>
            </w:pPr>
            <w:r w:rsidRPr="00527373">
              <w:rPr>
                <w:rFonts w:eastAsia="맑은 고딕"/>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DB99BFD"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A220E9"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4AD568FB"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932F5"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5F94CFAC"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6AEFDE43" w14:textId="77777777" w:rsidR="00256885" w:rsidRPr="00527373" w:rsidRDefault="00256885" w:rsidP="00FC329D">
            <w:pPr>
              <w:pStyle w:val="TAC"/>
              <w:rPr>
                <w:rFonts w:eastAsia="맑은 고딕"/>
              </w:rPr>
            </w:pPr>
            <w:r w:rsidRPr="00527373">
              <w:t>2</w:t>
            </w:r>
          </w:p>
        </w:tc>
      </w:tr>
      <w:tr w:rsidR="00256885" w:rsidRPr="00527373" w14:paraId="0B75D40F" w14:textId="77777777" w:rsidTr="00FC329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93B2415" w14:textId="77777777" w:rsidR="00256885" w:rsidRPr="00527373" w:rsidRDefault="00256885" w:rsidP="00FC329D">
            <w:pPr>
              <w:pStyle w:val="TAH"/>
              <w:rPr>
                <w:rFonts w:eastAsia="맑은 고딕"/>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3CE3F1D3" w14:textId="77777777" w:rsidR="00256885" w:rsidRPr="00527373" w:rsidRDefault="00256885" w:rsidP="00FC329D">
            <w:pPr>
              <w:pStyle w:val="TAL"/>
              <w:rPr>
                <w:rFonts w:eastAsia="맑은 고딕"/>
              </w:rPr>
            </w:pPr>
            <w:r w:rsidRPr="00527373">
              <w:rPr>
                <w:rFonts w:eastAsia="맑은 고딕"/>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0FC10E56"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4FB52E" w14:textId="77777777" w:rsidR="00256885" w:rsidRPr="00527373" w:rsidRDefault="00256885" w:rsidP="00FC329D">
            <w:pPr>
              <w:pStyle w:val="TAC"/>
              <w:rPr>
                <w:rFonts w:eastAsia="맑은 고딕"/>
              </w:rPr>
            </w:pPr>
            <w:r w:rsidRPr="00527373">
              <w:rPr>
                <w:rFonts w:eastAsia="맑은 고딕"/>
              </w:rPr>
              <w:t>-</w:t>
            </w:r>
          </w:p>
        </w:tc>
        <w:tc>
          <w:tcPr>
            <w:tcW w:w="937" w:type="dxa"/>
            <w:gridSpan w:val="2"/>
            <w:tcBorders>
              <w:top w:val="single" w:sz="4" w:space="0" w:color="auto"/>
              <w:left w:val="nil"/>
              <w:bottom w:val="single" w:sz="4" w:space="0" w:color="auto"/>
              <w:right w:val="single" w:sz="4" w:space="0" w:color="auto"/>
            </w:tcBorders>
            <w:vAlign w:val="center"/>
          </w:tcPr>
          <w:p w14:paraId="18E6B1E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43BF0F" w14:textId="77777777" w:rsidR="00256885" w:rsidRPr="00527373" w:rsidRDefault="00256885" w:rsidP="00FC329D">
            <w:pPr>
              <w:pStyle w:val="TAC"/>
              <w:rPr>
                <w:rFonts w:eastAsia="맑은 고딕"/>
              </w:rPr>
            </w:pPr>
            <w:r w:rsidRPr="00527373">
              <w:rPr>
                <w:rFonts w:eastAsia="맑은 고딕"/>
              </w:rPr>
              <w:t>-50</w:t>
            </w:r>
          </w:p>
        </w:tc>
        <w:tc>
          <w:tcPr>
            <w:tcW w:w="749" w:type="dxa"/>
            <w:gridSpan w:val="2"/>
            <w:tcBorders>
              <w:top w:val="single" w:sz="4" w:space="0" w:color="auto"/>
              <w:left w:val="nil"/>
              <w:bottom w:val="single" w:sz="4" w:space="0" w:color="auto"/>
              <w:right w:val="single" w:sz="4" w:space="0" w:color="auto"/>
            </w:tcBorders>
            <w:noWrap/>
            <w:vAlign w:val="center"/>
          </w:tcPr>
          <w:p w14:paraId="7305A1F9" w14:textId="77777777" w:rsidR="00256885" w:rsidRPr="00527373" w:rsidRDefault="00256885" w:rsidP="00FC329D">
            <w:pPr>
              <w:pStyle w:val="TAC"/>
              <w:rPr>
                <w:rFonts w:eastAsia="맑은 고딕"/>
              </w:rPr>
            </w:pPr>
            <w:r w:rsidRPr="00527373">
              <w:rPr>
                <w:rFonts w:eastAsia="맑은 고딕"/>
              </w:rPr>
              <w:t>1</w:t>
            </w:r>
          </w:p>
        </w:tc>
        <w:tc>
          <w:tcPr>
            <w:tcW w:w="1228" w:type="dxa"/>
            <w:gridSpan w:val="2"/>
            <w:tcBorders>
              <w:top w:val="single" w:sz="4" w:space="0" w:color="auto"/>
              <w:left w:val="nil"/>
              <w:bottom w:val="single" w:sz="4" w:space="0" w:color="auto"/>
              <w:right w:val="single" w:sz="4" w:space="0" w:color="auto"/>
            </w:tcBorders>
            <w:noWrap/>
            <w:vAlign w:val="center"/>
          </w:tcPr>
          <w:p w14:paraId="3A23D381" w14:textId="77777777" w:rsidR="00256885" w:rsidRPr="00527373" w:rsidRDefault="00256885" w:rsidP="00FC329D">
            <w:pPr>
              <w:pStyle w:val="TAC"/>
              <w:rPr>
                <w:rFonts w:eastAsia="맑은 고딕"/>
              </w:rPr>
            </w:pPr>
          </w:p>
        </w:tc>
      </w:tr>
      <w:tr w:rsidR="00256885" w:rsidRPr="00527373" w14:paraId="12E8F279" w14:textId="77777777" w:rsidTr="00FC329D">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254EEE8" w14:textId="77777777" w:rsidR="00256885" w:rsidRPr="00527373" w:rsidRDefault="00256885" w:rsidP="00FC329D">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4F5E219B" w14:textId="77777777" w:rsidR="00256885" w:rsidRPr="00527373" w:rsidRDefault="00256885" w:rsidP="00FC329D">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693C23A7" w14:textId="77777777" w:rsidR="00256885" w:rsidRPr="00527373" w:rsidRDefault="00256885" w:rsidP="00FC329D">
            <w:pPr>
              <w:pStyle w:val="TAN"/>
            </w:pPr>
            <w:r w:rsidRPr="00527373">
              <w:rPr>
                <w:kern w:val="2"/>
              </w:rPr>
              <w:t>NOTE 3</w:t>
            </w:r>
            <w:r w:rsidRPr="00527373">
              <w:t>:</w:t>
            </w:r>
            <w:r w:rsidRPr="00527373">
              <w:tab/>
              <w:t>Applicable when co-existence with PHS system operating in 1884.5 -1915.7MHz</w:t>
            </w:r>
          </w:p>
          <w:p w14:paraId="4330B088" w14:textId="77777777" w:rsidR="00256885" w:rsidRPr="00527373" w:rsidRDefault="00256885" w:rsidP="00FC329D">
            <w:pPr>
              <w:pStyle w:val="TAN"/>
            </w:pPr>
            <w:r w:rsidRPr="00527373">
              <w:t>NOTE 4:</w:t>
            </w:r>
            <w:r w:rsidRPr="00527373">
              <w:tab/>
              <w:t>Void.</w:t>
            </w:r>
          </w:p>
          <w:p w14:paraId="3DF13CB4" w14:textId="77777777" w:rsidR="00256885" w:rsidRPr="00527373" w:rsidRDefault="00256885" w:rsidP="00FC329D">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6AB2A36C" w14:textId="77777777" w:rsidR="00256885" w:rsidRPr="00527373" w:rsidRDefault="00256885" w:rsidP="00FC329D">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3464DD" w14:textId="77777777" w:rsidR="00256885" w:rsidRPr="00527373" w:rsidRDefault="00256885" w:rsidP="00FC329D">
            <w:pPr>
              <w:pStyle w:val="TAN"/>
            </w:pPr>
            <w:r w:rsidRPr="00527373">
              <w:t>NOTE 7:</w:t>
            </w:r>
            <w:r w:rsidRPr="00527373">
              <w:tab/>
              <w:t>For these adjacent bands, the emission limit could imply risk of harmful interference to UE(s) operating in the protected operating band.</w:t>
            </w:r>
          </w:p>
          <w:p w14:paraId="0F0E4B14" w14:textId="77777777" w:rsidR="00256885" w:rsidRPr="00527373" w:rsidRDefault="00256885" w:rsidP="00FC329D">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262FB1C" w14:textId="77777777" w:rsidR="00256885" w:rsidRPr="00527373" w:rsidRDefault="00256885" w:rsidP="00FC329D">
            <w:pPr>
              <w:pStyle w:val="TAN"/>
            </w:pPr>
            <w:r w:rsidRPr="00527373">
              <w:t>NOTE 9:</w:t>
            </w:r>
            <w:r w:rsidRPr="00527373">
              <w:tab/>
              <w:t>Applicable when the assigned E-UTRA or NR carrier is confined within 718 MHz and 748 MHz and when the channel bandwidth used is 5 or 10 MHz.</w:t>
            </w:r>
          </w:p>
          <w:p w14:paraId="1A482788" w14:textId="77777777" w:rsidR="00256885" w:rsidRPr="00527373" w:rsidRDefault="00256885" w:rsidP="00FC329D">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D215563" w14:textId="77777777" w:rsidR="00256885" w:rsidRPr="00527373" w:rsidRDefault="00256885" w:rsidP="00FC329D">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D58DA8" w14:textId="77777777" w:rsidR="00256885" w:rsidRPr="00527373" w:rsidRDefault="00256885" w:rsidP="00FC329D">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35A845F1" w14:textId="77777777" w:rsidR="00256885" w:rsidRPr="00527373" w:rsidRDefault="00256885" w:rsidP="00FC329D">
            <w:pPr>
              <w:pStyle w:val="TAN"/>
              <w:rPr>
                <w:rFonts w:eastAsia="MS Mincho"/>
              </w:rPr>
            </w:pPr>
            <w:r w:rsidRPr="00527373">
              <w:t>NOTE 13:</w:t>
            </w:r>
            <w:r w:rsidRPr="00527373">
              <w:tab/>
              <w:t>Void.</w:t>
            </w:r>
          </w:p>
          <w:p w14:paraId="138FF536" w14:textId="77777777" w:rsidR="00256885" w:rsidRPr="00527373" w:rsidRDefault="00256885" w:rsidP="00FC329D">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14BED71C" w14:textId="77777777" w:rsidR="00256885" w:rsidRPr="00527373" w:rsidRDefault="00256885" w:rsidP="00FC329D">
            <w:pPr>
              <w:pStyle w:val="TAN"/>
              <w:rPr>
                <w:rFonts w:eastAsia="MS Mincho"/>
              </w:rPr>
            </w:pPr>
            <w:r w:rsidRPr="00527373">
              <w:t xml:space="preserve">NOTE </w:t>
            </w:r>
            <w:r w:rsidRPr="00527373">
              <w:rPr>
                <w:rFonts w:eastAsia="MS Mincho"/>
              </w:rPr>
              <w:t>15</w:t>
            </w:r>
            <w:r w:rsidRPr="00527373">
              <w:t>:</w:t>
            </w:r>
            <w:r w:rsidRPr="00527373">
              <w:tab/>
              <w:t>Void.</w:t>
            </w:r>
          </w:p>
          <w:p w14:paraId="784F1360" w14:textId="77777777" w:rsidR="00256885" w:rsidRPr="00527373" w:rsidRDefault="00256885" w:rsidP="00FC329D">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CA751A6" w14:textId="77777777" w:rsidR="00256885" w:rsidRPr="00527373" w:rsidRDefault="00256885" w:rsidP="00FC329D">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09F405E1" w14:textId="77777777" w:rsidR="00256885" w:rsidRPr="00527373" w:rsidRDefault="00256885" w:rsidP="00FC329D">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1924188" w14:textId="77777777" w:rsidR="00256885" w:rsidRPr="00527373" w:rsidRDefault="00256885" w:rsidP="00FC329D">
            <w:pPr>
              <w:pStyle w:val="TAN"/>
            </w:pPr>
            <w:r w:rsidRPr="00527373">
              <w:t>NOTE 19:</w:t>
            </w:r>
            <w:r w:rsidRPr="00527373">
              <w:tab/>
              <w:t>Void.</w:t>
            </w:r>
          </w:p>
        </w:tc>
      </w:tr>
    </w:tbl>
    <w:p w14:paraId="0DAACD5F" w14:textId="77777777" w:rsidR="00256885" w:rsidRPr="00527373" w:rsidRDefault="00256885" w:rsidP="00256885"/>
    <w:p w14:paraId="6C957EF0" w14:textId="77777777" w:rsidR="00256885" w:rsidRPr="00527373" w:rsidRDefault="00256885" w:rsidP="00256885">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256885" w:rsidRPr="00527373" w14:paraId="59FF9BD2" w14:textId="77777777" w:rsidTr="00FC329D">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3BDB1" w14:textId="77777777" w:rsidR="00256885" w:rsidRPr="00527373" w:rsidRDefault="00256885" w:rsidP="00FC329D">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6200F68E" w14:textId="77777777" w:rsidR="00256885" w:rsidRPr="00527373" w:rsidRDefault="00256885" w:rsidP="00FC329D">
            <w:pPr>
              <w:pStyle w:val="TAH"/>
              <w:rPr>
                <w:b w:val="0"/>
                <w:bCs/>
              </w:rPr>
            </w:pPr>
            <w:r w:rsidRPr="00527373">
              <w:rPr>
                <w:b w:val="0"/>
                <w:bCs/>
              </w:rPr>
              <w:t xml:space="preserve">Spurious emission </w:t>
            </w:r>
          </w:p>
        </w:tc>
      </w:tr>
      <w:tr w:rsidR="00256885" w:rsidRPr="00527373" w14:paraId="5FED4634" w14:textId="77777777" w:rsidTr="00FC329D">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3E09B941"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hideMark/>
          </w:tcPr>
          <w:p w14:paraId="1614D705" w14:textId="77777777" w:rsidR="00256885" w:rsidRPr="00527373" w:rsidRDefault="00256885" w:rsidP="00FC329D">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38899D94" w14:textId="77777777" w:rsidR="00256885" w:rsidRPr="00527373" w:rsidRDefault="00256885" w:rsidP="00FC329D">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126F0A8A" w14:textId="77777777" w:rsidR="00256885" w:rsidRPr="00527373" w:rsidRDefault="00256885" w:rsidP="00FC329D">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48F40675" w14:textId="77777777" w:rsidR="00256885" w:rsidRPr="00527373" w:rsidRDefault="00256885" w:rsidP="00FC329D">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54A8846E" w14:textId="77777777" w:rsidR="00256885" w:rsidRPr="00527373" w:rsidRDefault="00256885" w:rsidP="00FC329D">
            <w:pPr>
              <w:pStyle w:val="TAH"/>
            </w:pPr>
            <w:r w:rsidRPr="00527373">
              <w:t>NOTE</w:t>
            </w:r>
          </w:p>
        </w:tc>
      </w:tr>
      <w:tr w:rsidR="00256885" w:rsidRPr="00527373" w14:paraId="5A25BEF4" w14:textId="77777777" w:rsidTr="00FC329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CAB155B" w14:textId="77777777" w:rsidR="00256885" w:rsidRPr="00527373" w:rsidRDefault="00256885" w:rsidP="00FC329D">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3A5EFD14" w14:textId="77777777" w:rsidR="00256885" w:rsidRPr="00527373" w:rsidRDefault="00256885" w:rsidP="00FC329D">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691FCADE" w14:textId="77777777" w:rsidR="00256885" w:rsidRPr="00527373" w:rsidRDefault="00256885" w:rsidP="00FC329D">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3B6A85A" w14:textId="77777777" w:rsidR="00256885" w:rsidRPr="00527373" w:rsidRDefault="00256885" w:rsidP="00FC329D">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1654849" w14:textId="77777777" w:rsidR="00256885" w:rsidRPr="00527373" w:rsidRDefault="00256885" w:rsidP="00FC329D">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592C5D9" w14:textId="77777777" w:rsidR="00256885" w:rsidRPr="00527373" w:rsidRDefault="00256885" w:rsidP="00FC329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ABD11EA" w14:textId="77777777" w:rsidR="00256885" w:rsidRPr="00527373" w:rsidRDefault="00256885" w:rsidP="00FC329D">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265100D" w14:textId="77777777" w:rsidR="00256885" w:rsidRPr="00527373" w:rsidRDefault="00256885" w:rsidP="00FC329D">
            <w:pPr>
              <w:pStyle w:val="TAC"/>
            </w:pPr>
          </w:p>
        </w:tc>
      </w:tr>
      <w:tr w:rsidR="00256885" w:rsidRPr="00527373" w14:paraId="08B8E535"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51B769F"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39A2A5C0" w14:textId="77777777" w:rsidR="00256885" w:rsidRPr="00527373" w:rsidRDefault="00256885" w:rsidP="00FC329D">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2FBD977C"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76936A2" w14:textId="77777777" w:rsidR="00256885" w:rsidRPr="00527373" w:rsidRDefault="00256885" w:rsidP="00FC329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3A619C60"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B8D934" w14:textId="77777777" w:rsidR="00256885" w:rsidRPr="00527373" w:rsidRDefault="00256885" w:rsidP="00FC329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77180EC" w14:textId="77777777" w:rsidR="00256885" w:rsidRPr="00527373" w:rsidRDefault="00256885" w:rsidP="00FC329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6BC030" w14:textId="77777777" w:rsidR="00256885" w:rsidRPr="00527373" w:rsidRDefault="00256885" w:rsidP="00FC329D">
            <w:pPr>
              <w:pStyle w:val="TAC"/>
              <w:rPr>
                <w:rFonts w:cs="Arial"/>
                <w:sz w:val="16"/>
                <w:szCs w:val="16"/>
              </w:rPr>
            </w:pPr>
            <w:r w:rsidRPr="00527373">
              <w:rPr>
                <w:rFonts w:cs="Arial"/>
                <w:sz w:val="16"/>
                <w:szCs w:val="16"/>
              </w:rPr>
              <w:t>2</w:t>
            </w:r>
          </w:p>
        </w:tc>
      </w:tr>
      <w:tr w:rsidR="00256885" w:rsidRPr="00527373" w14:paraId="47F15C15" w14:textId="77777777" w:rsidTr="00FC329D">
        <w:trPr>
          <w:gridAfter w:val="2"/>
          <w:wAfter w:w="152" w:type="dxa"/>
          <w:trHeight w:val="188"/>
          <w:jc w:val="center"/>
        </w:trPr>
        <w:tc>
          <w:tcPr>
            <w:tcW w:w="1629" w:type="dxa"/>
            <w:gridSpan w:val="2"/>
            <w:tcBorders>
              <w:left w:val="single" w:sz="4" w:space="0" w:color="auto"/>
              <w:right w:val="single" w:sz="4" w:space="0" w:color="auto"/>
            </w:tcBorders>
          </w:tcPr>
          <w:p w14:paraId="383DC7B8" w14:textId="77777777" w:rsidR="00256885" w:rsidRPr="00527373" w:rsidRDefault="00256885" w:rsidP="00FC329D">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3523B0CA" w14:textId="77777777" w:rsidR="00256885" w:rsidRPr="00527373" w:rsidRDefault="00256885" w:rsidP="00FC329D">
            <w:pPr>
              <w:pStyle w:val="TAL"/>
              <w:rPr>
                <w:rFonts w:cs="Arial"/>
                <w:color w:val="000000"/>
                <w:szCs w:val="18"/>
              </w:rPr>
            </w:pPr>
            <w:r w:rsidRPr="00527373">
              <w:rPr>
                <w:rFonts w:cs="Arial"/>
                <w:color w:val="000000"/>
                <w:szCs w:val="18"/>
              </w:rPr>
              <w:t>E-UTRA Band 7, 31, 41, 72, 73</w:t>
            </w:r>
          </w:p>
          <w:p w14:paraId="35421225" w14:textId="77777777" w:rsidR="00256885" w:rsidRPr="00527373" w:rsidRDefault="00256885" w:rsidP="00FC329D">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42BEEA56"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130B75D"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4F7479F"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D837AA1"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041A21" w14:textId="77777777" w:rsidR="00256885" w:rsidRPr="00527373" w:rsidRDefault="00256885" w:rsidP="00FC329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206B1AD7" w14:textId="77777777" w:rsidR="00256885" w:rsidRPr="00527373" w:rsidRDefault="00256885" w:rsidP="00FC329D">
            <w:pPr>
              <w:pStyle w:val="TAC"/>
              <w:rPr>
                <w:rFonts w:cs="Arial"/>
                <w:sz w:val="16"/>
                <w:szCs w:val="16"/>
              </w:rPr>
            </w:pPr>
          </w:p>
        </w:tc>
      </w:tr>
      <w:tr w:rsidR="00256885" w:rsidRPr="00527373" w14:paraId="1D24A60C" w14:textId="77777777" w:rsidTr="00FC329D">
        <w:trPr>
          <w:gridAfter w:val="2"/>
          <w:wAfter w:w="152" w:type="dxa"/>
          <w:trHeight w:val="188"/>
          <w:jc w:val="center"/>
        </w:trPr>
        <w:tc>
          <w:tcPr>
            <w:tcW w:w="1629" w:type="dxa"/>
            <w:gridSpan w:val="2"/>
            <w:tcBorders>
              <w:left w:val="single" w:sz="4" w:space="0" w:color="auto"/>
              <w:right w:val="single" w:sz="4" w:space="0" w:color="auto"/>
            </w:tcBorders>
            <w:vAlign w:val="center"/>
          </w:tcPr>
          <w:p w14:paraId="11667164"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tcPr>
          <w:p w14:paraId="2218C20D" w14:textId="77777777" w:rsidR="00256885" w:rsidRPr="00527373" w:rsidRDefault="00256885" w:rsidP="00FC329D">
            <w:pPr>
              <w:pStyle w:val="TAL"/>
              <w:rPr>
                <w:rFonts w:cs="Arial"/>
                <w:color w:val="000000"/>
                <w:szCs w:val="18"/>
              </w:rPr>
            </w:pPr>
            <w:r w:rsidRPr="00527373">
              <w:rPr>
                <w:rFonts w:cs="Arial"/>
                <w:color w:val="000000"/>
                <w:szCs w:val="18"/>
              </w:rPr>
              <w:t>E-UTRA Band 42, 52</w:t>
            </w:r>
          </w:p>
          <w:p w14:paraId="2AD93375" w14:textId="77777777" w:rsidR="00256885" w:rsidRPr="00527373" w:rsidRDefault="00256885" w:rsidP="00FC329D">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6997D4F6"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D1C9D2"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3838B6"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6E4532C"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00576EAE" w14:textId="77777777" w:rsidR="00256885" w:rsidRPr="00527373" w:rsidRDefault="00256885" w:rsidP="00FC329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53DC112" w14:textId="77777777" w:rsidR="00256885" w:rsidRPr="00527373" w:rsidRDefault="00256885" w:rsidP="00FC329D">
            <w:pPr>
              <w:pStyle w:val="TAC"/>
              <w:rPr>
                <w:rFonts w:cs="Arial"/>
                <w:sz w:val="16"/>
                <w:szCs w:val="16"/>
              </w:rPr>
            </w:pPr>
            <w:r w:rsidRPr="00527373">
              <w:rPr>
                <w:rFonts w:cs="Arial"/>
                <w:color w:val="000000"/>
                <w:szCs w:val="18"/>
              </w:rPr>
              <w:t>2</w:t>
            </w:r>
          </w:p>
        </w:tc>
      </w:tr>
      <w:tr w:rsidR="00256885" w:rsidRPr="00527373" w14:paraId="3F921DD1" w14:textId="77777777" w:rsidTr="00FC329D">
        <w:trPr>
          <w:gridAfter w:val="2"/>
          <w:wAfter w:w="152" w:type="dxa"/>
          <w:trHeight w:val="188"/>
          <w:jc w:val="center"/>
        </w:trPr>
        <w:tc>
          <w:tcPr>
            <w:tcW w:w="1629" w:type="dxa"/>
            <w:gridSpan w:val="2"/>
            <w:tcBorders>
              <w:left w:val="single" w:sz="4" w:space="0" w:color="auto"/>
              <w:right w:val="single" w:sz="4" w:space="0" w:color="auto"/>
            </w:tcBorders>
            <w:vAlign w:val="center"/>
          </w:tcPr>
          <w:p w14:paraId="2202E40E"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tcPr>
          <w:p w14:paraId="63F3A611" w14:textId="77777777" w:rsidR="00256885" w:rsidRPr="00527373" w:rsidRDefault="00256885" w:rsidP="00FC329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536CC7B" w14:textId="77777777" w:rsidR="00256885" w:rsidRPr="00527373" w:rsidRDefault="00256885" w:rsidP="00FC329D">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724F54DC"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8777561" w14:textId="77777777" w:rsidR="00256885" w:rsidRPr="00527373" w:rsidRDefault="00256885" w:rsidP="00FC329D">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49DEF503" w14:textId="77777777" w:rsidR="00256885" w:rsidRPr="00527373" w:rsidRDefault="00256885" w:rsidP="00FC329D">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096A47B7" w14:textId="77777777" w:rsidR="00256885" w:rsidRPr="00527373" w:rsidRDefault="00256885" w:rsidP="00FC329D">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4D4DDFDE" w14:textId="77777777" w:rsidR="00256885" w:rsidRPr="00527373" w:rsidRDefault="00256885" w:rsidP="00FC329D">
            <w:pPr>
              <w:pStyle w:val="TAC"/>
              <w:rPr>
                <w:rFonts w:cs="Arial"/>
                <w:sz w:val="16"/>
                <w:szCs w:val="16"/>
              </w:rPr>
            </w:pPr>
            <w:r w:rsidRPr="00527373">
              <w:rPr>
                <w:rFonts w:cs="Arial"/>
                <w:color w:val="000000"/>
                <w:szCs w:val="18"/>
              </w:rPr>
              <w:t>5, 17</w:t>
            </w:r>
          </w:p>
        </w:tc>
      </w:tr>
      <w:tr w:rsidR="00256885" w:rsidRPr="00527373" w14:paraId="4ACE0652"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38EB06B"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tcPr>
          <w:p w14:paraId="7412DC5F" w14:textId="77777777" w:rsidR="00256885" w:rsidRPr="00527373" w:rsidRDefault="00256885" w:rsidP="00FC329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29D311C" w14:textId="77777777" w:rsidR="00256885" w:rsidRPr="00527373" w:rsidRDefault="00256885" w:rsidP="00FC329D">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3371B7BE"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A2D32F" w14:textId="77777777" w:rsidR="00256885" w:rsidRPr="00527373" w:rsidRDefault="00256885" w:rsidP="00FC329D">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7D8C7FC5" w14:textId="77777777" w:rsidR="00256885" w:rsidRPr="00527373" w:rsidRDefault="00256885" w:rsidP="00FC329D">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120EB6A2" w14:textId="77777777" w:rsidR="00256885" w:rsidRPr="00527373" w:rsidRDefault="00256885" w:rsidP="00FC329D">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59812750" w14:textId="77777777" w:rsidR="00256885" w:rsidRPr="00527373" w:rsidRDefault="00256885" w:rsidP="00FC329D">
            <w:pPr>
              <w:pStyle w:val="TAC"/>
              <w:rPr>
                <w:rFonts w:cs="Arial"/>
                <w:sz w:val="16"/>
                <w:szCs w:val="16"/>
              </w:rPr>
            </w:pPr>
            <w:r w:rsidRPr="00527373">
              <w:rPr>
                <w:rFonts w:cs="Arial"/>
                <w:color w:val="000000"/>
                <w:szCs w:val="18"/>
              </w:rPr>
              <w:t>14</w:t>
            </w:r>
          </w:p>
        </w:tc>
      </w:tr>
      <w:tr w:rsidR="00256885" w:rsidRPr="00527373" w14:paraId="3764E261" w14:textId="77777777" w:rsidTr="00FC329D">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CD564F5" w14:textId="77777777" w:rsidR="00256885" w:rsidRPr="00527373" w:rsidRDefault="00256885" w:rsidP="00FC329D">
            <w:pPr>
              <w:pStyle w:val="TAH"/>
              <w:rPr>
                <w:rFonts w:eastAsia="맑은 고딕"/>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018EFDCC" w14:textId="77777777" w:rsidR="00256885" w:rsidRPr="00527373" w:rsidRDefault="00256885" w:rsidP="00FC329D">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65AB3913"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4B9700F"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0CD2CF"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BFFFD48" w14:textId="77777777" w:rsidR="00256885" w:rsidRPr="00527373" w:rsidRDefault="00256885" w:rsidP="00FC329D">
            <w:pPr>
              <w:pStyle w:val="TAC"/>
              <w:rPr>
                <w:rFonts w:eastAsia="맑은 고딕"/>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6A481D5" w14:textId="77777777" w:rsidR="00256885" w:rsidRPr="00527373" w:rsidRDefault="00256885" w:rsidP="00FC329D">
            <w:pPr>
              <w:pStyle w:val="TAC"/>
              <w:rPr>
                <w:rFonts w:eastAsia="맑은 고딕"/>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0159794" w14:textId="77777777" w:rsidR="00256885" w:rsidRPr="00527373" w:rsidRDefault="00256885" w:rsidP="00FC329D">
            <w:pPr>
              <w:pStyle w:val="TAC"/>
              <w:rPr>
                <w:rFonts w:eastAsia="맑은 고딕"/>
              </w:rPr>
            </w:pPr>
            <w:r w:rsidRPr="00527373">
              <w:rPr>
                <w:rFonts w:cs="Arial"/>
                <w:color w:val="000000"/>
                <w:szCs w:val="18"/>
              </w:rPr>
              <w:t> </w:t>
            </w:r>
          </w:p>
        </w:tc>
      </w:tr>
      <w:tr w:rsidR="00256885" w:rsidRPr="00527373" w14:paraId="69429CEE"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44D865F"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center"/>
          </w:tcPr>
          <w:p w14:paraId="1D28A9E7" w14:textId="77777777" w:rsidR="00256885" w:rsidRPr="00527373" w:rsidRDefault="00256885" w:rsidP="00FC329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C0AD005" w14:textId="77777777" w:rsidR="00256885" w:rsidRPr="00527373" w:rsidRDefault="00256885" w:rsidP="00FC329D">
            <w:pPr>
              <w:pStyle w:val="TAC"/>
              <w:rPr>
                <w:rFonts w:eastAsia="맑은 고딕"/>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05DB2623"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352C9C8" w14:textId="77777777" w:rsidR="00256885" w:rsidRPr="00527373" w:rsidRDefault="00256885" w:rsidP="00FC329D">
            <w:pPr>
              <w:pStyle w:val="TAC"/>
              <w:rPr>
                <w:rFonts w:eastAsia="맑은 고딕"/>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5A13D8EB" w14:textId="77777777" w:rsidR="00256885" w:rsidRPr="00527373" w:rsidRDefault="00256885" w:rsidP="00FC329D">
            <w:pPr>
              <w:pStyle w:val="TAC"/>
              <w:rPr>
                <w:rFonts w:eastAsia="맑은 고딕"/>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4675925A" w14:textId="77777777" w:rsidR="00256885" w:rsidRPr="00527373" w:rsidRDefault="00256885" w:rsidP="00FC329D">
            <w:pPr>
              <w:pStyle w:val="TAC"/>
              <w:rPr>
                <w:rFonts w:eastAsia="맑은 고딕"/>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77C5E83" w14:textId="77777777" w:rsidR="00256885" w:rsidRPr="00527373" w:rsidRDefault="00256885" w:rsidP="00FC329D">
            <w:pPr>
              <w:pStyle w:val="TAC"/>
              <w:rPr>
                <w:rFonts w:eastAsia="맑은 고딕"/>
              </w:rPr>
            </w:pPr>
            <w:r w:rsidRPr="00527373">
              <w:rPr>
                <w:rFonts w:cs="Arial"/>
                <w:color w:val="000000"/>
                <w:szCs w:val="18"/>
              </w:rPr>
              <w:t>5, 8</w:t>
            </w:r>
          </w:p>
        </w:tc>
      </w:tr>
      <w:tr w:rsidR="00256885" w:rsidRPr="00527373" w14:paraId="2A7CF4C1"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B8B5265"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center"/>
          </w:tcPr>
          <w:p w14:paraId="6AE4B0CD" w14:textId="77777777" w:rsidR="00256885" w:rsidRPr="00527373" w:rsidRDefault="00256885" w:rsidP="00FC329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25F8695" w14:textId="77777777" w:rsidR="00256885" w:rsidRPr="00527373" w:rsidRDefault="00256885" w:rsidP="00FC329D">
            <w:pPr>
              <w:pStyle w:val="TAC"/>
              <w:rPr>
                <w:rFonts w:eastAsia="맑은 고딕"/>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05BAE15E"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D648174" w14:textId="77777777" w:rsidR="00256885" w:rsidRPr="00527373" w:rsidRDefault="00256885" w:rsidP="00FC329D">
            <w:pPr>
              <w:pStyle w:val="TAC"/>
              <w:rPr>
                <w:rFonts w:eastAsia="맑은 고딕"/>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43C722B8" w14:textId="77777777" w:rsidR="00256885" w:rsidRPr="00527373" w:rsidRDefault="00256885" w:rsidP="00FC329D">
            <w:pPr>
              <w:pStyle w:val="TAC"/>
              <w:rPr>
                <w:rFonts w:eastAsia="맑은 고딕"/>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498BD61E" w14:textId="77777777" w:rsidR="00256885" w:rsidRPr="00527373" w:rsidRDefault="00256885" w:rsidP="00FC329D">
            <w:pPr>
              <w:pStyle w:val="TAC"/>
              <w:rPr>
                <w:rFonts w:eastAsia="맑은 고딕"/>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14A21E9C" w14:textId="77777777" w:rsidR="00256885" w:rsidRPr="00527373" w:rsidRDefault="00256885" w:rsidP="00FC329D">
            <w:pPr>
              <w:pStyle w:val="TAC"/>
              <w:rPr>
                <w:rFonts w:eastAsia="맑은 고딕"/>
              </w:rPr>
            </w:pPr>
            <w:r w:rsidRPr="00527373">
              <w:rPr>
                <w:rFonts w:cs="Arial"/>
                <w:color w:val="000000"/>
                <w:szCs w:val="18"/>
              </w:rPr>
              <w:t>5, 7, 8</w:t>
            </w:r>
          </w:p>
        </w:tc>
      </w:tr>
      <w:tr w:rsidR="00256885" w:rsidRPr="00527373" w14:paraId="5DFB8713"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6C65ECA"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32F3A95" w14:textId="77777777" w:rsidR="00256885" w:rsidRPr="00527373" w:rsidRDefault="00256885" w:rsidP="00FC329D">
            <w:pPr>
              <w:pStyle w:val="TAL"/>
              <w:rPr>
                <w:rFonts w:eastAsia="맑은 고딕"/>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5E73FBE" w14:textId="77777777" w:rsidR="00256885" w:rsidRPr="00527373" w:rsidRDefault="00256885" w:rsidP="00FC329D">
            <w:pPr>
              <w:pStyle w:val="TAC"/>
              <w:rPr>
                <w:rFonts w:eastAsia="맑은 고딕"/>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23853F28"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D4A0EC" w14:textId="77777777" w:rsidR="00256885" w:rsidRPr="00527373" w:rsidRDefault="00256885" w:rsidP="00FC329D">
            <w:pPr>
              <w:pStyle w:val="TAC"/>
              <w:rPr>
                <w:rFonts w:eastAsia="맑은 고딕"/>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7D2E4AD5" w14:textId="77777777" w:rsidR="00256885" w:rsidRPr="00527373" w:rsidRDefault="00256885" w:rsidP="00FC329D">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73F9CA0F" w14:textId="77777777" w:rsidR="00256885" w:rsidRPr="00527373" w:rsidRDefault="00256885" w:rsidP="00FC329D">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50C984E1" w14:textId="77777777" w:rsidR="00256885" w:rsidRPr="00527373" w:rsidRDefault="00256885" w:rsidP="00FC329D">
            <w:pPr>
              <w:pStyle w:val="TAC"/>
              <w:rPr>
                <w:rFonts w:eastAsia="맑은 고딕"/>
              </w:rPr>
            </w:pPr>
            <w:r w:rsidRPr="00527373">
              <w:rPr>
                <w:rFonts w:cs="Arial"/>
                <w:color w:val="000000"/>
                <w:szCs w:val="18"/>
              </w:rPr>
              <w:t>5, 7, 8</w:t>
            </w:r>
          </w:p>
        </w:tc>
      </w:tr>
      <w:tr w:rsidR="00256885" w:rsidRPr="00527373" w14:paraId="20B38F19" w14:textId="77777777" w:rsidTr="00FC329D">
        <w:trPr>
          <w:gridAfter w:val="2"/>
          <w:wAfter w:w="152" w:type="dxa"/>
          <w:trHeight w:val="188"/>
          <w:jc w:val="center"/>
        </w:trPr>
        <w:tc>
          <w:tcPr>
            <w:tcW w:w="1629" w:type="dxa"/>
            <w:gridSpan w:val="2"/>
            <w:vMerge w:val="restart"/>
            <w:tcBorders>
              <w:left w:val="single" w:sz="4" w:space="0" w:color="auto"/>
              <w:right w:val="single" w:sz="4" w:space="0" w:color="auto"/>
            </w:tcBorders>
          </w:tcPr>
          <w:p w14:paraId="1579CDDB" w14:textId="77777777" w:rsidR="00256885" w:rsidRPr="00527373" w:rsidRDefault="00256885" w:rsidP="00FC329D">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7CDAF7E3" w14:textId="77777777" w:rsidR="00256885" w:rsidRPr="00527373" w:rsidRDefault="00256885" w:rsidP="00FC329D">
            <w:pPr>
              <w:pStyle w:val="TAL"/>
            </w:pPr>
            <w:r w:rsidRPr="00527373">
              <w:rPr>
                <w:rFonts w:eastAsia="맑은 고딕"/>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7764BB8B" w14:textId="77777777" w:rsidR="00256885" w:rsidRPr="00527373" w:rsidRDefault="00256885" w:rsidP="00FC329D">
            <w:pPr>
              <w:pStyle w:val="TAC"/>
              <w:rPr>
                <w:rFonts w:cs="Arial"/>
                <w:sz w:val="16"/>
                <w:szCs w:val="16"/>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7BBBE7" w14:textId="77777777" w:rsidR="00256885" w:rsidRPr="00527373" w:rsidRDefault="00256885" w:rsidP="00FC329D">
            <w:pPr>
              <w:pStyle w:val="TAC"/>
              <w:rPr>
                <w:rFonts w:cs="Arial"/>
                <w:sz w:val="16"/>
                <w:szCs w:val="16"/>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1BE4893A" w14:textId="77777777" w:rsidR="00256885" w:rsidRPr="00527373" w:rsidRDefault="00256885" w:rsidP="00FC329D">
            <w:pPr>
              <w:pStyle w:val="TAC"/>
              <w:rPr>
                <w:rFonts w:cs="Arial"/>
                <w:sz w:val="16"/>
                <w:szCs w:val="16"/>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97136BC" w14:textId="77777777" w:rsidR="00256885" w:rsidRPr="00527373" w:rsidRDefault="00256885" w:rsidP="00FC329D">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74D9AC4" w14:textId="77777777" w:rsidR="00256885" w:rsidRPr="00527373" w:rsidRDefault="00256885" w:rsidP="00FC329D">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737548D" w14:textId="77777777" w:rsidR="00256885" w:rsidRPr="00527373" w:rsidRDefault="00256885" w:rsidP="00FC329D">
            <w:pPr>
              <w:pStyle w:val="TAC"/>
              <w:rPr>
                <w:rFonts w:cs="Arial"/>
                <w:sz w:val="16"/>
                <w:szCs w:val="16"/>
              </w:rPr>
            </w:pPr>
          </w:p>
        </w:tc>
      </w:tr>
      <w:tr w:rsidR="00256885" w:rsidRPr="00527373" w14:paraId="49B61959"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3857EE3"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tcPr>
          <w:p w14:paraId="536184E8" w14:textId="77777777" w:rsidR="00256885" w:rsidRPr="00527373" w:rsidRDefault="00256885" w:rsidP="00FC329D">
            <w:pPr>
              <w:pStyle w:val="TAL"/>
            </w:pPr>
            <w:r w:rsidRPr="00527373">
              <w:rPr>
                <w:rFonts w:eastAsia="맑은 고딕"/>
              </w:rPr>
              <w:t>Frequency range</w:t>
            </w:r>
          </w:p>
        </w:tc>
        <w:tc>
          <w:tcPr>
            <w:tcW w:w="930" w:type="dxa"/>
            <w:gridSpan w:val="5"/>
            <w:tcBorders>
              <w:top w:val="single" w:sz="4" w:space="0" w:color="auto"/>
              <w:left w:val="nil"/>
              <w:bottom w:val="single" w:sz="4" w:space="0" w:color="auto"/>
              <w:right w:val="single" w:sz="4" w:space="0" w:color="auto"/>
            </w:tcBorders>
          </w:tcPr>
          <w:p w14:paraId="5F34AC32" w14:textId="77777777" w:rsidR="00256885" w:rsidRPr="00527373" w:rsidRDefault="00256885" w:rsidP="00FC329D">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02BED3EF" w14:textId="77777777" w:rsidR="00256885" w:rsidRPr="00527373" w:rsidRDefault="00256885" w:rsidP="00FC329D">
            <w:pPr>
              <w:pStyle w:val="TAC"/>
              <w:rPr>
                <w:rFonts w:cs="Arial"/>
                <w:sz w:val="16"/>
                <w:szCs w:val="16"/>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tcPr>
          <w:p w14:paraId="6DD51C29" w14:textId="77777777" w:rsidR="00256885" w:rsidRPr="00527373" w:rsidRDefault="00256885" w:rsidP="00FC329D">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23A654C6" w14:textId="77777777" w:rsidR="00256885" w:rsidRPr="00527373" w:rsidRDefault="00256885" w:rsidP="00FC329D">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3F0EEE7F" w14:textId="77777777" w:rsidR="00256885" w:rsidRPr="00527373" w:rsidRDefault="00256885" w:rsidP="00FC329D">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3AE04B50" w14:textId="77777777" w:rsidR="00256885" w:rsidRPr="00527373" w:rsidRDefault="00256885" w:rsidP="00FC329D">
            <w:pPr>
              <w:pStyle w:val="TAC"/>
              <w:rPr>
                <w:rFonts w:cs="Arial"/>
                <w:sz w:val="16"/>
                <w:szCs w:val="16"/>
              </w:rPr>
            </w:pPr>
            <w:r w:rsidRPr="00527373">
              <w:t>5, 8</w:t>
            </w:r>
          </w:p>
        </w:tc>
      </w:tr>
      <w:tr w:rsidR="00256885" w:rsidRPr="00527373" w14:paraId="79193868" w14:textId="77777777" w:rsidTr="00FC329D">
        <w:trPr>
          <w:gridAfter w:val="2"/>
          <w:wAfter w:w="152" w:type="dxa"/>
          <w:trHeight w:val="77"/>
          <w:jc w:val="center"/>
        </w:trPr>
        <w:tc>
          <w:tcPr>
            <w:tcW w:w="1629" w:type="dxa"/>
            <w:gridSpan w:val="2"/>
            <w:tcBorders>
              <w:left w:val="single" w:sz="4" w:space="0" w:color="auto"/>
              <w:right w:val="single" w:sz="4" w:space="0" w:color="auto"/>
            </w:tcBorders>
          </w:tcPr>
          <w:p w14:paraId="69F74AA3" w14:textId="77777777" w:rsidR="00256885" w:rsidRPr="00527373" w:rsidRDefault="00256885" w:rsidP="00FC329D">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4EF75137" w14:textId="77777777" w:rsidR="00256885" w:rsidRPr="00527373" w:rsidRDefault="00256885" w:rsidP="00FC329D">
            <w:pPr>
              <w:pStyle w:val="TAL"/>
            </w:pPr>
            <w:r w:rsidRPr="00527373">
              <w:rPr>
                <w:rFonts w:cs="Arial"/>
                <w:color w:val="000000"/>
                <w:szCs w:val="18"/>
              </w:rPr>
              <w:t xml:space="preserve">E-UTRA </w:t>
            </w:r>
            <w:proofErr w:type="gramStart"/>
            <w:r w:rsidRPr="00527373">
              <w:rPr>
                <w:rFonts w:cs="Arial"/>
                <w:color w:val="000000"/>
                <w:szCs w:val="18"/>
              </w:rPr>
              <w:t>Band  5</w:t>
            </w:r>
            <w:proofErr w:type="gramEnd"/>
            <w:r w:rsidRPr="00527373">
              <w:rPr>
                <w:rFonts w:cs="Arial"/>
                <w:color w:val="000000"/>
                <w:szCs w:val="18"/>
              </w:rPr>
              <w:t>, 7, 8, 18, 19, 26, 28,  41</w:t>
            </w:r>
          </w:p>
        </w:tc>
        <w:tc>
          <w:tcPr>
            <w:tcW w:w="930" w:type="dxa"/>
            <w:gridSpan w:val="5"/>
            <w:tcBorders>
              <w:top w:val="single" w:sz="4" w:space="0" w:color="auto"/>
              <w:left w:val="nil"/>
              <w:bottom w:val="single" w:sz="4" w:space="0" w:color="auto"/>
              <w:right w:val="single" w:sz="4" w:space="0" w:color="auto"/>
            </w:tcBorders>
            <w:vAlign w:val="center"/>
          </w:tcPr>
          <w:p w14:paraId="00F38A71" w14:textId="77777777" w:rsidR="00256885" w:rsidRPr="00527373" w:rsidRDefault="00256885" w:rsidP="00FC329D">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A12D444" w14:textId="77777777" w:rsidR="00256885" w:rsidRPr="00527373" w:rsidRDefault="00256885" w:rsidP="00FC329D">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F65E58E" w14:textId="77777777" w:rsidR="00256885" w:rsidRPr="00527373" w:rsidRDefault="00256885" w:rsidP="00FC329D">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3246E69" w14:textId="77777777" w:rsidR="00256885" w:rsidRPr="00527373" w:rsidRDefault="00256885" w:rsidP="00FC329D">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7AC9102" w14:textId="77777777" w:rsidR="00256885" w:rsidRPr="00527373" w:rsidRDefault="00256885" w:rsidP="00FC329D">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243AB8F" w14:textId="77777777" w:rsidR="00256885" w:rsidRPr="00527373" w:rsidRDefault="00256885" w:rsidP="00FC329D">
            <w:pPr>
              <w:pStyle w:val="TAC"/>
            </w:pPr>
          </w:p>
        </w:tc>
      </w:tr>
      <w:tr w:rsidR="00256885" w:rsidRPr="00527373" w14:paraId="00CF8ED3" w14:textId="77777777" w:rsidTr="00FC329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795D51C" w14:textId="77777777" w:rsidR="00256885" w:rsidRPr="00527373" w:rsidRDefault="00256885" w:rsidP="00FC329D">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2A1D7029" w14:textId="77777777" w:rsidR="00256885" w:rsidRPr="00527373" w:rsidRDefault="00256885" w:rsidP="00FC329D">
            <w:pPr>
              <w:pStyle w:val="TAL"/>
            </w:pPr>
            <w:r w:rsidRPr="00527373">
              <w:t>E-UTRA Band 42, 48</w:t>
            </w:r>
          </w:p>
          <w:p w14:paraId="46649854" w14:textId="77777777" w:rsidR="00256885" w:rsidRPr="00527373" w:rsidRDefault="00256885" w:rsidP="00FC329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C34BAA4"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E8DD2D" w14:textId="77777777" w:rsidR="00256885" w:rsidRPr="00527373" w:rsidRDefault="00256885" w:rsidP="00FC329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979D8A5"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2790EDB" w14:textId="77777777" w:rsidR="00256885" w:rsidRPr="00527373" w:rsidRDefault="00256885" w:rsidP="00FC329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3BA406" w14:textId="77777777" w:rsidR="00256885" w:rsidRPr="00527373" w:rsidRDefault="00256885" w:rsidP="00FC329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0106A6C" w14:textId="77777777" w:rsidR="00256885" w:rsidRPr="00527373" w:rsidRDefault="00256885" w:rsidP="00FC329D">
            <w:pPr>
              <w:pStyle w:val="TAC"/>
            </w:pPr>
          </w:p>
        </w:tc>
      </w:tr>
      <w:tr w:rsidR="00256885" w:rsidRPr="00527373" w14:paraId="616E4C5B"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5A6E31C"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tcPr>
          <w:p w14:paraId="5E637453" w14:textId="77777777" w:rsidR="00256885" w:rsidRPr="00527373" w:rsidRDefault="00256885" w:rsidP="00FC329D">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28728093"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BBB5ADF" w14:textId="77777777" w:rsidR="00256885" w:rsidRPr="00527373" w:rsidRDefault="00256885" w:rsidP="00FC329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D9A042F"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89F83D9" w14:textId="77777777" w:rsidR="00256885" w:rsidRPr="00527373" w:rsidRDefault="00256885" w:rsidP="00FC329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A91F094" w14:textId="77777777" w:rsidR="00256885" w:rsidRPr="00527373" w:rsidRDefault="00256885" w:rsidP="00FC329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BC721F3" w14:textId="77777777" w:rsidR="00256885" w:rsidRPr="00527373" w:rsidRDefault="00256885" w:rsidP="00FC329D">
            <w:pPr>
              <w:pStyle w:val="TAC"/>
            </w:pPr>
            <w:r w:rsidRPr="00527373">
              <w:t>2</w:t>
            </w:r>
          </w:p>
        </w:tc>
      </w:tr>
      <w:tr w:rsidR="00256885" w:rsidRPr="00527373" w14:paraId="0B31BFA4" w14:textId="77777777" w:rsidTr="00FC329D">
        <w:trPr>
          <w:gridAfter w:val="2"/>
          <w:wAfter w:w="152" w:type="dxa"/>
          <w:trHeight w:val="188"/>
          <w:jc w:val="center"/>
        </w:trPr>
        <w:tc>
          <w:tcPr>
            <w:tcW w:w="1629" w:type="dxa"/>
            <w:gridSpan w:val="2"/>
            <w:vMerge w:val="restart"/>
            <w:tcBorders>
              <w:left w:val="single" w:sz="4" w:space="0" w:color="auto"/>
              <w:right w:val="single" w:sz="4" w:space="0" w:color="auto"/>
            </w:tcBorders>
          </w:tcPr>
          <w:p w14:paraId="5F741A2B" w14:textId="77777777" w:rsidR="00256885" w:rsidRPr="00527373" w:rsidRDefault="00256885" w:rsidP="00FC329D">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041CDF08" w14:textId="77777777" w:rsidR="00256885" w:rsidRPr="00527373" w:rsidRDefault="00256885" w:rsidP="00FC329D">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62A4EF99" w14:textId="77777777" w:rsidR="00256885" w:rsidRPr="00527373" w:rsidRDefault="00256885" w:rsidP="00FC329D">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88BB89" w14:textId="77777777" w:rsidR="00256885" w:rsidRPr="00527373" w:rsidRDefault="00256885" w:rsidP="00FC329D">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48F79BE" w14:textId="77777777" w:rsidR="00256885" w:rsidRPr="00527373" w:rsidRDefault="00256885" w:rsidP="00FC329D">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F3E5B59" w14:textId="77777777" w:rsidR="00256885" w:rsidRPr="00527373" w:rsidRDefault="00256885" w:rsidP="00FC329D">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6431955" w14:textId="77777777" w:rsidR="00256885" w:rsidRPr="00527373" w:rsidRDefault="00256885" w:rsidP="00FC329D">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72FADF7" w14:textId="77777777" w:rsidR="00256885" w:rsidRPr="00527373" w:rsidRDefault="00256885" w:rsidP="00FC329D">
            <w:pPr>
              <w:pStyle w:val="TAC"/>
              <w:rPr>
                <w:rFonts w:cs="Arial"/>
                <w:sz w:val="16"/>
                <w:szCs w:val="16"/>
              </w:rPr>
            </w:pPr>
          </w:p>
        </w:tc>
      </w:tr>
      <w:tr w:rsidR="00256885" w:rsidRPr="00527373" w14:paraId="6474CF7D"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E91A111"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center"/>
          </w:tcPr>
          <w:p w14:paraId="03DCBC48" w14:textId="77777777" w:rsidR="00256885" w:rsidRPr="00527373" w:rsidRDefault="00256885" w:rsidP="00FC329D">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462FC4FD"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1A4E58B"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E06D1DA"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6AD4F32"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C3F114" w14:textId="77777777" w:rsidR="00256885" w:rsidRPr="00527373" w:rsidRDefault="00256885" w:rsidP="00FC329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0463C9" w14:textId="77777777" w:rsidR="00256885" w:rsidRPr="00527373" w:rsidRDefault="00256885" w:rsidP="00FC329D">
            <w:pPr>
              <w:pStyle w:val="TAC"/>
              <w:rPr>
                <w:rFonts w:cs="Arial"/>
                <w:sz w:val="16"/>
                <w:szCs w:val="16"/>
              </w:rPr>
            </w:pPr>
            <w:r w:rsidRPr="00527373">
              <w:rPr>
                <w:rFonts w:cs="Arial"/>
                <w:color w:val="000000"/>
                <w:szCs w:val="18"/>
              </w:rPr>
              <w:t>5</w:t>
            </w:r>
          </w:p>
        </w:tc>
      </w:tr>
      <w:tr w:rsidR="00256885" w:rsidRPr="00527373" w14:paraId="5141C5E0" w14:textId="77777777" w:rsidTr="00FC329D">
        <w:trPr>
          <w:gridAfter w:val="2"/>
          <w:wAfter w:w="152" w:type="dxa"/>
          <w:trHeight w:val="77"/>
          <w:jc w:val="center"/>
        </w:trPr>
        <w:tc>
          <w:tcPr>
            <w:tcW w:w="1629" w:type="dxa"/>
            <w:gridSpan w:val="2"/>
            <w:vMerge w:val="restart"/>
            <w:tcBorders>
              <w:left w:val="single" w:sz="4" w:space="0" w:color="auto"/>
              <w:right w:val="single" w:sz="4" w:space="0" w:color="auto"/>
            </w:tcBorders>
          </w:tcPr>
          <w:p w14:paraId="7048D476" w14:textId="77777777" w:rsidR="00256885" w:rsidRPr="00527373" w:rsidRDefault="00256885" w:rsidP="00FC329D">
            <w:pPr>
              <w:pStyle w:val="TAH"/>
              <w:rPr>
                <w:rFonts w:eastAsia="맑은 고딕"/>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350B9BD8" w14:textId="77777777" w:rsidR="00256885" w:rsidRPr="00527373" w:rsidRDefault="00256885" w:rsidP="00FC329D">
            <w:pPr>
              <w:pStyle w:val="TAL"/>
            </w:pPr>
            <w:r w:rsidRPr="00527373">
              <w:rPr>
                <w:rFonts w:eastAsia="맑은 고딕"/>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19667361"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6515C6"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630115FC"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BB54235"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3B9C70B"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tcPr>
          <w:p w14:paraId="7915B806" w14:textId="77777777" w:rsidR="00256885" w:rsidRPr="00527373" w:rsidRDefault="00256885" w:rsidP="00FC329D">
            <w:pPr>
              <w:pStyle w:val="TAC"/>
              <w:rPr>
                <w:rFonts w:eastAsia="맑은 고딕"/>
              </w:rPr>
            </w:pPr>
          </w:p>
        </w:tc>
      </w:tr>
      <w:tr w:rsidR="00256885" w:rsidRPr="00527373" w14:paraId="24BE13CD" w14:textId="77777777" w:rsidTr="00FC329D">
        <w:trPr>
          <w:gridAfter w:val="2"/>
          <w:wAfter w:w="152" w:type="dxa"/>
          <w:trHeight w:val="77"/>
          <w:jc w:val="center"/>
        </w:trPr>
        <w:tc>
          <w:tcPr>
            <w:tcW w:w="1629" w:type="dxa"/>
            <w:gridSpan w:val="2"/>
            <w:vMerge/>
            <w:tcBorders>
              <w:left w:val="single" w:sz="4" w:space="0" w:color="auto"/>
              <w:right w:val="single" w:sz="4" w:space="0" w:color="auto"/>
            </w:tcBorders>
          </w:tcPr>
          <w:p w14:paraId="6350FA6A"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34A39EC2" w14:textId="77777777" w:rsidR="00256885" w:rsidRPr="00527373" w:rsidRDefault="00256885" w:rsidP="00FC329D">
            <w:pPr>
              <w:pStyle w:val="TAL"/>
            </w:pPr>
            <w:r w:rsidRPr="00527373">
              <w:rPr>
                <w:rFonts w:eastAsia="맑은 고딕"/>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40E41AF"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1FA9BCF"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763827B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359922B"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E49560E"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E776081" w14:textId="77777777" w:rsidR="00256885" w:rsidRPr="00527373" w:rsidRDefault="00256885" w:rsidP="00FC329D">
            <w:pPr>
              <w:pStyle w:val="TAC"/>
              <w:rPr>
                <w:rFonts w:eastAsia="맑은 고딕"/>
              </w:rPr>
            </w:pPr>
            <w:r w:rsidRPr="00527373">
              <w:t>5</w:t>
            </w:r>
          </w:p>
        </w:tc>
      </w:tr>
      <w:tr w:rsidR="00256885" w:rsidRPr="00527373" w14:paraId="41686A22"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B0A5845"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46E91CC4" w14:textId="77777777" w:rsidR="00256885" w:rsidRPr="00527373" w:rsidRDefault="00256885" w:rsidP="00FC329D">
            <w:pPr>
              <w:pStyle w:val="TAL"/>
            </w:pPr>
            <w:r w:rsidRPr="00527373">
              <w:rPr>
                <w:rFonts w:eastAsia="맑은 고딕"/>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780172E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A1F0BE"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619D875B"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35EA232"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08146D6"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4A873E28" w14:textId="77777777" w:rsidR="00256885" w:rsidRPr="00527373" w:rsidRDefault="00256885" w:rsidP="00FC329D">
            <w:pPr>
              <w:pStyle w:val="TAC"/>
              <w:rPr>
                <w:rFonts w:eastAsia="맑은 고딕"/>
              </w:rPr>
            </w:pPr>
            <w:r w:rsidRPr="00527373">
              <w:t>2</w:t>
            </w:r>
          </w:p>
        </w:tc>
      </w:tr>
      <w:tr w:rsidR="00256885" w:rsidRPr="00527373" w14:paraId="138A87E8" w14:textId="77777777" w:rsidTr="00FC329D">
        <w:trPr>
          <w:gridAfter w:val="2"/>
          <w:wAfter w:w="152" w:type="dxa"/>
          <w:trHeight w:val="77"/>
          <w:jc w:val="center"/>
        </w:trPr>
        <w:tc>
          <w:tcPr>
            <w:tcW w:w="1629" w:type="dxa"/>
            <w:gridSpan w:val="2"/>
            <w:vMerge w:val="restart"/>
            <w:tcBorders>
              <w:left w:val="single" w:sz="4" w:space="0" w:color="auto"/>
              <w:right w:val="single" w:sz="4" w:space="0" w:color="auto"/>
            </w:tcBorders>
          </w:tcPr>
          <w:p w14:paraId="5DBC7FE1" w14:textId="77777777" w:rsidR="00256885" w:rsidRPr="00527373" w:rsidRDefault="00256885" w:rsidP="00FC329D">
            <w:pPr>
              <w:keepNext/>
              <w:keepLines/>
              <w:spacing w:after="0"/>
              <w:jc w:val="center"/>
              <w:rPr>
                <w:rFonts w:ascii="Arial" w:eastAsia="맑은 고딕" w:hAnsi="Arial"/>
                <w:b/>
                <w:sz w:val="18"/>
              </w:rPr>
            </w:pPr>
            <w:bookmarkStart w:id="48"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2382B94D" w14:textId="77777777" w:rsidR="00256885" w:rsidRPr="00527373" w:rsidRDefault="00256885" w:rsidP="00FC329D">
            <w:pPr>
              <w:keepNext/>
              <w:keepLines/>
              <w:spacing w:after="0"/>
              <w:rPr>
                <w:rFonts w:ascii="Arial" w:hAnsi="Arial"/>
                <w:sz w:val="18"/>
              </w:rPr>
            </w:pPr>
            <w:r w:rsidRPr="00527373">
              <w:rPr>
                <w:rFonts w:ascii="Arial" w:eastAsia="맑은 고딕"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690B7B4A" w14:textId="77777777" w:rsidR="00256885" w:rsidRPr="00527373" w:rsidRDefault="00256885" w:rsidP="00FC329D">
            <w:pPr>
              <w:keepNext/>
              <w:keepLines/>
              <w:spacing w:after="0"/>
              <w:jc w:val="center"/>
              <w:rPr>
                <w:rFonts w:ascii="Arial" w:eastAsia="맑은 고딕" w:hAnsi="Arial"/>
                <w:sz w:val="18"/>
              </w:rPr>
            </w:pPr>
            <w:r w:rsidRPr="00527373">
              <w:rPr>
                <w:rFonts w:ascii="Arial" w:eastAsia="맑은 고딕" w:hAnsi="Arial"/>
                <w:sz w:val="18"/>
              </w:rPr>
              <w:t>F</w:t>
            </w:r>
            <w:r w:rsidRPr="00527373">
              <w:rPr>
                <w:rFonts w:ascii="Arial" w:eastAsia="맑은 고딕"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885A830" w14:textId="77777777" w:rsidR="00256885" w:rsidRPr="00527373" w:rsidRDefault="00256885" w:rsidP="00FC329D">
            <w:pPr>
              <w:keepNext/>
              <w:keepLines/>
              <w:spacing w:after="0"/>
              <w:jc w:val="center"/>
              <w:rPr>
                <w:rFonts w:ascii="Arial" w:eastAsia="맑은 고딕" w:hAnsi="Arial"/>
                <w:sz w:val="18"/>
              </w:rPr>
            </w:pPr>
            <w:r w:rsidRPr="00527373">
              <w:rPr>
                <w:rFonts w:ascii="Arial" w:eastAsia="맑은 고딕"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A921F44" w14:textId="77777777" w:rsidR="00256885" w:rsidRPr="00527373" w:rsidRDefault="00256885" w:rsidP="00FC329D">
            <w:pPr>
              <w:keepNext/>
              <w:keepLines/>
              <w:spacing w:after="0"/>
              <w:jc w:val="center"/>
              <w:rPr>
                <w:rFonts w:ascii="Arial" w:eastAsia="맑은 고딕" w:hAnsi="Arial"/>
                <w:sz w:val="18"/>
              </w:rPr>
            </w:pPr>
            <w:r w:rsidRPr="00527373">
              <w:rPr>
                <w:rFonts w:ascii="Arial" w:eastAsia="맑은 고딕" w:hAnsi="Arial"/>
                <w:sz w:val="18"/>
              </w:rPr>
              <w:t>F</w:t>
            </w:r>
            <w:r w:rsidRPr="00527373">
              <w:rPr>
                <w:rFonts w:ascii="Arial" w:eastAsia="맑은 고딕"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2C647DA" w14:textId="77777777" w:rsidR="00256885" w:rsidRPr="00527373" w:rsidRDefault="00256885" w:rsidP="00FC329D">
            <w:pPr>
              <w:keepNext/>
              <w:keepLines/>
              <w:spacing w:after="0"/>
              <w:jc w:val="center"/>
              <w:rPr>
                <w:rFonts w:ascii="Arial" w:eastAsia="맑은 고딕"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5BBF28FF" w14:textId="77777777" w:rsidR="00256885" w:rsidRPr="00527373" w:rsidRDefault="00256885" w:rsidP="00FC329D">
            <w:pPr>
              <w:keepNext/>
              <w:keepLines/>
              <w:spacing w:after="0"/>
              <w:jc w:val="center"/>
              <w:rPr>
                <w:rFonts w:ascii="Arial" w:eastAsia="맑은 고딕"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F949E52" w14:textId="77777777" w:rsidR="00256885" w:rsidRPr="00527373" w:rsidRDefault="00256885" w:rsidP="00FC329D">
            <w:pPr>
              <w:keepNext/>
              <w:keepLines/>
              <w:spacing w:after="0"/>
              <w:jc w:val="center"/>
              <w:rPr>
                <w:rFonts w:ascii="Arial" w:eastAsia="맑은 고딕" w:hAnsi="Arial"/>
                <w:sz w:val="18"/>
              </w:rPr>
            </w:pPr>
          </w:p>
        </w:tc>
      </w:tr>
      <w:tr w:rsidR="00256885" w:rsidRPr="00527373" w14:paraId="3D66C15B"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48C9A22" w14:textId="77777777" w:rsidR="00256885" w:rsidRPr="00527373" w:rsidRDefault="00256885" w:rsidP="00FC329D">
            <w:pPr>
              <w:keepNext/>
              <w:keepLines/>
              <w:spacing w:after="0"/>
              <w:jc w:val="center"/>
              <w:rPr>
                <w:rFonts w:ascii="Arial" w:eastAsia="맑은 고딕" w:hAnsi="Arial"/>
                <w:b/>
                <w:sz w:val="18"/>
              </w:rPr>
            </w:pPr>
          </w:p>
        </w:tc>
        <w:tc>
          <w:tcPr>
            <w:tcW w:w="2844" w:type="dxa"/>
            <w:gridSpan w:val="2"/>
            <w:tcBorders>
              <w:top w:val="single" w:sz="4" w:space="0" w:color="auto"/>
              <w:left w:val="nil"/>
              <w:bottom w:val="single" w:sz="4" w:space="0" w:color="auto"/>
              <w:right w:val="single" w:sz="4" w:space="0" w:color="auto"/>
            </w:tcBorders>
          </w:tcPr>
          <w:p w14:paraId="6101F5CC" w14:textId="77777777" w:rsidR="00256885" w:rsidRPr="00527373" w:rsidRDefault="00256885" w:rsidP="00FC329D">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233F7F15" w14:textId="77777777" w:rsidR="00256885" w:rsidRPr="00527373" w:rsidRDefault="00256885" w:rsidP="00FC329D">
            <w:pPr>
              <w:keepNext/>
              <w:keepLines/>
              <w:spacing w:after="0"/>
              <w:jc w:val="center"/>
              <w:rPr>
                <w:rFonts w:ascii="Arial" w:eastAsia="맑은 고딕" w:hAnsi="Arial"/>
                <w:sz w:val="18"/>
              </w:rPr>
            </w:pPr>
            <w:r w:rsidRPr="00527373">
              <w:rPr>
                <w:rFonts w:ascii="Arial" w:eastAsia="맑은 고딕" w:hAnsi="Arial"/>
                <w:sz w:val="18"/>
              </w:rPr>
              <w:t>F</w:t>
            </w:r>
            <w:r w:rsidRPr="00527373">
              <w:rPr>
                <w:rFonts w:ascii="Arial" w:eastAsia="맑은 고딕"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FB18A7" w14:textId="77777777" w:rsidR="00256885" w:rsidRPr="00527373" w:rsidRDefault="00256885" w:rsidP="00FC329D">
            <w:pPr>
              <w:keepNext/>
              <w:keepLines/>
              <w:spacing w:after="0"/>
              <w:jc w:val="center"/>
              <w:rPr>
                <w:rFonts w:ascii="Arial" w:eastAsia="맑은 고딕" w:hAnsi="Arial"/>
                <w:sz w:val="18"/>
              </w:rPr>
            </w:pPr>
            <w:r w:rsidRPr="00527373">
              <w:rPr>
                <w:rFonts w:ascii="Arial" w:eastAsia="맑은 고딕"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1CED9836" w14:textId="77777777" w:rsidR="00256885" w:rsidRPr="00527373" w:rsidRDefault="00256885" w:rsidP="00FC329D">
            <w:pPr>
              <w:keepNext/>
              <w:keepLines/>
              <w:spacing w:after="0"/>
              <w:jc w:val="center"/>
              <w:rPr>
                <w:rFonts w:ascii="Arial" w:eastAsia="맑은 고딕" w:hAnsi="Arial"/>
                <w:sz w:val="18"/>
              </w:rPr>
            </w:pPr>
            <w:r w:rsidRPr="00527373">
              <w:rPr>
                <w:rFonts w:ascii="Arial" w:eastAsia="맑은 고딕" w:hAnsi="Arial"/>
                <w:sz w:val="18"/>
              </w:rPr>
              <w:t>F</w:t>
            </w:r>
            <w:r w:rsidRPr="00527373">
              <w:rPr>
                <w:rFonts w:ascii="Arial" w:eastAsia="맑은 고딕"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1F5056A" w14:textId="77777777" w:rsidR="00256885" w:rsidRPr="00527373" w:rsidRDefault="00256885" w:rsidP="00FC329D">
            <w:pPr>
              <w:keepNext/>
              <w:keepLines/>
              <w:spacing w:after="0"/>
              <w:jc w:val="center"/>
              <w:rPr>
                <w:rFonts w:ascii="Arial" w:eastAsia="맑은 고딕"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0FDD9D62" w14:textId="77777777" w:rsidR="00256885" w:rsidRPr="00527373" w:rsidRDefault="00256885" w:rsidP="00FC329D">
            <w:pPr>
              <w:keepNext/>
              <w:keepLines/>
              <w:spacing w:after="0"/>
              <w:jc w:val="center"/>
              <w:rPr>
                <w:rFonts w:ascii="Arial" w:eastAsia="맑은 고딕"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3EB8554" w14:textId="77777777" w:rsidR="00256885" w:rsidRPr="00527373" w:rsidRDefault="00256885" w:rsidP="00FC329D">
            <w:pPr>
              <w:keepNext/>
              <w:keepLines/>
              <w:spacing w:after="0"/>
              <w:jc w:val="center"/>
              <w:rPr>
                <w:rFonts w:ascii="Arial" w:eastAsia="맑은 고딕" w:hAnsi="Arial"/>
                <w:sz w:val="18"/>
              </w:rPr>
            </w:pPr>
            <w:r w:rsidRPr="00527373">
              <w:rPr>
                <w:rFonts w:ascii="Arial" w:hAnsi="Arial"/>
                <w:sz w:val="18"/>
              </w:rPr>
              <w:t>2</w:t>
            </w:r>
          </w:p>
        </w:tc>
      </w:tr>
      <w:bookmarkEnd w:id="48"/>
      <w:tr w:rsidR="00256885" w:rsidRPr="00527373" w14:paraId="4C2EEDAE" w14:textId="77777777" w:rsidTr="00FC329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A1491BB" w14:textId="77777777" w:rsidR="00256885" w:rsidRPr="00527373" w:rsidRDefault="00256885" w:rsidP="00FC329D">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72278C52" w14:textId="77777777" w:rsidR="00256885" w:rsidRPr="00527373" w:rsidRDefault="00256885" w:rsidP="00FC329D">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723F1A6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E3C6FD"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3255CA5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03FBA15"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7D268A2"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E04E0BF" w14:textId="77777777" w:rsidR="00256885" w:rsidRPr="00527373" w:rsidRDefault="00256885" w:rsidP="00FC329D">
            <w:pPr>
              <w:pStyle w:val="TAC"/>
            </w:pPr>
          </w:p>
        </w:tc>
      </w:tr>
      <w:tr w:rsidR="00256885" w:rsidRPr="00527373" w14:paraId="1DA83F7D" w14:textId="77777777" w:rsidTr="00FC329D">
        <w:trPr>
          <w:gridAfter w:val="2"/>
          <w:wAfter w:w="152" w:type="dxa"/>
          <w:trHeight w:val="77"/>
          <w:jc w:val="center"/>
        </w:trPr>
        <w:tc>
          <w:tcPr>
            <w:tcW w:w="1629" w:type="dxa"/>
            <w:gridSpan w:val="2"/>
            <w:vMerge w:val="restart"/>
            <w:tcBorders>
              <w:left w:val="single" w:sz="4" w:space="0" w:color="auto"/>
              <w:right w:val="single" w:sz="4" w:space="0" w:color="auto"/>
            </w:tcBorders>
          </w:tcPr>
          <w:p w14:paraId="3F611470" w14:textId="77777777" w:rsidR="00256885" w:rsidRPr="00527373" w:rsidRDefault="00256885" w:rsidP="00FC329D">
            <w:pPr>
              <w:pStyle w:val="TAH"/>
              <w:rPr>
                <w:rFonts w:eastAsia="맑은 고딕"/>
              </w:rPr>
            </w:pPr>
            <w:r w:rsidRPr="00527373">
              <w:t>DC_3_n7</w:t>
            </w:r>
          </w:p>
        </w:tc>
        <w:tc>
          <w:tcPr>
            <w:tcW w:w="2844" w:type="dxa"/>
            <w:gridSpan w:val="2"/>
            <w:tcBorders>
              <w:top w:val="single" w:sz="4" w:space="0" w:color="auto"/>
              <w:left w:val="nil"/>
              <w:bottom w:val="single" w:sz="4" w:space="0" w:color="auto"/>
              <w:right w:val="single" w:sz="4" w:space="0" w:color="auto"/>
            </w:tcBorders>
          </w:tcPr>
          <w:p w14:paraId="0A59D991" w14:textId="77777777" w:rsidR="00256885" w:rsidRPr="00527373" w:rsidRDefault="00256885" w:rsidP="00FC329D">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33FC511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1BFA8C8"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60BB012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1284928"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18B2D0C"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34BCA99" w14:textId="77777777" w:rsidR="00256885" w:rsidRPr="00527373" w:rsidRDefault="00256885" w:rsidP="00FC329D">
            <w:pPr>
              <w:pStyle w:val="TAC"/>
              <w:rPr>
                <w:rFonts w:eastAsia="맑은 고딕"/>
              </w:rPr>
            </w:pPr>
          </w:p>
        </w:tc>
      </w:tr>
      <w:tr w:rsidR="00256885" w:rsidRPr="00527373" w14:paraId="3368C5EA"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A9858DA"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2195971D" w14:textId="77777777" w:rsidR="00256885" w:rsidRPr="00527373" w:rsidRDefault="00256885" w:rsidP="00FC329D">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02D2E6F1"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FF24FE3"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3DEFBB5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30F2DD89"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0299DF1"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79D2A34" w14:textId="77777777" w:rsidR="00256885" w:rsidRPr="00527373" w:rsidRDefault="00256885" w:rsidP="00FC329D">
            <w:pPr>
              <w:pStyle w:val="TAC"/>
              <w:rPr>
                <w:rFonts w:eastAsia="맑은 고딕"/>
              </w:rPr>
            </w:pPr>
            <w:r w:rsidRPr="00527373">
              <w:t>2</w:t>
            </w:r>
          </w:p>
        </w:tc>
      </w:tr>
      <w:tr w:rsidR="00256885" w:rsidRPr="00527373" w14:paraId="3ED597A5" w14:textId="77777777" w:rsidTr="00FC329D">
        <w:trPr>
          <w:gridAfter w:val="2"/>
          <w:wAfter w:w="152" w:type="dxa"/>
          <w:trHeight w:val="77"/>
          <w:jc w:val="center"/>
        </w:trPr>
        <w:tc>
          <w:tcPr>
            <w:tcW w:w="1629" w:type="dxa"/>
            <w:gridSpan w:val="2"/>
            <w:vMerge w:val="restart"/>
            <w:tcBorders>
              <w:left w:val="single" w:sz="4" w:space="0" w:color="auto"/>
              <w:right w:val="single" w:sz="4" w:space="0" w:color="auto"/>
            </w:tcBorders>
          </w:tcPr>
          <w:p w14:paraId="557D5E40" w14:textId="77777777" w:rsidR="00256885" w:rsidRPr="00527373" w:rsidRDefault="00256885" w:rsidP="00FC329D">
            <w:pPr>
              <w:pStyle w:val="TAH"/>
              <w:rPr>
                <w:rFonts w:eastAsia="맑은 고딕"/>
              </w:rPr>
            </w:pPr>
            <w:r w:rsidRPr="00527373">
              <w:rPr>
                <w:rFonts w:eastAsia="맑은 고딕"/>
              </w:rPr>
              <w:t>DC_3_n41</w:t>
            </w:r>
          </w:p>
        </w:tc>
        <w:tc>
          <w:tcPr>
            <w:tcW w:w="2844" w:type="dxa"/>
            <w:gridSpan w:val="2"/>
            <w:tcBorders>
              <w:top w:val="single" w:sz="4" w:space="0" w:color="auto"/>
              <w:left w:val="nil"/>
              <w:bottom w:val="single" w:sz="4" w:space="0" w:color="auto"/>
              <w:right w:val="single" w:sz="4" w:space="0" w:color="auto"/>
            </w:tcBorders>
            <w:vAlign w:val="bottom"/>
          </w:tcPr>
          <w:p w14:paraId="45959896" w14:textId="77777777" w:rsidR="00256885" w:rsidRPr="00527373" w:rsidRDefault="00256885" w:rsidP="00FC329D">
            <w:pPr>
              <w:pStyle w:val="TAL"/>
              <w:rPr>
                <w:rFonts w:eastAsia="맑은 고딕"/>
              </w:rPr>
            </w:pPr>
            <w:r w:rsidRPr="00527373">
              <w:rPr>
                <w:rFonts w:eastAsia="맑은 고딕"/>
              </w:rPr>
              <w:t xml:space="preserve">E-UTRA Band 5, 8, 20, 26, 27, </w:t>
            </w:r>
            <w:r w:rsidRPr="00527373">
              <w:rPr>
                <w:rFonts w:eastAsia="Yu Mincho"/>
              </w:rPr>
              <w:t>2</w:t>
            </w:r>
            <w:r w:rsidRPr="00527373">
              <w:rPr>
                <w:rFonts w:eastAsia="맑은 고딕"/>
              </w:rPr>
              <w:t>8</w:t>
            </w:r>
            <w:r w:rsidRPr="00527373">
              <w:rPr>
                <w:rFonts w:eastAsia="Yu Mincho"/>
              </w:rPr>
              <w:t xml:space="preserve">, </w:t>
            </w:r>
            <w:r w:rsidRPr="00527373">
              <w:rPr>
                <w:rFonts w:eastAsia="맑은 고딕"/>
              </w:rPr>
              <w:t>44</w:t>
            </w:r>
          </w:p>
        </w:tc>
        <w:tc>
          <w:tcPr>
            <w:tcW w:w="930" w:type="dxa"/>
            <w:gridSpan w:val="5"/>
            <w:tcBorders>
              <w:top w:val="single" w:sz="4" w:space="0" w:color="auto"/>
              <w:left w:val="nil"/>
              <w:bottom w:val="single" w:sz="4" w:space="0" w:color="auto"/>
              <w:right w:val="single" w:sz="4" w:space="0" w:color="auto"/>
            </w:tcBorders>
            <w:vAlign w:val="center"/>
          </w:tcPr>
          <w:p w14:paraId="170B9C72"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7D6EBF"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6E0E6B1A"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A2FBCDB"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546CF380"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72C65C73" w14:textId="77777777" w:rsidR="00256885" w:rsidRPr="00527373" w:rsidRDefault="00256885" w:rsidP="00FC329D">
            <w:pPr>
              <w:pStyle w:val="TAC"/>
              <w:rPr>
                <w:rFonts w:eastAsia="맑은 고딕"/>
              </w:rPr>
            </w:pPr>
          </w:p>
        </w:tc>
      </w:tr>
      <w:tr w:rsidR="00256885" w:rsidRPr="00527373" w14:paraId="5E682864" w14:textId="77777777" w:rsidTr="00FC329D">
        <w:trPr>
          <w:gridAfter w:val="2"/>
          <w:wAfter w:w="152" w:type="dxa"/>
          <w:trHeight w:val="77"/>
          <w:jc w:val="center"/>
        </w:trPr>
        <w:tc>
          <w:tcPr>
            <w:tcW w:w="1629" w:type="dxa"/>
            <w:gridSpan w:val="2"/>
            <w:vMerge/>
            <w:tcBorders>
              <w:left w:val="single" w:sz="4" w:space="0" w:color="auto"/>
              <w:right w:val="single" w:sz="4" w:space="0" w:color="auto"/>
            </w:tcBorders>
          </w:tcPr>
          <w:p w14:paraId="23277620"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3BEB73A8" w14:textId="77777777" w:rsidR="00256885" w:rsidRPr="00527373" w:rsidRDefault="00256885" w:rsidP="00FC329D">
            <w:pPr>
              <w:pStyle w:val="TAL"/>
              <w:rPr>
                <w:rFonts w:eastAsia="맑은 고딕"/>
              </w:rPr>
            </w:pPr>
            <w:r w:rsidRPr="00527373">
              <w:rPr>
                <w:rFonts w:eastAsia="맑은 고딕"/>
              </w:rPr>
              <w:t>E-UTRA Band 18, 19</w:t>
            </w:r>
          </w:p>
        </w:tc>
        <w:tc>
          <w:tcPr>
            <w:tcW w:w="930" w:type="dxa"/>
            <w:gridSpan w:val="5"/>
            <w:tcBorders>
              <w:top w:val="single" w:sz="4" w:space="0" w:color="auto"/>
              <w:left w:val="nil"/>
              <w:bottom w:val="single" w:sz="4" w:space="0" w:color="auto"/>
              <w:right w:val="single" w:sz="4" w:space="0" w:color="auto"/>
            </w:tcBorders>
          </w:tcPr>
          <w:p w14:paraId="52C0B93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tcPr>
          <w:p w14:paraId="468D5961"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tcPr>
          <w:p w14:paraId="37AAAA2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94E00FE"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tcPr>
          <w:p w14:paraId="3088E8EA"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tcPr>
          <w:p w14:paraId="0F5C2E48" w14:textId="77777777" w:rsidR="00256885" w:rsidRPr="00527373" w:rsidRDefault="00256885" w:rsidP="00FC329D">
            <w:pPr>
              <w:pStyle w:val="TAC"/>
              <w:rPr>
                <w:rFonts w:eastAsia="맑은 고딕"/>
              </w:rPr>
            </w:pPr>
            <w:r w:rsidRPr="00527373">
              <w:rPr>
                <w:rFonts w:eastAsia="맑은 고딕"/>
              </w:rPr>
              <w:t>14, 20</w:t>
            </w:r>
          </w:p>
        </w:tc>
      </w:tr>
      <w:tr w:rsidR="00256885" w:rsidRPr="00527373" w14:paraId="72A697AB"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E272EC"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765FA577" w14:textId="77777777" w:rsidR="00256885" w:rsidRPr="00527373" w:rsidRDefault="00256885" w:rsidP="00FC329D">
            <w:pPr>
              <w:pStyle w:val="TAL"/>
              <w:rPr>
                <w:rFonts w:eastAsia="맑은 고딕"/>
              </w:rPr>
            </w:pPr>
            <w:r w:rsidRPr="00527373">
              <w:rPr>
                <w:rFonts w:eastAsia="맑은 고딕"/>
              </w:rPr>
              <w:t>E-UTRA Band 42,</w:t>
            </w:r>
          </w:p>
          <w:p w14:paraId="4E5BCF59" w14:textId="77777777" w:rsidR="00256885" w:rsidRPr="00527373" w:rsidRDefault="00256885" w:rsidP="00FC329D">
            <w:pPr>
              <w:pStyle w:val="TAL"/>
              <w:rPr>
                <w:rFonts w:eastAsia="맑은 고딕"/>
              </w:rPr>
            </w:pPr>
            <w:r w:rsidRPr="00527373">
              <w:rPr>
                <w:rFonts w:eastAsia="맑은 고딕"/>
              </w:rPr>
              <w:t>NR Band n77, n78, n79</w:t>
            </w:r>
          </w:p>
        </w:tc>
        <w:tc>
          <w:tcPr>
            <w:tcW w:w="930" w:type="dxa"/>
            <w:gridSpan w:val="5"/>
            <w:tcBorders>
              <w:top w:val="single" w:sz="4" w:space="0" w:color="auto"/>
              <w:left w:val="nil"/>
              <w:bottom w:val="single" w:sz="4" w:space="0" w:color="auto"/>
              <w:right w:val="single" w:sz="4" w:space="0" w:color="auto"/>
            </w:tcBorders>
          </w:tcPr>
          <w:p w14:paraId="332E72C2"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tcPr>
          <w:p w14:paraId="17F545C2"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tcPr>
          <w:p w14:paraId="3781EFAE"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ED4B5A3"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tcPr>
          <w:p w14:paraId="1148F660"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tcPr>
          <w:p w14:paraId="37207148" w14:textId="77777777" w:rsidR="00256885" w:rsidRPr="00527373" w:rsidRDefault="00256885" w:rsidP="00FC329D">
            <w:pPr>
              <w:pStyle w:val="TAC"/>
              <w:rPr>
                <w:rFonts w:eastAsia="맑은 고딕"/>
              </w:rPr>
            </w:pPr>
            <w:r w:rsidRPr="00527373">
              <w:rPr>
                <w:rFonts w:eastAsia="맑은 고딕"/>
              </w:rPr>
              <w:t>2</w:t>
            </w:r>
          </w:p>
        </w:tc>
      </w:tr>
      <w:tr w:rsidR="00256885" w:rsidRPr="00527373" w14:paraId="66B2D099" w14:textId="77777777" w:rsidTr="00FC329D">
        <w:trPr>
          <w:gridAfter w:val="2"/>
          <w:wAfter w:w="152" w:type="dxa"/>
          <w:trHeight w:val="77"/>
          <w:jc w:val="center"/>
        </w:trPr>
        <w:tc>
          <w:tcPr>
            <w:tcW w:w="1629" w:type="dxa"/>
            <w:gridSpan w:val="2"/>
            <w:vMerge w:val="restart"/>
            <w:tcBorders>
              <w:left w:val="single" w:sz="4" w:space="0" w:color="auto"/>
              <w:right w:val="single" w:sz="4" w:space="0" w:color="auto"/>
            </w:tcBorders>
          </w:tcPr>
          <w:p w14:paraId="7C156404" w14:textId="77777777" w:rsidR="00256885" w:rsidRPr="00527373" w:rsidRDefault="00256885" w:rsidP="00FC329D">
            <w:pPr>
              <w:pStyle w:val="TAH"/>
              <w:rPr>
                <w:rFonts w:eastAsia="맑은 고딕"/>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5BAAF90B" w14:textId="77777777" w:rsidR="00256885" w:rsidRPr="00527373" w:rsidRDefault="00256885" w:rsidP="00FC329D">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4921041F"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2A7ED09"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F3D2898"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84B1D24" w14:textId="77777777" w:rsidR="00256885" w:rsidRPr="00527373" w:rsidRDefault="00256885" w:rsidP="00FC329D">
            <w:pPr>
              <w:pStyle w:val="TAC"/>
              <w:rPr>
                <w:rFonts w:eastAsia="맑은 고딕"/>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74A9EAAE" w14:textId="77777777" w:rsidR="00256885" w:rsidRPr="00527373" w:rsidRDefault="00256885" w:rsidP="00FC329D">
            <w:pPr>
              <w:pStyle w:val="TAC"/>
              <w:rPr>
                <w:rFonts w:eastAsia="맑은 고딕"/>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59D181D" w14:textId="77777777" w:rsidR="00256885" w:rsidRPr="00527373" w:rsidRDefault="00256885" w:rsidP="00FC329D">
            <w:pPr>
              <w:pStyle w:val="TAC"/>
              <w:rPr>
                <w:rFonts w:eastAsia="맑은 고딕"/>
              </w:rPr>
            </w:pPr>
            <w:r w:rsidRPr="00527373">
              <w:rPr>
                <w:rFonts w:cs="Arial"/>
                <w:color w:val="000000"/>
                <w:szCs w:val="18"/>
              </w:rPr>
              <w:t> </w:t>
            </w:r>
          </w:p>
        </w:tc>
      </w:tr>
      <w:tr w:rsidR="00256885" w:rsidRPr="00527373" w14:paraId="1480A20A"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4F96308"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1E5927DD" w14:textId="77777777" w:rsidR="00256885" w:rsidRPr="00527373" w:rsidRDefault="00256885" w:rsidP="00FC329D">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D5B09CC" w14:textId="77777777" w:rsidR="00256885" w:rsidRPr="00527373" w:rsidRDefault="00256885" w:rsidP="00FC329D">
            <w:pPr>
              <w:pStyle w:val="TAC"/>
              <w:rPr>
                <w:rFonts w:eastAsia="맑은 고딕"/>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893C003"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739F1F5" w14:textId="77777777" w:rsidR="00256885" w:rsidRPr="00527373" w:rsidRDefault="00256885" w:rsidP="00FC329D">
            <w:pPr>
              <w:pStyle w:val="TAC"/>
              <w:rPr>
                <w:rFonts w:eastAsia="맑은 고딕"/>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750406B0" w14:textId="77777777" w:rsidR="00256885" w:rsidRPr="00527373" w:rsidRDefault="00256885" w:rsidP="00FC329D">
            <w:pPr>
              <w:pStyle w:val="TAC"/>
              <w:rPr>
                <w:rFonts w:eastAsia="맑은 고딕"/>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3681811A" w14:textId="77777777" w:rsidR="00256885" w:rsidRPr="00527373" w:rsidRDefault="00256885" w:rsidP="00FC329D">
            <w:pPr>
              <w:pStyle w:val="TAC"/>
              <w:rPr>
                <w:rFonts w:eastAsia="맑은 고딕"/>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2142A354" w14:textId="77777777" w:rsidR="00256885" w:rsidRPr="00527373" w:rsidRDefault="00256885" w:rsidP="00FC329D">
            <w:pPr>
              <w:pStyle w:val="TAC"/>
              <w:rPr>
                <w:rFonts w:eastAsia="맑은 고딕"/>
              </w:rPr>
            </w:pPr>
            <w:r w:rsidRPr="00527373">
              <w:rPr>
                <w:rFonts w:cs="Arial"/>
                <w:color w:val="000000"/>
                <w:szCs w:val="18"/>
              </w:rPr>
              <w:t>3</w:t>
            </w:r>
          </w:p>
        </w:tc>
      </w:tr>
      <w:tr w:rsidR="00256885" w:rsidRPr="00527373" w14:paraId="62ED6100" w14:textId="77777777" w:rsidTr="00FC329D">
        <w:trPr>
          <w:gridAfter w:val="2"/>
          <w:wAfter w:w="152" w:type="dxa"/>
          <w:trHeight w:val="77"/>
          <w:jc w:val="center"/>
        </w:trPr>
        <w:tc>
          <w:tcPr>
            <w:tcW w:w="1629" w:type="dxa"/>
            <w:gridSpan w:val="2"/>
            <w:vMerge w:val="restart"/>
            <w:tcBorders>
              <w:left w:val="single" w:sz="4" w:space="0" w:color="auto"/>
              <w:right w:val="single" w:sz="4" w:space="0" w:color="auto"/>
            </w:tcBorders>
          </w:tcPr>
          <w:p w14:paraId="25D508EA" w14:textId="77777777" w:rsidR="00256885" w:rsidRPr="00527373" w:rsidRDefault="00256885" w:rsidP="00FC329D">
            <w:pPr>
              <w:pStyle w:val="TAH"/>
              <w:rPr>
                <w:rFonts w:eastAsia="맑은 고딕"/>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78C3C415" w14:textId="77777777" w:rsidR="00256885" w:rsidRPr="00527373" w:rsidRDefault="00256885" w:rsidP="00FC329D">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094659FC"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tcPr>
          <w:p w14:paraId="6AF6D1DD"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tcPr>
          <w:p w14:paraId="19DE09C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6296F0E"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tcPr>
          <w:p w14:paraId="2E965789"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tcPr>
          <w:p w14:paraId="58A8E887" w14:textId="77777777" w:rsidR="00256885" w:rsidRPr="00527373" w:rsidRDefault="00256885" w:rsidP="00FC329D">
            <w:pPr>
              <w:pStyle w:val="TAC"/>
              <w:rPr>
                <w:rFonts w:eastAsia="맑은 고딕"/>
              </w:rPr>
            </w:pPr>
          </w:p>
        </w:tc>
      </w:tr>
      <w:tr w:rsidR="00256885" w:rsidRPr="00527373" w14:paraId="189CAD20" w14:textId="77777777" w:rsidTr="00FC329D">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7AF34A9"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2784144F" w14:textId="77777777" w:rsidR="00256885" w:rsidRPr="00527373" w:rsidRDefault="00256885" w:rsidP="00FC329D">
            <w:pPr>
              <w:pStyle w:val="TAL"/>
            </w:pPr>
            <w:r w:rsidRPr="00527373">
              <w:rPr>
                <w:rFonts w:eastAsia="맑은 고딕"/>
              </w:rPr>
              <w:t>Frequency range</w:t>
            </w:r>
          </w:p>
        </w:tc>
        <w:tc>
          <w:tcPr>
            <w:tcW w:w="930" w:type="dxa"/>
            <w:gridSpan w:val="5"/>
            <w:tcBorders>
              <w:top w:val="single" w:sz="4" w:space="0" w:color="auto"/>
              <w:left w:val="nil"/>
              <w:bottom w:val="single" w:sz="4" w:space="0" w:color="auto"/>
              <w:right w:val="single" w:sz="4" w:space="0" w:color="auto"/>
            </w:tcBorders>
          </w:tcPr>
          <w:p w14:paraId="110BD72B" w14:textId="77777777" w:rsidR="00256885" w:rsidRPr="00527373" w:rsidRDefault="00256885" w:rsidP="00FC329D">
            <w:pPr>
              <w:pStyle w:val="TAC"/>
              <w:rPr>
                <w:rFonts w:eastAsia="맑은 고딕"/>
              </w:rPr>
            </w:pPr>
            <w:r w:rsidRPr="00527373">
              <w:t>1884.5</w:t>
            </w:r>
          </w:p>
        </w:tc>
        <w:tc>
          <w:tcPr>
            <w:tcW w:w="310" w:type="dxa"/>
            <w:gridSpan w:val="5"/>
            <w:tcBorders>
              <w:top w:val="single" w:sz="4" w:space="0" w:color="auto"/>
              <w:left w:val="nil"/>
              <w:bottom w:val="single" w:sz="4" w:space="0" w:color="auto"/>
              <w:right w:val="single" w:sz="4" w:space="0" w:color="auto"/>
            </w:tcBorders>
          </w:tcPr>
          <w:p w14:paraId="0E4A5681"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tcPr>
          <w:p w14:paraId="54E54A16" w14:textId="77777777" w:rsidR="00256885" w:rsidRPr="00527373" w:rsidRDefault="00256885" w:rsidP="00FC329D">
            <w:pPr>
              <w:pStyle w:val="TAC"/>
              <w:rPr>
                <w:rFonts w:eastAsia="맑은 고딕"/>
              </w:rPr>
            </w:pPr>
            <w:r w:rsidRPr="00527373">
              <w:t>1915.7</w:t>
            </w:r>
          </w:p>
        </w:tc>
        <w:tc>
          <w:tcPr>
            <w:tcW w:w="1168" w:type="dxa"/>
            <w:gridSpan w:val="4"/>
            <w:tcBorders>
              <w:top w:val="single" w:sz="4" w:space="0" w:color="auto"/>
              <w:left w:val="nil"/>
              <w:bottom w:val="single" w:sz="4" w:space="0" w:color="auto"/>
              <w:right w:val="single" w:sz="4" w:space="0" w:color="auto"/>
            </w:tcBorders>
          </w:tcPr>
          <w:p w14:paraId="7B5802CF" w14:textId="77777777" w:rsidR="00256885" w:rsidRPr="00527373" w:rsidRDefault="00256885" w:rsidP="00FC329D">
            <w:pPr>
              <w:pStyle w:val="TAC"/>
              <w:rPr>
                <w:rFonts w:eastAsia="맑은 고딕"/>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7A70B0B6" w14:textId="77777777" w:rsidR="00256885" w:rsidRPr="00527373" w:rsidRDefault="00256885" w:rsidP="00FC329D">
            <w:pPr>
              <w:pStyle w:val="TAC"/>
              <w:rPr>
                <w:rFonts w:eastAsia="맑은 고딕"/>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50383D83" w14:textId="77777777" w:rsidR="00256885" w:rsidRPr="00527373" w:rsidRDefault="00256885" w:rsidP="00FC329D">
            <w:pPr>
              <w:pStyle w:val="TAC"/>
              <w:rPr>
                <w:rFonts w:eastAsia="맑은 고딕"/>
              </w:rPr>
            </w:pPr>
            <w:r w:rsidRPr="00527373">
              <w:t>3</w:t>
            </w:r>
          </w:p>
        </w:tc>
      </w:tr>
      <w:tr w:rsidR="00256885" w:rsidRPr="00527373" w14:paraId="550E9589" w14:textId="77777777" w:rsidTr="00FC329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DAA52A1" w14:textId="77777777" w:rsidR="00256885" w:rsidRPr="00527373" w:rsidRDefault="00256885" w:rsidP="00FC329D">
            <w:pPr>
              <w:pStyle w:val="TAH"/>
              <w:rPr>
                <w:rFonts w:eastAsia="맑은 고딕"/>
              </w:rPr>
            </w:pPr>
            <w:r w:rsidRPr="00527373">
              <w:rPr>
                <w:rFonts w:eastAsia="맑은 고딕"/>
              </w:rPr>
              <w:t>DC_3</w:t>
            </w:r>
            <w:r w:rsidRPr="00527373">
              <w:t>_</w:t>
            </w:r>
            <w:r w:rsidRPr="00527373">
              <w:rPr>
                <w:rFonts w:eastAsia="맑은 고딕"/>
              </w:rPr>
              <w:t>n79</w:t>
            </w:r>
          </w:p>
        </w:tc>
        <w:tc>
          <w:tcPr>
            <w:tcW w:w="2844" w:type="dxa"/>
            <w:gridSpan w:val="2"/>
            <w:tcBorders>
              <w:top w:val="single" w:sz="4" w:space="0" w:color="auto"/>
              <w:left w:val="nil"/>
              <w:bottom w:val="single" w:sz="4" w:space="0" w:color="auto"/>
              <w:right w:val="single" w:sz="4" w:space="0" w:color="auto"/>
            </w:tcBorders>
            <w:vAlign w:val="bottom"/>
          </w:tcPr>
          <w:p w14:paraId="1A30D890" w14:textId="77777777" w:rsidR="00256885" w:rsidRPr="00527373" w:rsidRDefault="00256885" w:rsidP="00FC329D">
            <w:pPr>
              <w:pStyle w:val="TAL"/>
              <w:rPr>
                <w:rFonts w:eastAsia="맑은 고딕"/>
              </w:rPr>
            </w:pPr>
            <w:r w:rsidRPr="00527373">
              <w:rPr>
                <w:rFonts w:eastAsia="맑은 고딕"/>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5EF0B94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400654E"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2E3B47FD"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34588E8"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0DA1F783"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19A11E28" w14:textId="77777777" w:rsidR="00256885" w:rsidRPr="00527373" w:rsidRDefault="00256885" w:rsidP="00FC329D">
            <w:pPr>
              <w:pStyle w:val="TAC"/>
              <w:rPr>
                <w:rFonts w:eastAsia="맑은 고딕"/>
              </w:rPr>
            </w:pPr>
          </w:p>
        </w:tc>
      </w:tr>
      <w:tr w:rsidR="00256885" w:rsidRPr="00527373" w14:paraId="3CC0621D" w14:textId="77777777" w:rsidTr="00FC329D">
        <w:trPr>
          <w:gridAfter w:val="2"/>
          <w:wAfter w:w="152" w:type="dxa"/>
          <w:trHeight w:val="188"/>
          <w:jc w:val="center"/>
        </w:trPr>
        <w:tc>
          <w:tcPr>
            <w:tcW w:w="1629" w:type="dxa"/>
            <w:gridSpan w:val="2"/>
            <w:vMerge w:val="restart"/>
            <w:tcBorders>
              <w:left w:val="single" w:sz="4" w:space="0" w:color="auto"/>
              <w:right w:val="single" w:sz="4" w:space="0" w:color="auto"/>
            </w:tcBorders>
          </w:tcPr>
          <w:p w14:paraId="2B8B7AAB" w14:textId="77777777" w:rsidR="00256885" w:rsidRPr="00527373" w:rsidRDefault="00256885" w:rsidP="00FC329D">
            <w:pPr>
              <w:pStyle w:val="TAH"/>
            </w:pPr>
            <w:r w:rsidRPr="00527373">
              <w:rPr>
                <w:rFonts w:eastAsia="맑은 고딕"/>
              </w:rPr>
              <w:t>DC_5</w:t>
            </w:r>
            <w:r w:rsidRPr="00527373">
              <w:t>_</w:t>
            </w:r>
            <w:r w:rsidRPr="00527373">
              <w:rPr>
                <w:rFonts w:eastAsia="맑은 고딕"/>
              </w:rPr>
              <w:t>n2</w:t>
            </w:r>
          </w:p>
        </w:tc>
        <w:tc>
          <w:tcPr>
            <w:tcW w:w="2844" w:type="dxa"/>
            <w:gridSpan w:val="2"/>
            <w:tcBorders>
              <w:top w:val="single" w:sz="4" w:space="0" w:color="auto"/>
              <w:left w:val="nil"/>
              <w:bottom w:val="single" w:sz="4" w:space="0" w:color="auto"/>
              <w:right w:val="single" w:sz="4" w:space="0" w:color="auto"/>
            </w:tcBorders>
            <w:vAlign w:val="bottom"/>
          </w:tcPr>
          <w:p w14:paraId="20EDBA0E" w14:textId="77777777" w:rsidR="00256885" w:rsidRPr="00527373" w:rsidRDefault="00256885" w:rsidP="00FC329D">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5B076CF2"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6EB7327"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1AD86F1"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91EBB59"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B05F91B" w14:textId="77777777" w:rsidR="00256885" w:rsidRPr="00527373" w:rsidRDefault="00256885" w:rsidP="00FC329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F326E5B" w14:textId="77777777" w:rsidR="00256885" w:rsidRPr="00527373" w:rsidRDefault="00256885" w:rsidP="00FC329D">
            <w:pPr>
              <w:pStyle w:val="TAC"/>
              <w:rPr>
                <w:rFonts w:cs="Arial"/>
                <w:sz w:val="16"/>
                <w:szCs w:val="16"/>
              </w:rPr>
            </w:pPr>
          </w:p>
        </w:tc>
      </w:tr>
      <w:tr w:rsidR="00256885" w:rsidRPr="00527373" w14:paraId="12AB1EB5"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B80D032"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7BFE9F3" w14:textId="77777777" w:rsidR="00256885" w:rsidRPr="00527373" w:rsidRDefault="00256885" w:rsidP="00FC329D">
            <w:pPr>
              <w:pStyle w:val="TAL"/>
              <w:rPr>
                <w:rFonts w:cs="Arial"/>
                <w:color w:val="000000"/>
                <w:szCs w:val="18"/>
              </w:rPr>
            </w:pPr>
            <w:r w:rsidRPr="00527373">
              <w:rPr>
                <w:rFonts w:cs="Arial"/>
                <w:color w:val="000000"/>
                <w:szCs w:val="18"/>
              </w:rPr>
              <w:t>E-UTRA Band 41, 43</w:t>
            </w:r>
          </w:p>
          <w:p w14:paraId="787EFCAB" w14:textId="77777777" w:rsidR="00256885" w:rsidRPr="00527373" w:rsidRDefault="00256885" w:rsidP="00FC329D">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3AB033D1"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C0B0F8"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51DDFB"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2BDAF64"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1FE5491" w14:textId="77777777" w:rsidR="00256885" w:rsidRPr="00527373" w:rsidRDefault="00256885" w:rsidP="00FC329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4FEEBDC" w14:textId="77777777" w:rsidR="00256885" w:rsidRPr="00527373" w:rsidRDefault="00256885" w:rsidP="00FC329D">
            <w:pPr>
              <w:pStyle w:val="TAC"/>
              <w:rPr>
                <w:rFonts w:cs="Arial"/>
                <w:sz w:val="16"/>
                <w:szCs w:val="16"/>
              </w:rPr>
            </w:pPr>
            <w:r w:rsidRPr="00527373">
              <w:rPr>
                <w:rFonts w:cs="Arial"/>
                <w:color w:val="000000"/>
                <w:szCs w:val="18"/>
              </w:rPr>
              <w:t>2</w:t>
            </w:r>
          </w:p>
        </w:tc>
      </w:tr>
      <w:tr w:rsidR="00256885" w:rsidRPr="00527373" w14:paraId="7BC6013F"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9C5D0AF" w14:textId="77777777" w:rsidR="00256885" w:rsidRPr="00527373" w:rsidRDefault="00256885" w:rsidP="00FC329D">
            <w:pPr>
              <w:pStyle w:val="TAH"/>
              <w:rPr>
                <w:rFonts w:eastAsia="맑은 고딕"/>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44E395A0" w14:textId="77777777" w:rsidR="00256885" w:rsidRPr="00527373" w:rsidRDefault="00256885" w:rsidP="00FC329D">
            <w:pPr>
              <w:pStyle w:val="TAL"/>
              <w:rPr>
                <w:rFonts w:eastAsia="맑은 고딕"/>
              </w:rPr>
            </w:pPr>
            <w:r w:rsidRPr="00527373">
              <w:rPr>
                <w:rFonts w:eastAsia="맑은 고딕"/>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69F002F9"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AF0138"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4FCE975C"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3919257"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2A7FF5A"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1FC012D" w14:textId="77777777" w:rsidR="00256885" w:rsidRPr="00527373" w:rsidRDefault="00256885" w:rsidP="00FC329D">
            <w:pPr>
              <w:pStyle w:val="TAC"/>
              <w:rPr>
                <w:rFonts w:eastAsia="맑은 고딕"/>
              </w:rPr>
            </w:pPr>
          </w:p>
        </w:tc>
      </w:tr>
      <w:tr w:rsidR="00256885" w:rsidRPr="00527373" w14:paraId="17CB92BC"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762ACF49"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635F1808" w14:textId="77777777" w:rsidR="00256885" w:rsidRPr="00527373" w:rsidRDefault="00256885" w:rsidP="00FC329D">
            <w:pPr>
              <w:pStyle w:val="TAL"/>
              <w:rPr>
                <w:rFonts w:eastAsia="맑은 고딕"/>
              </w:rPr>
            </w:pPr>
            <w:r w:rsidRPr="00527373">
              <w:rPr>
                <w:rFonts w:eastAsia="맑은 고딕"/>
              </w:rPr>
              <w:t>E-UTRA Band 26</w:t>
            </w:r>
          </w:p>
        </w:tc>
        <w:tc>
          <w:tcPr>
            <w:tcW w:w="930" w:type="dxa"/>
            <w:gridSpan w:val="5"/>
            <w:tcBorders>
              <w:top w:val="single" w:sz="4" w:space="0" w:color="auto"/>
              <w:left w:val="nil"/>
              <w:bottom w:val="single" w:sz="4" w:space="0" w:color="auto"/>
              <w:right w:val="single" w:sz="4" w:space="0" w:color="auto"/>
            </w:tcBorders>
            <w:vAlign w:val="center"/>
          </w:tcPr>
          <w:p w14:paraId="5229D621" w14:textId="77777777" w:rsidR="00256885" w:rsidRPr="00527373" w:rsidRDefault="00256885" w:rsidP="00FC329D">
            <w:pPr>
              <w:pStyle w:val="TAC"/>
              <w:rPr>
                <w:rFonts w:eastAsia="맑은 고딕"/>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2A08870E"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24320079" w14:textId="77777777" w:rsidR="00256885" w:rsidRPr="00527373" w:rsidRDefault="00256885" w:rsidP="00FC329D">
            <w:pPr>
              <w:pStyle w:val="TAC"/>
              <w:rPr>
                <w:rFonts w:eastAsia="맑은 고딕"/>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2D48FA60" w14:textId="77777777" w:rsidR="00256885" w:rsidRPr="00527373" w:rsidRDefault="00256885" w:rsidP="00FC329D">
            <w:pPr>
              <w:pStyle w:val="TAC"/>
              <w:rPr>
                <w:rFonts w:eastAsia="맑은 고딕"/>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63B9F53D"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002001F" w14:textId="77777777" w:rsidR="00256885" w:rsidRPr="00527373" w:rsidRDefault="00256885" w:rsidP="00FC329D">
            <w:pPr>
              <w:pStyle w:val="TAC"/>
              <w:rPr>
                <w:rFonts w:eastAsia="맑은 고딕"/>
              </w:rPr>
            </w:pPr>
          </w:p>
        </w:tc>
      </w:tr>
      <w:tr w:rsidR="00256885" w:rsidRPr="00527373" w14:paraId="358DAB86"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77C8F84E"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73EAC982" w14:textId="77777777" w:rsidR="00256885" w:rsidRPr="00527373" w:rsidRDefault="00256885" w:rsidP="00FC329D">
            <w:pPr>
              <w:pStyle w:val="TAL"/>
              <w:rPr>
                <w:rFonts w:eastAsia="맑은 고딕"/>
              </w:rPr>
            </w:pPr>
            <w:r w:rsidRPr="00527373">
              <w:rPr>
                <w:rFonts w:eastAsia="맑은 고딕"/>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1141862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9C343E2"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730FE8CD"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462E70D"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146AAD3"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F1436F9" w14:textId="77777777" w:rsidR="00256885" w:rsidRPr="00527373" w:rsidRDefault="00256885" w:rsidP="00FC329D">
            <w:pPr>
              <w:pStyle w:val="TAC"/>
              <w:rPr>
                <w:rFonts w:eastAsia="맑은 고딕"/>
              </w:rPr>
            </w:pPr>
            <w:r w:rsidRPr="00527373">
              <w:t>2</w:t>
            </w:r>
          </w:p>
        </w:tc>
      </w:tr>
      <w:tr w:rsidR="00256885" w:rsidRPr="00527373" w14:paraId="79D78B39"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6FA0EF2"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121C1689" w14:textId="77777777" w:rsidR="00256885" w:rsidRPr="00527373" w:rsidRDefault="00256885" w:rsidP="00FC329D">
            <w:pPr>
              <w:pStyle w:val="TAL"/>
              <w:rPr>
                <w:rFonts w:eastAsia="맑은 고딕"/>
              </w:rPr>
            </w:pPr>
            <w:r w:rsidRPr="00527373">
              <w:rPr>
                <w:rFonts w:eastAsia="맑은 고딕"/>
              </w:rPr>
              <w:t>NR Band n77</w:t>
            </w:r>
          </w:p>
        </w:tc>
        <w:tc>
          <w:tcPr>
            <w:tcW w:w="930" w:type="dxa"/>
            <w:gridSpan w:val="5"/>
            <w:tcBorders>
              <w:top w:val="single" w:sz="4" w:space="0" w:color="auto"/>
              <w:left w:val="nil"/>
              <w:bottom w:val="single" w:sz="4" w:space="0" w:color="auto"/>
              <w:right w:val="single" w:sz="4" w:space="0" w:color="auto"/>
            </w:tcBorders>
            <w:vAlign w:val="center"/>
          </w:tcPr>
          <w:p w14:paraId="5A993739" w14:textId="77777777" w:rsidR="00256885" w:rsidRPr="00527373" w:rsidRDefault="00256885" w:rsidP="00FC329D">
            <w:pPr>
              <w:pStyle w:val="TAC"/>
              <w:rPr>
                <w:rFonts w:eastAsia="맑은 고딕"/>
              </w:rPr>
            </w:pPr>
          </w:p>
        </w:tc>
        <w:tc>
          <w:tcPr>
            <w:tcW w:w="310" w:type="dxa"/>
            <w:gridSpan w:val="5"/>
            <w:tcBorders>
              <w:top w:val="single" w:sz="4" w:space="0" w:color="auto"/>
              <w:left w:val="nil"/>
              <w:bottom w:val="single" w:sz="4" w:space="0" w:color="auto"/>
              <w:right w:val="single" w:sz="4" w:space="0" w:color="auto"/>
            </w:tcBorders>
            <w:vAlign w:val="center"/>
          </w:tcPr>
          <w:p w14:paraId="42E85B0D" w14:textId="77777777" w:rsidR="00256885" w:rsidRPr="00527373" w:rsidRDefault="00256885" w:rsidP="00FC329D">
            <w:pPr>
              <w:pStyle w:val="TAC"/>
              <w:rPr>
                <w:rFonts w:eastAsia="맑은 고딕"/>
              </w:rPr>
            </w:pPr>
          </w:p>
        </w:tc>
        <w:tc>
          <w:tcPr>
            <w:tcW w:w="933" w:type="dxa"/>
            <w:gridSpan w:val="5"/>
            <w:tcBorders>
              <w:top w:val="single" w:sz="4" w:space="0" w:color="auto"/>
              <w:left w:val="nil"/>
              <w:bottom w:val="single" w:sz="4" w:space="0" w:color="auto"/>
              <w:right w:val="single" w:sz="4" w:space="0" w:color="auto"/>
            </w:tcBorders>
            <w:vAlign w:val="center"/>
          </w:tcPr>
          <w:p w14:paraId="66F9D74A" w14:textId="77777777" w:rsidR="00256885" w:rsidRPr="00527373" w:rsidRDefault="00256885" w:rsidP="00FC329D">
            <w:pPr>
              <w:pStyle w:val="TAC"/>
              <w:rPr>
                <w:rFonts w:eastAsia="맑은 고딕"/>
              </w:rPr>
            </w:pPr>
          </w:p>
        </w:tc>
        <w:tc>
          <w:tcPr>
            <w:tcW w:w="1168" w:type="dxa"/>
            <w:gridSpan w:val="4"/>
            <w:tcBorders>
              <w:top w:val="single" w:sz="4" w:space="0" w:color="auto"/>
              <w:left w:val="nil"/>
              <w:bottom w:val="single" w:sz="4" w:space="0" w:color="auto"/>
              <w:right w:val="single" w:sz="4" w:space="0" w:color="auto"/>
            </w:tcBorders>
            <w:vAlign w:val="center"/>
          </w:tcPr>
          <w:p w14:paraId="19C51C5C" w14:textId="77777777" w:rsidR="00256885" w:rsidRPr="00527373" w:rsidRDefault="00256885" w:rsidP="00FC329D">
            <w:pPr>
              <w:pStyle w:val="TAC"/>
              <w:rPr>
                <w:rFonts w:eastAsia="맑은 고딕"/>
              </w:rPr>
            </w:pPr>
          </w:p>
        </w:tc>
        <w:tc>
          <w:tcPr>
            <w:tcW w:w="750" w:type="dxa"/>
            <w:gridSpan w:val="4"/>
            <w:tcBorders>
              <w:top w:val="single" w:sz="4" w:space="0" w:color="auto"/>
              <w:left w:val="nil"/>
              <w:bottom w:val="single" w:sz="4" w:space="0" w:color="auto"/>
              <w:right w:val="single" w:sz="4" w:space="0" w:color="auto"/>
            </w:tcBorders>
            <w:noWrap/>
            <w:vAlign w:val="center"/>
          </w:tcPr>
          <w:p w14:paraId="39DDAD2B" w14:textId="77777777" w:rsidR="00256885" w:rsidRPr="00527373" w:rsidRDefault="00256885" w:rsidP="00FC329D">
            <w:pPr>
              <w:pStyle w:val="TAC"/>
              <w:rPr>
                <w:rFonts w:eastAsia="맑은 고딕"/>
              </w:rPr>
            </w:pPr>
          </w:p>
        </w:tc>
        <w:tc>
          <w:tcPr>
            <w:tcW w:w="1223" w:type="dxa"/>
            <w:gridSpan w:val="4"/>
            <w:tcBorders>
              <w:top w:val="single" w:sz="4" w:space="0" w:color="auto"/>
              <w:left w:val="nil"/>
              <w:bottom w:val="single" w:sz="4" w:space="0" w:color="auto"/>
              <w:right w:val="single" w:sz="4" w:space="0" w:color="auto"/>
            </w:tcBorders>
            <w:noWrap/>
            <w:vAlign w:val="center"/>
          </w:tcPr>
          <w:p w14:paraId="084929DC" w14:textId="77777777" w:rsidR="00256885" w:rsidRPr="00527373" w:rsidRDefault="00256885" w:rsidP="00FC329D">
            <w:pPr>
              <w:pStyle w:val="TAC"/>
              <w:rPr>
                <w:rFonts w:eastAsia="맑은 고딕"/>
              </w:rPr>
            </w:pPr>
          </w:p>
        </w:tc>
      </w:tr>
      <w:tr w:rsidR="00256885" w:rsidRPr="00527373" w14:paraId="05426F0D" w14:textId="77777777" w:rsidTr="00FC329D">
        <w:trPr>
          <w:gridAfter w:val="1"/>
          <w:wAfter w:w="132" w:type="dxa"/>
          <w:trHeight w:val="77"/>
          <w:jc w:val="center"/>
        </w:trPr>
        <w:tc>
          <w:tcPr>
            <w:tcW w:w="1629" w:type="dxa"/>
            <w:gridSpan w:val="2"/>
            <w:vMerge w:val="restart"/>
            <w:tcBorders>
              <w:left w:val="single" w:sz="4" w:space="0" w:color="auto"/>
              <w:right w:val="single" w:sz="4" w:space="0" w:color="auto"/>
            </w:tcBorders>
          </w:tcPr>
          <w:p w14:paraId="5D0513A6" w14:textId="77777777" w:rsidR="00256885" w:rsidRPr="00527373" w:rsidRDefault="00256885" w:rsidP="00FC329D">
            <w:pPr>
              <w:pStyle w:val="TAH"/>
              <w:rPr>
                <w:rFonts w:eastAsia="맑은 고딕"/>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26CFB095" w14:textId="77777777" w:rsidR="00256885" w:rsidRPr="00527373" w:rsidRDefault="00256885" w:rsidP="00FC329D">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08B5FF7A"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169967" w14:textId="77777777" w:rsidR="00256885" w:rsidRPr="00527373" w:rsidRDefault="00256885" w:rsidP="00FC329D">
            <w:pPr>
              <w:pStyle w:val="TAC"/>
              <w:rPr>
                <w:rFonts w:eastAsia="맑은 고딕"/>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0307D319"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5E3A0EEB" w14:textId="77777777" w:rsidR="00256885" w:rsidRPr="00527373" w:rsidRDefault="00256885" w:rsidP="00FC329D">
            <w:pPr>
              <w:pStyle w:val="TAC"/>
              <w:rPr>
                <w:rFonts w:eastAsia="맑은 고딕"/>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45B26FC" w14:textId="77777777" w:rsidR="00256885" w:rsidRPr="00527373" w:rsidRDefault="00256885" w:rsidP="00FC329D">
            <w:pPr>
              <w:pStyle w:val="TAC"/>
              <w:rPr>
                <w:rFonts w:eastAsia="맑은 고딕"/>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67F38BAE" w14:textId="77777777" w:rsidR="00256885" w:rsidRPr="00527373" w:rsidRDefault="00256885" w:rsidP="00FC329D">
            <w:pPr>
              <w:pStyle w:val="TAC"/>
              <w:rPr>
                <w:rFonts w:eastAsia="맑은 고딕"/>
              </w:rPr>
            </w:pPr>
            <w:r w:rsidRPr="00527373">
              <w:rPr>
                <w:rFonts w:cs="Arial"/>
                <w:color w:val="000000"/>
                <w:szCs w:val="18"/>
              </w:rPr>
              <w:t> </w:t>
            </w:r>
          </w:p>
        </w:tc>
      </w:tr>
      <w:tr w:rsidR="00256885" w:rsidRPr="00527373" w14:paraId="63F46272" w14:textId="77777777" w:rsidTr="00FC329D">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60AAFB38" w14:textId="77777777" w:rsidR="00256885" w:rsidRPr="00527373" w:rsidRDefault="00256885" w:rsidP="00FC329D">
            <w:pPr>
              <w:pStyle w:val="TAH"/>
              <w:rPr>
                <w:rFonts w:eastAsia="맑은 고딕"/>
              </w:rPr>
            </w:pPr>
          </w:p>
        </w:tc>
        <w:tc>
          <w:tcPr>
            <w:tcW w:w="2857" w:type="dxa"/>
            <w:gridSpan w:val="3"/>
            <w:tcBorders>
              <w:top w:val="single" w:sz="4" w:space="0" w:color="auto"/>
              <w:left w:val="nil"/>
              <w:bottom w:val="single" w:sz="4" w:space="0" w:color="auto"/>
              <w:right w:val="single" w:sz="4" w:space="0" w:color="auto"/>
            </w:tcBorders>
            <w:vAlign w:val="center"/>
          </w:tcPr>
          <w:p w14:paraId="1A7487B6" w14:textId="77777777" w:rsidR="00256885" w:rsidRPr="00527373" w:rsidRDefault="00256885" w:rsidP="00FC329D">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038707F8"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496712" w14:textId="77777777" w:rsidR="00256885" w:rsidRPr="00527373" w:rsidRDefault="00256885" w:rsidP="00FC329D">
            <w:pPr>
              <w:pStyle w:val="TAC"/>
              <w:rPr>
                <w:rFonts w:eastAsia="맑은 고딕"/>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1103FD4D"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61192BD7" w14:textId="77777777" w:rsidR="00256885" w:rsidRPr="00527373" w:rsidRDefault="00256885" w:rsidP="00FC329D">
            <w:pPr>
              <w:pStyle w:val="TAC"/>
              <w:rPr>
                <w:rFonts w:eastAsia="맑은 고딕"/>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1DB3D224" w14:textId="77777777" w:rsidR="00256885" w:rsidRPr="00527373" w:rsidRDefault="00256885" w:rsidP="00FC329D">
            <w:pPr>
              <w:pStyle w:val="TAC"/>
              <w:rPr>
                <w:rFonts w:eastAsia="맑은 고딕"/>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16916C4C" w14:textId="77777777" w:rsidR="00256885" w:rsidRPr="00527373" w:rsidRDefault="00256885" w:rsidP="00FC329D">
            <w:pPr>
              <w:pStyle w:val="TAC"/>
              <w:rPr>
                <w:rFonts w:eastAsia="맑은 고딕"/>
              </w:rPr>
            </w:pPr>
            <w:r w:rsidRPr="00527373">
              <w:rPr>
                <w:rFonts w:cs="Arial"/>
                <w:color w:val="000000"/>
                <w:szCs w:val="18"/>
              </w:rPr>
              <w:t>2, 7</w:t>
            </w:r>
          </w:p>
        </w:tc>
      </w:tr>
      <w:tr w:rsidR="00256885" w:rsidRPr="00527373" w14:paraId="559AF6C8" w14:textId="77777777" w:rsidTr="00FC329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1718A27" w14:textId="77777777" w:rsidR="00256885" w:rsidRPr="00527373" w:rsidRDefault="00256885" w:rsidP="00FC329D">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6BCDD2BB" w14:textId="77777777" w:rsidR="00256885" w:rsidRPr="00527373" w:rsidRDefault="00256885" w:rsidP="00FC329D">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521A4499"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4C67460"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5C6B7C1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2834EF3"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27891A7"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6787130" w14:textId="77777777" w:rsidR="00256885" w:rsidRPr="00527373" w:rsidRDefault="00256885" w:rsidP="00FC329D">
            <w:pPr>
              <w:pStyle w:val="TAC"/>
            </w:pPr>
          </w:p>
        </w:tc>
      </w:tr>
      <w:tr w:rsidR="00256885" w:rsidRPr="00527373" w14:paraId="79E7064A" w14:textId="77777777" w:rsidTr="00FC329D">
        <w:trPr>
          <w:gridAfter w:val="2"/>
          <w:wAfter w:w="152" w:type="dxa"/>
          <w:trHeight w:val="188"/>
          <w:jc w:val="center"/>
        </w:trPr>
        <w:tc>
          <w:tcPr>
            <w:tcW w:w="1629" w:type="dxa"/>
            <w:gridSpan w:val="2"/>
            <w:vMerge w:val="restart"/>
            <w:tcBorders>
              <w:left w:val="single" w:sz="4" w:space="0" w:color="auto"/>
              <w:right w:val="single" w:sz="4" w:space="0" w:color="auto"/>
            </w:tcBorders>
          </w:tcPr>
          <w:p w14:paraId="34FA4746" w14:textId="77777777" w:rsidR="00256885" w:rsidRPr="00527373" w:rsidRDefault="00256885" w:rsidP="00FC329D">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008D227F" w14:textId="77777777" w:rsidR="00256885" w:rsidRPr="00527373" w:rsidRDefault="00256885" w:rsidP="00FC329D">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4171225A"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C3FA3B9" w14:textId="77777777" w:rsidR="00256885" w:rsidRPr="00527373" w:rsidRDefault="00256885" w:rsidP="00FC329D">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078CB06"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5115E59" w14:textId="77777777" w:rsidR="00256885" w:rsidRPr="00527373" w:rsidRDefault="00256885" w:rsidP="00FC329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65D6CE1" w14:textId="77777777" w:rsidR="00256885" w:rsidRPr="00527373" w:rsidRDefault="00256885" w:rsidP="00FC329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926A079" w14:textId="77777777" w:rsidR="00256885" w:rsidRPr="00527373" w:rsidRDefault="00256885" w:rsidP="00FC329D">
            <w:pPr>
              <w:pStyle w:val="TAC"/>
              <w:rPr>
                <w:rFonts w:cs="Arial"/>
                <w:sz w:val="16"/>
                <w:szCs w:val="16"/>
              </w:rPr>
            </w:pPr>
          </w:p>
        </w:tc>
      </w:tr>
      <w:tr w:rsidR="00256885" w:rsidRPr="00527373" w14:paraId="3A08C2BF"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EE937E6"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4124580" w14:textId="77777777" w:rsidR="00256885" w:rsidRPr="00527373" w:rsidRDefault="00256885" w:rsidP="00FC329D">
            <w:pPr>
              <w:pStyle w:val="TAL"/>
              <w:rPr>
                <w:szCs w:val="18"/>
                <w:lang w:eastAsia="ja-JP"/>
              </w:rPr>
            </w:pPr>
            <w:r w:rsidRPr="00527373">
              <w:rPr>
                <w:szCs w:val="18"/>
                <w:lang w:eastAsia="ja-JP"/>
              </w:rPr>
              <w:t>E-UTRA band 42, 52</w:t>
            </w:r>
          </w:p>
          <w:p w14:paraId="0C011C44" w14:textId="77777777" w:rsidR="00256885" w:rsidRPr="00527373" w:rsidRDefault="00256885" w:rsidP="00FC329D">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21A60B3C"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A09CEEA" w14:textId="77777777" w:rsidR="00256885" w:rsidRPr="00527373" w:rsidRDefault="00256885" w:rsidP="00FC329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553EA35"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F4CCF30" w14:textId="77777777" w:rsidR="00256885" w:rsidRPr="00527373" w:rsidRDefault="00256885" w:rsidP="00FC329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0B55FC6" w14:textId="77777777" w:rsidR="00256885" w:rsidRPr="00527373" w:rsidRDefault="00256885" w:rsidP="00FC329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927E1A7" w14:textId="77777777" w:rsidR="00256885" w:rsidRPr="00527373" w:rsidRDefault="00256885" w:rsidP="00FC329D">
            <w:pPr>
              <w:pStyle w:val="TAC"/>
              <w:rPr>
                <w:rFonts w:cs="Arial"/>
                <w:sz w:val="16"/>
                <w:szCs w:val="16"/>
              </w:rPr>
            </w:pPr>
            <w:r w:rsidRPr="00527373">
              <w:rPr>
                <w:rFonts w:cs="Arial"/>
                <w:sz w:val="16"/>
                <w:szCs w:val="16"/>
              </w:rPr>
              <w:t>2</w:t>
            </w:r>
          </w:p>
        </w:tc>
      </w:tr>
      <w:tr w:rsidR="00256885" w:rsidRPr="00527373" w14:paraId="111C35F2" w14:textId="77777777" w:rsidTr="00FC329D">
        <w:trPr>
          <w:gridAfter w:val="2"/>
          <w:wAfter w:w="152" w:type="dxa"/>
          <w:trHeight w:val="188"/>
          <w:jc w:val="center"/>
        </w:trPr>
        <w:tc>
          <w:tcPr>
            <w:tcW w:w="1629" w:type="dxa"/>
            <w:gridSpan w:val="2"/>
            <w:tcBorders>
              <w:left w:val="single" w:sz="4" w:space="0" w:color="auto"/>
              <w:right w:val="single" w:sz="4" w:space="0" w:color="auto"/>
            </w:tcBorders>
          </w:tcPr>
          <w:p w14:paraId="7D23F59F" w14:textId="77777777" w:rsidR="00256885" w:rsidRPr="00527373" w:rsidRDefault="00256885" w:rsidP="00FC329D">
            <w:pPr>
              <w:pStyle w:val="TAH"/>
            </w:pPr>
            <w:r w:rsidRPr="00527373">
              <w:rPr>
                <w:rFonts w:eastAsia="맑은 고딕"/>
              </w:rPr>
              <w:t>DC_7_n28</w:t>
            </w:r>
          </w:p>
        </w:tc>
        <w:tc>
          <w:tcPr>
            <w:tcW w:w="2844" w:type="dxa"/>
            <w:gridSpan w:val="2"/>
            <w:tcBorders>
              <w:top w:val="single" w:sz="4" w:space="0" w:color="auto"/>
              <w:left w:val="nil"/>
              <w:bottom w:val="single" w:sz="4" w:space="0" w:color="auto"/>
              <w:right w:val="single" w:sz="4" w:space="0" w:color="auto"/>
            </w:tcBorders>
            <w:vAlign w:val="bottom"/>
          </w:tcPr>
          <w:p w14:paraId="6792C59A" w14:textId="77777777" w:rsidR="00256885" w:rsidRPr="00527373" w:rsidRDefault="00256885" w:rsidP="00FC329D">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4B39411"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84411F6"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671F6A3"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D0FB730"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EF37C77" w14:textId="77777777" w:rsidR="00256885" w:rsidRPr="00527373" w:rsidRDefault="00256885" w:rsidP="00FC329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DFA9467" w14:textId="77777777" w:rsidR="00256885" w:rsidRPr="00527373" w:rsidRDefault="00256885" w:rsidP="00FC329D">
            <w:pPr>
              <w:pStyle w:val="TAC"/>
              <w:rPr>
                <w:rFonts w:cs="Arial"/>
                <w:sz w:val="16"/>
                <w:szCs w:val="16"/>
              </w:rPr>
            </w:pPr>
          </w:p>
        </w:tc>
      </w:tr>
      <w:tr w:rsidR="00256885" w:rsidRPr="00527373" w14:paraId="028BA33E"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24E4894"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0430A12" w14:textId="77777777" w:rsidR="00256885" w:rsidRPr="00527373" w:rsidRDefault="00256885" w:rsidP="00FC329D">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76E5FFC6"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092385A" w14:textId="77777777" w:rsidR="00256885" w:rsidRPr="00527373" w:rsidRDefault="00256885" w:rsidP="00FC329D">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488C46A" w14:textId="77777777" w:rsidR="00256885" w:rsidRPr="00527373" w:rsidRDefault="00256885" w:rsidP="00FC329D">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DE3E9C0"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B8B6363" w14:textId="77777777" w:rsidR="00256885" w:rsidRPr="00527373" w:rsidRDefault="00256885" w:rsidP="00FC329D">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D709187" w14:textId="77777777" w:rsidR="00256885" w:rsidRPr="00527373" w:rsidRDefault="00256885" w:rsidP="00FC329D">
            <w:pPr>
              <w:pStyle w:val="TAC"/>
              <w:rPr>
                <w:rFonts w:cs="Arial"/>
                <w:sz w:val="16"/>
                <w:szCs w:val="16"/>
              </w:rPr>
            </w:pPr>
            <w:r w:rsidRPr="00527373">
              <w:rPr>
                <w:rFonts w:cs="Arial"/>
                <w:color w:val="000000"/>
                <w:szCs w:val="18"/>
              </w:rPr>
              <w:t>2</w:t>
            </w:r>
          </w:p>
        </w:tc>
      </w:tr>
      <w:tr w:rsidR="00256885" w:rsidRPr="00527373" w14:paraId="4768F101"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20221AB" w14:textId="77777777" w:rsidR="00256885" w:rsidRPr="00527373" w:rsidRDefault="00256885" w:rsidP="00FC329D">
            <w:pPr>
              <w:pStyle w:val="TAH"/>
              <w:rPr>
                <w:rFonts w:eastAsia="맑은 고딕"/>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66D2740A" w14:textId="77777777" w:rsidR="00256885" w:rsidRPr="00527373" w:rsidRDefault="00256885" w:rsidP="00FC329D">
            <w:pPr>
              <w:pStyle w:val="TAL"/>
              <w:rPr>
                <w:rFonts w:eastAsia="맑은 고딕"/>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32BA8916"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929E896"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17CC82EF"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BC7C665" w14:textId="77777777" w:rsidR="00256885" w:rsidRPr="00527373" w:rsidRDefault="00256885" w:rsidP="00FC329D">
            <w:pPr>
              <w:pStyle w:val="TAC"/>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5A12D3AD" w14:textId="77777777" w:rsidR="00256885" w:rsidRPr="00527373" w:rsidRDefault="00256885" w:rsidP="00FC329D">
            <w:pPr>
              <w:pStyle w:val="TAC"/>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1F4F7C86" w14:textId="77777777" w:rsidR="00256885" w:rsidRPr="00527373" w:rsidRDefault="00256885" w:rsidP="00FC329D">
            <w:pPr>
              <w:pStyle w:val="TAC"/>
            </w:pPr>
          </w:p>
        </w:tc>
      </w:tr>
      <w:tr w:rsidR="00256885" w:rsidRPr="00527373" w14:paraId="5ED87F84" w14:textId="77777777" w:rsidTr="00FC329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FF2826A" w14:textId="77777777" w:rsidR="00256885" w:rsidRPr="00527373" w:rsidRDefault="00256885" w:rsidP="00FC329D">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3581E830" w14:textId="77777777" w:rsidR="00256885" w:rsidRPr="00527373" w:rsidRDefault="00256885" w:rsidP="00FC329D">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53B53E72"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B29806A"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32305D0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46D3BB2"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D97DBF3"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5DDF3A2" w14:textId="77777777" w:rsidR="00256885" w:rsidRPr="00527373" w:rsidRDefault="00256885" w:rsidP="00FC329D">
            <w:pPr>
              <w:pStyle w:val="TAC"/>
            </w:pPr>
            <w:r w:rsidRPr="00527373">
              <w:t>2</w:t>
            </w:r>
          </w:p>
        </w:tc>
      </w:tr>
      <w:tr w:rsidR="00256885" w:rsidRPr="00527373" w14:paraId="4119F315" w14:textId="77777777" w:rsidTr="00FC329D">
        <w:trPr>
          <w:gridAfter w:val="2"/>
          <w:wAfter w:w="152" w:type="dxa"/>
          <w:trHeight w:val="188"/>
          <w:jc w:val="center"/>
        </w:trPr>
        <w:tc>
          <w:tcPr>
            <w:tcW w:w="1629" w:type="dxa"/>
            <w:gridSpan w:val="2"/>
            <w:vMerge w:val="restart"/>
            <w:tcBorders>
              <w:left w:val="single" w:sz="4" w:space="0" w:color="auto"/>
              <w:right w:val="single" w:sz="4" w:space="0" w:color="auto"/>
            </w:tcBorders>
          </w:tcPr>
          <w:p w14:paraId="32A0D9EC" w14:textId="77777777" w:rsidR="00256885" w:rsidRPr="00527373" w:rsidRDefault="00256885" w:rsidP="00FC329D">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5FD50CF2" w14:textId="77777777" w:rsidR="00256885" w:rsidRPr="00527373" w:rsidRDefault="00256885" w:rsidP="00FC329D">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0B5E946E"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67104BF" w14:textId="77777777" w:rsidR="00256885" w:rsidRPr="00527373" w:rsidRDefault="00256885" w:rsidP="00FC329D">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8CFE37B"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A56EC8E" w14:textId="77777777" w:rsidR="00256885" w:rsidRPr="00527373" w:rsidRDefault="00256885" w:rsidP="00FC329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3BDDBA0" w14:textId="77777777" w:rsidR="00256885" w:rsidRPr="00527373" w:rsidRDefault="00256885" w:rsidP="00FC329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59F7360" w14:textId="77777777" w:rsidR="00256885" w:rsidRPr="00527373" w:rsidRDefault="00256885" w:rsidP="00FC329D">
            <w:pPr>
              <w:pStyle w:val="TAC"/>
              <w:rPr>
                <w:rFonts w:cs="Arial"/>
                <w:sz w:val="16"/>
                <w:szCs w:val="16"/>
              </w:rPr>
            </w:pPr>
          </w:p>
        </w:tc>
      </w:tr>
      <w:tr w:rsidR="00256885" w:rsidRPr="00527373" w14:paraId="70CEE561"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1B8F31DD"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F78BED4" w14:textId="77777777" w:rsidR="00256885" w:rsidRPr="00527373" w:rsidRDefault="00256885" w:rsidP="00FC329D">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363DB929"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8F5342E" w14:textId="77777777" w:rsidR="00256885" w:rsidRPr="00527373" w:rsidRDefault="00256885" w:rsidP="00FC329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1DFC431" w14:textId="77777777" w:rsidR="00256885" w:rsidRPr="00527373" w:rsidRDefault="00256885" w:rsidP="00FC329D">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07672D4" w14:textId="77777777" w:rsidR="00256885" w:rsidRPr="00527373" w:rsidRDefault="00256885" w:rsidP="00FC329D">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B1FFF90" w14:textId="77777777" w:rsidR="00256885" w:rsidRPr="00527373" w:rsidRDefault="00256885" w:rsidP="00FC329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259C1B45" w14:textId="77777777" w:rsidR="00256885" w:rsidRPr="00527373" w:rsidRDefault="00256885" w:rsidP="00FC329D">
            <w:pPr>
              <w:pStyle w:val="TAC"/>
              <w:rPr>
                <w:rFonts w:cs="Arial"/>
                <w:sz w:val="16"/>
                <w:szCs w:val="16"/>
              </w:rPr>
            </w:pPr>
            <w:r w:rsidRPr="00527373">
              <w:rPr>
                <w:rFonts w:cs="Arial"/>
                <w:sz w:val="16"/>
                <w:szCs w:val="16"/>
              </w:rPr>
              <w:t>2</w:t>
            </w:r>
          </w:p>
        </w:tc>
      </w:tr>
      <w:tr w:rsidR="00256885" w:rsidRPr="00527373" w14:paraId="30CB2B7F"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C42A6BC"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340354BD" w14:textId="77777777" w:rsidR="00256885" w:rsidRPr="00527373" w:rsidRDefault="00256885" w:rsidP="00FC329D">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7ED69359" w14:textId="77777777" w:rsidR="00256885" w:rsidRPr="00527373" w:rsidRDefault="00256885" w:rsidP="00FC329D">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08DFC27C" w14:textId="77777777" w:rsidR="00256885" w:rsidRPr="00527373" w:rsidRDefault="00256885" w:rsidP="00FC329D">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0B34B9FC" w14:textId="77777777" w:rsidR="00256885" w:rsidRPr="00527373" w:rsidRDefault="00256885" w:rsidP="00FC329D">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00CFAF19" w14:textId="77777777" w:rsidR="00256885" w:rsidRPr="00527373" w:rsidRDefault="00256885" w:rsidP="00FC329D">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A7D0E8D" w14:textId="77777777" w:rsidR="00256885" w:rsidRPr="00527373" w:rsidRDefault="00256885" w:rsidP="00FC329D">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AA4011A" w14:textId="77777777" w:rsidR="00256885" w:rsidRPr="00527373" w:rsidRDefault="00256885" w:rsidP="00FC329D">
            <w:pPr>
              <w:pStyle w:val="TAC"/>
              <w:rPr>
                <w:rFonts w:cs="Arial"/>
                <w:sz w:val="16"/>
                <w:szCs w:val="16"/>
              </w:rPr>
            </w:pPr>
            <w:r w:rsidRPr="00527373">
              <w:rPr>
                <w:rFonts w:cs="Arial"/>
                <w:sz w:val="16"/>
                <w:szCs w:val="16"/>
              </w:rPr>
              <w:t>5, 12</w:t>
            </w:r>
          </w:p>
        </w:tc>
      </w:tr>
      <w:tr w:rsidR="00256885" w:rsidRPr="00527373" w14:paraId="3B90F108"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D5073EF" w14:textId="77777777" w:rsidR="00256885" w:rsidRPr="00527373" w:rsidRDefault="00256885" w:rsidP="00FC329D">
            <w:pPr>
              <w:pStyle w:val="TAH"/>
              <w:rPr>
                <w:rFonts w:eastAsia="맑은 고딕"/>
              </w:rPr>
            </w:pPr>
            <w:r w:rsidRPr="00527373">
              <w:rPr>
                <w:rFonts w:eastAsia="맑은 고딕"/>
              </w:rPr>
              <w:t>DC_8_n41</w:t>
            </w:r>
          </w:p>
        </w:tc>
        <w:tc>
          <w:tcPr>
            <w:tcW w:w="2844" w:type="dxa"/>
            <w:gridSpan w:val="2"/>
            <w:tcBorders>
              <w:top w:val="single" w:sz="4" w:space="0" w:color="auto"/>
              <w:left w:val="nil"/>
              <w:bottom w:val="single" w:sz="4" w:space="0" w:color="auto"/>
              <w:right w:val="single" w:sz="4" w:space="0" w:color="auto"/>
            </w:tcBorders>
            <w:vAlign w:val="bottom"/>
          </w:tcPr>
          <w:p w14:paraId="127C9EFF" w14:textId="77777777" w:rsidR="00256885" w:rsidRPr="00527373" w:rsidRDefault="00256885" w:rsidP="00FC329D">
            <w:pPr>
              <w:pStyle w:val="TAL"/>
              <w:rPr>
                <w:rFonts w:eastAsia="맑은 고딕"/>
              </w:rPr>
            </w:pPr>
            <w:r w:rsidRPr="00527373">
              <w:rPr>
                <w:rFonts w:eastAsia="맑은 고딕"/>
              </w:rPr>
              <w:t>E-UTRA Band 28</w:t>
            </w:r>
          </w:p>
        </w:tc>
        <w:tc>
          <w:tcPr>
            <w:tcW w:w="930" w:type="dxa"/>
            <w:gridSpan w:val="5"/>
            <w:tcBorders>
              <w:top w:val="single" w:sz="4" w:space="0" w:color="auto"/>
              <w:left w:val="nil"/>
              <w:bottom w:val="single" w:sz="4" w:space="0" w:color="auto"/>
              <w:right w:val="single" w:sz="4" w:space="0" w:color="auto"/>
            </w:tcBorders>
            <w:vAlign w:val="center"/>
          </w:tcPr>
          <w:p w14:paraId="51EC6A3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B28D33"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5DDFCE9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E057ACD"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634505A7"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69F6C92F" w14:textId="77777777" w:rsidR="00256885" w:rsidRPr="00527373" w:rsidRDefault="00256885" w:rsidP="00FC329D">
            <w:pPr>
              <w:pStyle w:val="TAC"/>
              <w:rPr>
                <w:rFonts w:eastAsia="Yu Mincho"/>
              </w:rPr>
            </w:pPr>
            <w:r w:rsidRPr="00527373">
              <w:rPr>
                <w:rFonts w:eastAsia="맑은 고딕"/>
              </w:rPr>
              <w:t> </w:t>
            </w:r>
          </w:p>
        </w:tc>
      </w:tr>
      <w:tr w:rsidR="00256885" w:rsidRPr="00527373" w14:paraId="0E1A6166"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427B9B65"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1B054337" w14:textId="77777777" w:rsidR="00256885" w:rsidRPr="00527373" w:rsidRDefault="00256885" w:rsidP="00FC329D">
            <w:pPr>
              <w:pStyle w:val="TAL"/>
              <w:rPr>
                <w:rFonts w:eastAsia="맑은 고딕"/>
              </w:rPr>
            </w:pPr>
            <w:r w:rsidRPr="00527373">
              <w:rPr>
                <w:rFonts w:eastAsia="맑은 고딕"/>
              </w:rPr>
              <w:t>E-UTRA band 3, 42, 52</w:t>
            </w:r>
          </w:p>
          <w:p w14:paraId="33F0606F" w14:textId="77777777" w:rsidR="00256885" w:rsidRPr="00527373" w:rsidRDefault="00256885" w:rsidP="00FC329D">
            <w:pPr>
              <w:pStyle w:val="TAL"/>
              <w:rPr>
                <w:rFonts w:eastAsia="맑은 고딕"/>
              </w:rPr>
            </w:pPr>
            <w:r w:rsidRPr="00527373">
              <w:rPr>
                <w:rFonts w:eastAsia="맑은 고딕"/>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27B058CB"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4B2EC0"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664D4EC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ED3BF4C"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5C5E9761"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33E25D19" w14:textId="77777777" w:rsidR="00256885" w:rsidRPr="00527373" w:rsidRDefault="00256885" w:rsidP="00FC329D">
            <w:pPr>
              <w:pStyle w:val="TAC"/>
              <w:rPr>
                <w:rFonts w:eastAsia="Yu Mincho"/>
              </w:rPr>
            </w:pPr>
            <w:r w:rsidRPr="00527373">
              <w:rPr>
                <w:rFonts w:eastAsia="맑은 고딕"/>
              </w:rPr>
              <w:t>2</w:t>
            </w:r>
          </w:p>
        </w:tc>
      </w:tr>
      <w:tr w:rsidR="00256885" w:rsidRPr="00527373" w14:paraId="7245AD94" w14:textId="77777777" w:rsidTr="00FC329D">
        <w:trPr>
          <w:gridAfter w:val="2"/>
          <w:wAfter w:w="152" w:type="dxa"/>
          <w:trHeight w:val="188"/>
          <w:jc w:val="center"/>
        </w:trPr>
        <w:tc>
          <w:tcPr>
            <w:tcW w:w="1629" w:type="dxa"/>
            <w:gridSpan w:val="2"/>
            <w:tcBorders>
              <w:left w:val="single" w:sz="4" w:space="0" w:color="auto"/>
              <w:right w:val="single" w:sz="4" w:space="0" w:color="auto"/>
            </w:tcBorders>
          </w:tcPr>
          <w:p w14:paraId="25174D50"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09FDC5F1" w14:textId="77777777" w:rsidR="00256885" w:rsidRPr="00527373" w:rsidRDefault="00256885" w:rsidP="00FC329D">
            <w:pPr>
              <w:pStyle w:val="TAL"/>
              <w:rPr>
                <w:rFonts w:eastAsia="맑은 고딕"/>
              </w:rPr>
            </w:pPr>
            <w:r w:rsidRPr="00527373">
              <w:rPr>
                <w:rFonts w:eastAsia="맑은 고딕"/>
              </w:rPr>
              <w:t>E-UTRA Band 8</w:t>
            </w:r>
          </w:p>
        </w:tc>
        <w:tc>
          <w:tcPr>
            <w:tcW w:w="930" w:type="dxa"/>
            <w:gridSpan w:val="5"/>
            <w:tcBorders>
              <w:top w:val="single" w:sz="4" w:space="0" w:color="auto"/>
              <w:left w:val="nil"/>
              <w:bottom w:val="single" w:sz="4" w:space="0" w:color="auto"/>
              <w:right w:val="single" w:sz="4" w:space="0" w:color="auto"/>
            </w:tcBorders>
            <w:vAlign w:val="center"/>
          </w:tcPr>
          <w:p w14:paraId="679F53CA" w14:textId="77777777" w:rsidR="00256885" w:rsidRPr="00527373" w:rsidRDefault="00256885" w:rsidP="00FC329D">
            <w:pPr>
              <w:pStyle w:val="TAC"/>
              <w:rPr>
                <w:rFonts w:eastAsia="맑은 고딕"/>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65E50C9" w14:textId="77777777" w:rsidR="00256885" w:rsidRPr="00527373" w:rsidRDefault="00256885" w:rsidP="00FC329D">
            <w:pPr>
              <w:pStyle w:val="TAC"/>
              <w:rPr>
                <w:rFonts w:eastAsia="맑은 고딕"/>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B4E1825" w14:textId="77777777" w:rsidR="00256885" w:rsidRPr="00527373" w:rsidRDefault="00256885" w:rsidP="00FC329D">
            <w:pPr>
              <w:pStyle w:val="TAC"/>
              <w:rPr>
                <w:rFonts w:eastAsia="맑은 고딕"/>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E011737" w14:textId="77777777" w:rsidR="00256885" w:rsidRPr="00527373" w:rsidRDefault="00256885" w:rsidP="00FC329D">
            <w:pPr>
              <w:pStyle w:val="TAC"/>
              <w:rPr>
                <w:rFonts w:eastAsia="맑은 고딕"/>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AE44F4D" w14:textId="77777777" w:rsidR="00256885" w:rsidRPr="00527373" w:rsidRDefault="00256885" w:rsidP="00FC329D">
            <w:pPr>
              <w:pStyle w:val="TAC"/>
              <w:rPr>
                <w:rFonts w:eastAsia="맑은 고딕"/>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3C33144" w14:textId="77777777" w:rsidR="00256885" w:rsidRPr="00527373" w:rsidRDefault="00256885" w:rsidP="00FC329D">
            <w:pPr>
              <w:pStyle w:val="TAC"/>
              <w:rPr>
                <w:rFonts w:eastAsia="맑은 고딕"/>
              </w:rPr>
            </w:pPr>
            <w:r w:rsidRPr="00527373">
              <w:rPr>
                <w:rFonts w:cs="Arial"/>
                <w:color w:val="000000"/>
                <w:sz w:val="16"/>
                <w:szCs w:val="16"/>
              </w:rPr>
              <w:t>5</w:t>
            </w:r>
          </w:p>
        </w:tc>
      </w:tr>
      <w:tr w:rsidR="00256885" w:rsidRPr="00527373" w14:paraId="39372E3A" w14:textId="77777777" w:rsidTr="00FC329D">
        <w:trPr>
          <w:gridAfter w:val="2"/>
          <w:wAfter w:w="152" w:type="dxa"/>
          <w:trHeight w:val="188"/>
          <w:jc w:val="center"/>
        </w:trPr>
        <w:tc>
          <w:tcPr>
            <w:tcW w:w="1629" w:type="dxa"/>
            <w:gridSpan w:val="2"/>
            <w:tcBorders>
              <w:left w:val="single" w:sz="4" w:space="0" w:color="auto"/>
              <w:right w:val="single" w:sz="4" w:space="0" w:color="auto"/>
            </w:tcBorders>
          </w:tcPr>
          <w:p w14:paraId="76210996"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6C79C563" w14:textId="77777777" w:rsidR="00256885" w:rsidRPr="00527373" w:rsidRDefault="00256885" w:rsidP="00FC329D">
            <w:pPr>
              <w:pStyle w:val="TAL"/>
              <w:rPr>
                <w:rFonts w:eastAsia="맑은 고딕"/>
              </w:rPr>
            </w:pPr>
            <w:r w:rsidRPr="00527373">
              <w:rPr>
                <w:rFonts w:eastAsia="맑은 고딕"/>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6965796" w14:textId="77777777" w:rsidR="00256885" w:rsidRPr="00527373" w:rsidRDefault="00256885" w:rsidP="00FC329D">
            <w:pPr>
              <w:pStyle w:val="TAC"/>
              <w:rPr>
                <w:rFonts w:eastAsia="맑은 고딕"/>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20AAC945" w14:textId="77777777" w:rsidR="00256885" w:rsidRPr="00527373" w:rsidRDefault="00256885" w:rsidP="00FC329D">
            <w:pPr>
              <w:pStyle w:val="TAC"/>
              <w:rPr>
                <w:rFonts w:eastAsia="맑은 고딕"/>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2F8233F" w14:textId="77777777" w:rsidR="00256885" w:rsidRPr="00527373" w:rsidRDefault="00256885" w:rsidP="00FC329D">
            <w:pPr>
              <w:pStyle w:val="TAC"/>
              <w:rPr>
                <w:rFonts w:eastAsia="맑은 고딕"/>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146D1729" w14:textId="77777777" w:rsidR="00256885" w:rsidRPr="00527373" w:rsidRDefault="00256885" w:rsidP="00FC329D">
            <w:pPr>
              <w:pStyle w:val="TAC"/>
              <w:rPr>
                <w:rFonts w:eastAsia="맑은 고딕"/>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81E2941" w14:textId="77777777" w:rsidR="00256885" w:rsidRPr="00527373" w:rsidRDefault="00256885" w:rsidP="00FC329D">
            <w:pPr>
              <w:pStyle w:val="TAC"/>
              <w:rPr>
                <w:rFonts w:eastAsia="맑은 고딕"/>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82186A4" w14:textId="77777777" w:rsidR="00256885" w:rsidRPr="00527373" w:rsidRDefault="00256885" w:rsidP="00FC329D">
            <w:pPr>
              <w:pStyle w:val="TAC"/>
              <w:rPr>
                <w:rFonts w:eastAsia="맑은 고딕"/>
              </w:rPr>
            </w:pPr>
            <w:r w:rsidRPr="00527373">
              <w:rPr>
                <w:rFonts w:cs="Arial"/>
                <w:sz w:val="16"/>
                <w:szCs w:val="16"/>
              </w:rPr>
              <w:t>5, 12</w:t>
            </w:r>
          </w:p>
        </w:tc>
      </w:tr>
      <w:tr w:rsidR="00256885" w:rsidRPr="00527373" w14:paraId="406286D9"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F5293C" w14:textId="77777777" w:rsidR="00256885" w:rsidRPr="00527373" w:rsidRDefault="00256885" w:rsidP="00FC329D">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1C3BA530" w14:textId="77777777" w:rsidR="00256885" w:rsidRPr="00527373" w:rsidRDefault="00256885" w:rsidP="00FC329D">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73CD35E" w14:textId="77777777" w:rsidR="00256885" w:rsidRPr="00527373" w:rsidRDefault="00256885" w:rsidP="00FC329D">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33858814" w14:textId="77777777" w:rsidR="00256885" w:rsidRPr="00527373" w:rsidRDefault="00256885" w:rsidP="00FC329D">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24C23352" w14:textId="77777777" w:rsidR="00256885" w:rsidRPr="00527373" w:rsidRDefault="00256885" w:rsidP="00FC329D">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49379247" w14:textId="77777777" w:rsidR="00256885" w:rsidRPr="00527373" w:rsidRDefault="00256885" w:rsidP="00FC329D">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3F37E30" w14:textId="77777777" w:rsidR="00256885" w:rsidRPr="00527373" w:rsidRDefault="00256885" w:rsidP="00FC329D">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5F3CF3D1" w14:textId="77777777" w:rsidR="00256885" w:rsidRPr="00527373" w:rsidRDefault="00256885" w:rsidP="00FC329D">
            <w:pPr>
              <w:pStyle w:val="TAC"/>
              <w:rPr>
                <w:rFonts w:eastAsia="Calibri Light"/>
              </w:rPr>
            </w:pPr>
          </w:p>
        </w:tc>
      </w:tr>
      <w:tr w:rsidR="00256885" w:rsidRPr="00527373" w14:paraId="41DACDCA"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1EDBF838" w14:textId="77777777" w:rsidR="00256885" w:rsidRPr="00527373" w:rsidRDefault="00256885" w:rsidP="00FC329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77CE3776" w14:textId="77777777" w:rsidR="00256885" w:rsidRPr="00527373" w:rsidRDefault="00256885" w:rsidP="00FC329D">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3D328FC5" w14:textId="77777777" w:rsidR="00256885" w:rsidRPr="00527373" w:rsidRDefault="00256885" w:rsidP="00FC329D">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7C2539A" w14:textId="77777777" w:rsidR="00256885" w:rsidRPr="00527373" w:rsidRDefault="00256885" w:rsidP="00FC329D">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50E2F62" w14:textId="77777777" w:rsidR="00256885" w:rsidRPr="00527373" w:rsidRDefault="00256885" w:rsidP="00FC329D">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1C3CA6C8" w14:textId="77777777" w:rsidR="00256885" w:rsidRPr="00527373" w:rsidRDefault="00256885" w:rsidP="00FC329D">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D71AE0" w14:textId="77777777" w:rsidR="00256885" w:rsidRPr="00527373" w:rsidRDefault="00256885" w:rsidP="00FC329D">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02EE383" w14:textId="77777777" w:rsidR="00256885" w:rsidRPr="00527373" w:rsidRDefault="00256885" w:rsidP="00FC329D">
            <w:pPr>
              <w:pStyle w:val="TAC"/>
              <w:rPr>
                <w:rFonts w:eastAsia="Calibri Light"/>
              </w:rPr>
            </w:pPr>
            <w:r w:rsidRPr="00527373">
              <w:rPr>
                <w:sz w:val="16"/>
                <w:szCs w:val="16"/>
                <w:lang w:eastAsia="ja-JP"/>
              </w:rPr>
              <w:t>2</w:t>
            </w:r>
          </w:p>
        </w:tc>
      </w:tr>
      <w:tr w:rsidR="00256885" w:rsidRPr="00527373" w14:paraId="64FAAC30"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021596E1" w14:textId="77777777" w:rsidR="00256885" w:rsidRPr="00527373" w:rsidRDefault="00256885" w:rsidP="00FC329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149D6B6" w14:textId="77777777" w:rsidR="00256885" w:rsidRPr="00527373" w:rsidRDefault="00256885" w:rsidP="00FC329D">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58BEB499" w14:textId="77777777" w:rsidR="00256885" w:rsidRPr="00527373" w:rsidRDefault="00256885" w:rsidP="00FC329D">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7233012" w14:textId="77777777" w:rsidR="00256885" w:rsidRPr="00527373" w:rsidRDefault="00256885" w:rsidP="00FC329D">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BF7D7E4" w14:textId="77777777" w:rsidR="00256885" w:rsidRPr="00527373" w:rsidRDefault="00256885" w:rsidP="00FC329D">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3E2205E4" w14:textId="77777777" w:rsidR="00256885" w:rsidRPr="00527373" w:rsidRDefault="00256885" w:rsidP="00FC329D">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A48E148" w14:textId="77777777" w:rsidR="00256885" w:rsidRPr="00527373" w:rsidRDefault="00256885" w:rsidP="00FC329D">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8F75EC0" w14:textId="77777777" w:rsidR="00256885" w:rsidRPr="00527373" w:rsidRDefault="00256885" w:rsidP="00FC329D">
            <w:pPr>
              <w:pStyle w:val="TAC"/>
              <w:rPr>
                <w:color w:val="000000"/>
                <w:szCs w:val="18"/>
              </w:rPr>
            </w:pPr>
            <w:r w:rsidRPr="00527373">
              <w:rPr>
                <w:sz w:val="16"/>
                <w:szCs w:val="16"/>
                <w:lang w:eastAsia="ja-JP"/>
              </w:rPr>
              <w:t>12</w:t>
            </w:r>
          </w:p>
        </w:tc>
      </w:tr>
      <w:tr w:rsidR="00256885" w:rsidRPr="00527373" w14:paraId="29B9328D"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FAC8F5D" w14:textId="77777777" w:rsidR="00256885" w:rsidRPr="00527373" w:rsidRDefault="00256885" w:rsidP="00FC329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04F280" w14:textId="77777777" w:rsidR="00256885" w:rsidRPr="00527373" w:rsidRDefault="00256885" w:rsidP="00FC329D">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AD7DAF6" w14:textId="77777777" w:rsidR="00256885" w:rsidRPr="00527373" w:rsidRDefault="00256885" w:rsidP="00FC329D">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55F7EDA0" w14:textId="77777777" w:rsidR="00256885" w:rsidRPr="00527373" w:rsidRDefault="00256885" w:rsidP="00FC329D">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364004C" w14:textId="77777777" w:rsidR="00256885" w:rsidRPr="00527373" w:rsidRDefault="00256885" w:rsidP="00FC329D">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4E6C3009" w14:textId="77777777" w:rsidR="00256885" w:rsidRPr="00527373" w:rsidRDefault="00256885" w:rsidP="00FC329D">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277BAD9A" w14:textId="77777777" w:rsidR="00256885" w:rsidRPr="00527373" w:rsidRDefault="00256885" w:rsidP="00FC329D">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EBFA8BD" w14:textId="77777777" w:rsidR="00256885" w:rsidRPr="00527373" w:rsidRDefault="00256885" w:rsidP="00FC329D">
            <w:pPr>
              <w:pStyle w:val="TAC"/>
              <w:rPr>
                <w:color w:val="000000"/>
                <w:szCs w:val="18"/>
              </w:rPr>
            </w:pPr>
            <w:r w:rsidRPr="00527373">
              <w:rPr>
                <w:rFonts w:eastAsia="MS Mincho"/>
                <w:sz w:val="16"/>
                <w:szCs w:val="16"/>
              </w:rPr>
              <w:t>3, 12</w:t>
            </w:r>
          </w:p>
        </w:tc>
      </w:tr>
      <w:tr w:rsidR="00256885" w:rsidRPr="00527373" w14:paraId="01EBF290"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0D52789" w14:textId="77777777" w:rsidR="00256885" w:rsidRPr="00527373" w:rsidRDefault="00256885" w:rsidP="00FC329D">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4C5A8437" w14:textId="77777777" w:rsidR="00256885" w:rsidRPr="00527373" w:rsidRDefault="00256885" w:rsidP="00FC329D">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478F1CD4" w14:textId="77777777" w:rsidR="00256885" w:rsidRPr="00527373" w:rsidRDefault="00256885" w:rsidP="00FC329D">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51CB9A" w14:textId="77777777" w:rsidR="00256885" w:rsidRPr="00527373" w:rsidRDefault="00256885" w:rsidP="00FC329D">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54FCC3F0" w14:textId="77777777" w:rsidR="00256885" w:rsidRPr="00527373" w:rsidRDefault="00256885" w:rsidP="00FC329D">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FF5A4BA" w14:textId="77777777" w:rsidR="00256885" w:rsidRPr="00527373" w:rsidRDefault="00256885" w:rsidP="00FC329D">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0DBD6BE9" w14:textId="77777777" w:rsidR="00256885" w:rsidRPr="00527373" w:rsidRDefault="00256885" w:rsidP="00FC329D">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36E17255" w14:textId="77777777" w:rsidR="00256885" w:rsidRPr="00527373" w:rsidRDefault="00256885" w:rsidP="00FC329D">
            <w:pPr>
              <w:pStyle w:val="TAC"/>
              <w:rPr>
                <w:rFonts w:eastAsia="Calibri Light"/>
              </w:rPr>
            </w:pPr>
          </w:p>
        </w:tc>
      </w:tr>
      <w:tr w:rsidR="00256885" w:rsidRPr="00527373" w14:paraId="5792D1FA"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53C51CF5" w14:textId="77777777" w:rsidR="00256885" w:rsidRPr="00527373" w:rsidRDefault="00256885" w:rsidP="00FC329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4BF4C802" w14:textId="77777777" w:rsidR="00256885" w:rsidRPr="00527373" w:rsidRDefault="00256885" w:rsidP="00FC329D">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08A9DFE1"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FE6478" w14:textId="77777777" w:rsidR="00256885" w:rsidRPr="00527373" w:rsidRDefault="00256885" w:rsidP="00FC329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5615676"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23EEB46" w14:textId="77777777" w:rsidR="00256885" w:rsidRPr="00527373" w:rsidRDefault="00256885" w:rsidP="00FC329D">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2D4A064" w14:textId="77777777" w:rsidR="00256885" w:rsidRPr="00527373" w:rsidRDefault="00256885" w:rsidP="00FC329D">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219EC81" w14:textId="77777777" w:rsidR="00256885" w:rsidRPr="00527373" w:rsidRDefault="00256885" w:rsidP="00FC329D">
            <w:pPr>
              <w:pStyle w:val="TAC"/>
              <w:rPr>
                <w:rFonts w:eastAsia="Calibri Light"/>
              </w:rPr>
            </w:pPr>
            <w:r w:rsidRPr="00527373">
              <w:rPr>
                <w:color w:val="000000"/>
                <w:szCs w:val="18"/>
              </w:rPr>
              <w:t>2</w:t>
            </w:r>
          </w:p>
        </w:tc>
      </w:tr>
      <w:tr w:rsidR="00256885" w:rsidRPr="00527373" w14:paraId="2A3D110D"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368E37BE" w14:textId="77777777" w:rsidR="00256885" w:rsidRPr="00527373" w:rsidRDefault="00256885" w:rsidP="00FC329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8FD3849" w14:textId="77777777" w:rsidR="00256885" w:rsidRPr="00527373" w:rsidRDefault="00256885" w:rsidP="00FC329D">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75650E33" w14:textId="77777777" w:rsidR="00256885" w:rsidRPr="00527373" w:rsidRDefault="00256885" w:rsidP="00FC329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0DEB7E2" w14:textId="77777777" w:rsidR="00256885" w:rsidRPr="00527373" w:rsidRDefault="00256885" w:rsidP="00FC329D">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412E98" w14:textId="77777777" w:rsidR="00256885" w:rsidRPr="00527373" w:rsidRDefault="00256885" w:rsidP="00FC329D">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EA560B9" w14:textId="77777777" w:rsidR="00256885" w:rsidRPr="00527373" w:rsidRDefault="00256885" w:rsidP="00FC329D">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7C7B70" w14:textId="77777777" w:rsidR="00256885" w:rsidRPr="00527373" w:rsidRDefault="00256885" w:rsidP="00FC329D">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798568B" w14:textId="77777777" w:rsidR="00256885" w:rsidRPr="00527373" w:rsidRDefault="00256885" w:rsidP="00FC329D">
            <w:pPr>
              <w:pStyle w:val="TAC"/>
              <w:rPr>
                <w:color w:val="000000"/>
                <w:szCs w:val="18"/>
              </w:rPr>
            </w:pPr>
            <w:r w:rsidRPr="00527373">
              <w:rPr>
                <w:color w:val="000000"/>
                <w:szCs w:val="18"/>
              </w:rPr>
              <w:t>12</w:t>
            </w:r>
          </w:p>
        </w:tc>
      </w:tr>
      <w:tr w:rsidR="00256885" w:rsidRPr="00527373" w14:paraId="4377F14A"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3C3F1A0" w14:textId="77777777" w:rsidR="00256885" w:rsidRPr="00527373" w:rsidRDefault="00256885" w:rsidP="00FC329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F1928B2" w14:textId="77777777" w:rsidR="00256885" w:rsidRPr="00527373" w:rsidRDefault="00256885" w:rsidP="00FC329D">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33AF686" w14:textId="77777777" w:rsidR="00256885" w:rsidRPr="00527373" w:rsidRDefault="00256885" w:rsidP="00FC329D">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181065EC" w14:textId="77777777" w:rsidR="00256885" w:rsidRPr="00527373" w:rsidRDefault="00256885" w:rsidP="00FC329D">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822D026" w14:textId="77777777" w:rsidR="00256885" w:rsidRPr="00527373" w:rsidRDefault="00256885" w:rsidP="00FC329D">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7A980B3B" w14:textId="77777777" w:rsidR="00256885" w:rsidRPr="00527373" w:rsidRDefault="00256885" w:rsidP="00FC329D">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5F3D6F0" w14:textId="77777777" w:rsidR="00256885" w:rsidRPr="00527373" w:rsidRDefault="00256885" w:rsidP="00FC329D">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66897C71" w14:textId="77777777" w:rsidR="00256885" w:rsidRPr="00527373" w:rsidRDefault="00256885" w:rsidP="00FC329D">
            <w:pPr>
              <w:pStyle w:val="TAC"/>
              <w:rPr>
                <w:color w:val="000000"/>
                <w:szCs w:val="18"/>
              </w:rPr>
            </w:pPr>
            <w:r w:rsidRPr="00527373">
              <w:rPr>
                <w:color w:val="000000"/>
                <w:szCs w:val="18"/>
              </w:rPr>
              <w:t>3, 12</w:t>
            </w:r>
          </w:p>
        </w:tc>
      </w:tr>
      <w:tr w:rsidR="00256885" w:rsidRPr="00527373" w14:paraId="713C6055"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B706F7C" w14:textId="77777777" w:rsidR="00256885" w:rsidRPr="00527373" w:rsidRDefault="00256885" w:rsidP="00FC329D">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5371CC73" w14:textId="77777777" w:rsidR="00256885" w:rsidRPr="00527373" w:rsidRDefault="00256885" w:rsidP="00FC329D">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4FBD40E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6FB1B0"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1A0089A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1AC8D0D"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3AC01F6"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8D43D32" w14:textId="77777777" w:rsidR="00256885" w:rsidRPr="00527373" w:rsidRDefault="00256885" w:rsidP="00FC329D">
            <w:pPr>
              <w:pStyle w:val="TAC"/>
            </w:pPr>
          </w:p>
        </w:tc>
      </w:tr>
      <w:tr w:rsidR="00256885" w:rsidRPr="00527373" w14:paraId="6DD404BB"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34488D6C" w14:textId="77777777" w:rsidR="00256885" w:rsidRPr="00527373" w:rsidRDefault="00256885" w:rsidP="00FC329D">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E663B7A" w14:textId="77777777" w:rsidR="00256885" w:rsidRPr="00527373" w:rsidRDefault="00256885" w:rsidP="00FC329D">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1304AFF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5DF0E6A"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4938CC21"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2FBDCBD"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35014D4"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23BDE83" w14:textId="77777777" w:rsidR="00256885" w:rsidRPr="00527373" w:rsidRDefault="00256885" w:rsidP="00FC329D">
            <w:pPr>
              <w:pStyle w:val="TAC"/>
            </w:pPr>
            <w:r w:rsidRPr="00527373">
              <w:t>2</w:t>
            </w:r>
          </w:p>
        </w:tc>
      </w:tr>
      <w:tr w:rsidR="00256885" w:rsidRPr="00527373" w14:paraId="7055291E"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9C65C29" w14:textId="77777777" w:rsidR="00256885" w:rsidRPr="00527373" w:rsidRDefault="00256885" w:rsidP="00FC329D">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49CA9631" w14:textId="77777777" w:rsidR="00256885" w:rsidRPr="00527373" w:rsidRDefault="00256885" w:rsidP="00FC329D">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7BF0B508" w14:textId="77777777" w:rsidR="00256885" w:rsidRPr="00527373" w:rsidRDefault="00256885" w:rsidP="00FC329D">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5DEEF0" w14:textId="77777777" w:rsidR="00256885" w:rsidRPr="00527373" w:rsidRDefault="00256885" w:rsidP="00FC329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AA450EB"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CC11825" w14:textId="77777777" w:rsidR="00256885" w:rsidRPr="00527373" w:rsidRDefault="00256885" w:rsidP="00FC329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6C815F1" w14:textId="77777777" w:rsidR="00256885" w:rsidRPr="00527373" w:rsidRDefault="00256885" w:rsidP="00FC329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4FE7181" w14:textId="77777777" w:rsidR="00256885" w:rsidRPr="00527373" w:rsidRDefault="00256885" w:rsidP="00FC329D">
            <w:pPr>
              <w:pStyle w:val="TAC"/>
              <w:keepNext w:val="0"/>
              <w:rPr>
                <w:sz w:val="16"/>
              </w:rPr>
            </w:pPr>
          </w:p>
        </w:tc>
      </w:tr>
      <w:tr w:rsidR="00256885" w:rsidRPr="00527373" w14:paraId="681C9F82"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E175A23"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0E9BC78" w14:textId="77777777" w:rsidR="00256885" w:rsidRPr="00527373" w:rsidRDefault="00256885" w:rsidP="00FC329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1F01393" w14:textId="77777777" w:rsidR="00256885" w:rsidRPr="00527373" w:rsidRDefault="00256885" w:rsidP="00FC329D">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422BA8EC" w14:textId="77777777" w:rsidR="00256885" w:rsidRPr="00527373" w:rsidRDefault="00256885" w:rsidP="00FC329D">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FFC3A41" w14:textId="77777777" w:rsidR="00256885" w:rsidRPr="00527373" w:rsidRDefault="00256885" w:rsidP="00FC329D">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2A53A542" w14:textId="77777777" w:rsidR="00256885" w:rsidRPr="00527373" w:rsidRDefault="00256885" w:rsidP="00FC329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5F7A00D" w14:textId="77777777" w:rsidR="00256885" w:rsidRPr="00527373" w:rsidRDefault="00256885" w:rsidP="00FC329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7C41313" w14:textId="77777777" w:rsidR="00256885" w:rsidRPr="00527373" w:rsidRDefault="00256885" w:rsidP="00FC329D">
            <w:pPr>
              <w:pStyle w:val="TAC"/>
              <w:keepNext w:val="0"/>
              <w:rPr>
                <w:sz w:val="16"/>
              </w:rPr>
            </w:pPr>
          </w:p>
        </w:tc>
      </w:tr>
      <w:tr w:rsidR="00256885" w:rsidRPr="00527373" w14:paraId="0024B70F"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D2035BD"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7BA62A2" w14:textId="77777777" w:rsidR="00256885" w:rsidRPr="00527373" w:rsidRDefault="00256885" w:rsidP="00FC329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466CBEC" w14:textId="77777777" w:rsidR="00256885" w:rsidRPr="00527373" w:rsidRDefault="00256885" w:rsidP="00FC329D">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06AA0C3B" w14:textId="77777777" w:rsidR="00256885" w:rsidRPr="00527373" w:rsidRDefault="00256885" w:rsidP="00FC329D">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4A3F1B3" w14:textId="77777777" w:rsidR="00256885" w:rsidRPr="00527373" w:rsidRDefault="00256885" w:rsidP="00FC329D">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07C37B1" w14:textId="77777777" w:rsidR="00256885" w:rsidRPr="00527373" w:rsidRDefault="00256885" w:rsidP="00FC329D">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18716F13" w14:textId="77777777" w:rsidR="00256885" w:rsidRPr="00527373" w:rsidRDefault="00256885" w:rsidP="00FC329D">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2BEE359" w14:textId="77777777" w:rsidR="00256885" w:rsidRPr="00527373" w:rsidRDefault="00256885" w:rsidP="00FC329D">
            <w:pPr>
              <w:pStyle w:val="TAC"/>
              <w:keepNext w:val="0"/>
              <w:rPr>
                <w:sz w:val="16"/>
              </w:rPr>
            </w:pPr>
            <w:r w:rsidRPr="00527373">
              <w:rPr>
                <w:sz w:val="16"/>
                <w:lang w:eastAsia="ja-JP"/>
              </w:rPr>
              <w:t>3</w:t>
            </w:r>
          </w:p>
        </w:tc>
      </w:tr>
      <w:tr w:rsidR="00256885" w:rsidRPr="00527373" w14:paraId="60BF87AD"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8F793E"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A2AFB3E" w14:textId="77777777" w:rsidR="00256885" w:rsidRPr="00527373" w:rsidRDefault="00256885" w:rsidP="00FC329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DF558D6" w14:textId="77777777" w:rsidR="00256885" w:rsidRPr="00527373" w:rsidRDefault="00256885" w:rsidP="00FC329D">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185DBF05" w14:textId="77777777" w:rsidR="00256885" w:rsidRPr="00527373" w:rsidRDefault="00256885" w:rsidP="00FC329D">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F75DBE9" w14:textId="77777777" w:rsidR="00256885" w:rsidRPr="00527373" w:rsidRDefault="00256885" w:rsidP="00FC329D">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47826338" w14:textId="77777777" w:rsidR="00256885" w:rsidRPr="00527373" w:rsidRDefault="00256885" w:rsidP="00FC329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25328F" w14:textId="77777777" w:rsidR="00256885" w:rsidRPr="00527373" w:rsidRDefault="00256885" w:rsidP="00FC329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E118245" w14:textId="77777777" w:rsidR="00256885" w:rsidRPr="00527373" w:rsidRDefault="00256885" w:rsidP="00FC329D">
            <w:pPr>
              <w:pStyle w:val="TAC"/>
              <w:keepNext w:val="0"/>
              <w:rPr>
                <w:sz w:val="16"/>
              </w:rPr>
            </w:pPr>
          </w:p>
        </w:tc>
      </w:tr>
      <w:tr w:rsidR="00256885" w:rsidRPr="00527373" w14:paraId="4AB9FE84"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EC4E64B"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C39B0B" w14:textId="77777777" w:rsidR="00256885" w:rsidRPr="00527373" w:rsidRDefault="00256885" w:rsidP="00FC329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51FDFFF" w14:textId="77777777" w:rsidR="00256885" w:rsidRPr="00527373" w:rsidRDefault="00256885" w:rsidP="00FC329D">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2E0FBCD" w14:textId="77777777" w:rsidR="00256885" w:rsidRPr="00527373" w:rsidRDefault="00256885" w:rsidP="00FC329D">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C28A9DC" w14:textId="77777777" w:rsidR="00256885" w:rsidRPr="00527373" w:rsidRDefault="00256885" w:rsidP="00FC329D">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F093437" w14:textId="77777777" w:rsidR="00256885" w:rsidRPr="00527373" w:rsidRDefault="00256885" w:rsidP="00FC329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F24ECE9" w14:textId="77777777" w:rsidR="00256885" w:rsidRPr="00527373" w:rsidRDefault="00256885" w:rsidP="00FC329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6A172B3" w14:textId="77777777" w:rsidR="00256885" w:rsidRPr="00527373" w:rsidRDefault="00256885" w:rsidP="00FC329D">
            <w:pPr>
              <w:pStyle w:val="TAC"/>
              <w:keepNext w:val="0"/>
              <w:rPr>
                <w:sz w:val="16"/>
              </w:rPr>
            </w:pPr>
          </w:p>
        </w:tc>
      </w:tr>
      <w:tr w:rsidR="00256885" w:rsidRPr="00527373" w14:paraId="328EB891" w14:textId="77777777" w:rsidTr="00FC329D">
        <w:trPr>
          <w:gridBefore w:val="1"/>
          <w:wBefore w:w="113" w:type="dxa"/>
          <w:trHeight w:val="188"/>
          <w:jc w:val="center"/>
        </w:trPr>
        <w:tc>
          <w:tcPr>
            <w:tcW w:w="1629" w:type="dxa"/>
            <w:gridSpan w:val="2"/>
            <w:vMerge w:val="restart"/>
            <w:tcBorders>
              <w:left w:val="single" w:sz="4" w:space="0" w:color="auto"/>
              <w:right w:val="single" w:sz="4" w:space="0" w:color="auto"/>
            </w:tcBorders>
          </w:tcPr>
          <w:p w14:paraId="5C65DE5A" w14:textId="77777777" w:rsidR="00256885" w:rsidRPr="00527373" w:rsidRDefault="00256885" w:rsidP="00FC329D">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4B0FF8B6" w14:textId="77777777" w:rsidR="00256885" w:rsidRPr="00527373" w:rsidRDefault="00256885" w:rsidP="00FC329D">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3EC54C0A" w14:textId="77777777" w:rsidR="00256885" w:rsidRPr="00527373" w:rsidRDefault="00256885" w:rsidP="00FC329D">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02E105" w14:textId="77777777" w:rsidR="00256885" w:rsidRPr="00527373" w:rsidRDefault="00256885" w:rsidP="00FC329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37F37F0"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291B1BA" w14:textId="77777777" w:rsidR="00256885" w:rsidRPr="00527373" w:rsidRDefault="00256885" w:rsidP="00FC329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A5C079C" w14:textId="77777777" w:rsidR="00256885" w:rsidRPr="00527373" w:rsidRDefault="00256885" w:rsidP="00FC329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9CB9BF" w14:textId="77777777" w:rsidR="00256885" w:rsidRPr="00527373" w:rsidRDefault="00256885" w:rsidP="00FC329D">
            <w:pPr>
              <w:pStyle w:val="TAC"/>
              <w:keepNext w:val="0"/>
              <w:rPr>
                <w:sz w:val="16"/>
              </w:rPr>
            </w:pPr>
          </w:p>
        </w:tc>
      </w:tr>
      <w:tr w:rsidR="00256885" w:rsidRPr="00527373" w14:paraId="0C82967E"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84B66E6"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FB73F52" w14:textId="77777777" w:rsidR="00256885" w:rsidRPr="00527373" w:rsidRDefault="00256885" w:rsidP="00FC329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4052EB6" w14:textId="77777777" w:rsidR="00256885" w:rsidRPr="00527373" w:rsidRDefault="00256885" w:rsidP="00FC329D">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35DDFB1F" w14:textId="77777777" w:rsidR="00256885" w:rsidRPr="00527373" w:rsidRDefault="00256885" w:rsidP="00FC329D">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FF7A988" w14:textId="77777777" w:rsidR="00256885" w:rsidRPr="00527373" w:rsidRDefault="00256885" w:rsidP="00FC329D">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7B2F9501" w14:textId="77777777" w:rsidR="00256885" w:rsidRPr="00527373" w:rsidRDefault="00256885" w:rsidP="00FC329D">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B7435F5" w14:textId="77777777" w:rsidR="00256885" w:rsidRPr="00527373" w:rsidRDefault="00256885" w:rsidP="00FC329D">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446D5BD" w14:textId="77777777" w:rsidR="00256885" w:rsidRPr="00527373" w:rsidRDefault="00256885" w:rsidP="00FC329D">
            <w:pPr>
              <w:pStyle w:val="TAC"/>
              <w:keepNext w:val="0"/>
              <w:rPr>
                <w:sz w:val="16"/>
              </w:rPr>
            </w:pPr>
            <w:r w:rsidRPr="00527373">
              <w:rPr>
                <w:sz w:val="16"/>
                <w:lang w:eastAsia="ja-JP"/>
              </w:rPr>
              <w:t>3</w:t>
            </w:r>
          </w:p>
        </w:tc>
      </w:tr>
      <w:tr w:rsidR="00256885" w:rsidRPr="00527373" w14:paraId="3FAFAF1E" w14:textId="77777777" w:rsidTr="00FC329D">
        <w:trPr>
          <w:gridBefore w:val="1"/>
          <w:wBefore w:w="113" w:type="dxa"/>
          <w:trHeight w:val="188"/>
          <w:jc w:val="center"/>
        </w:trPr>
        <w:tc>
          <w:tcPr>
            <w:tcW w:w="1629" w:type="dxa"/>
            <w:gridSpan w:val="2"/>
            <w:vMerge w:val="restart"/>
            <w:tcBorders>
              <w:left w:val="single" w:sz="4" w:space="0" w:color="auto"/>
              <w:right w:val="single" w:sz="4" w:space="0" w:color="auto"/>
            </w:tcBorders>
          </w:tcPr>
          <w:p w14:paraId="08D429A8" w14:textId="77777777" w:rsidR="00256885" w:rsidRPr="00527373" w:rsidRDefault="00256885" w:rsidP="00FC329D">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4E4EC941" w14:textId="77777777" w:rsidR="00256885" w:rsidRPr="00527373" w:rsidRDefault="00256885" w:rsidP="00FC329D">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3F8B976F" w14:textId="77777777" w:rsidR="00256885" w:rsidRPr="00527373" w:rsidRDefault="00256885" w:rsidP="00FC329D">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3D487A" w14:textId="77777777" w:rsidR="00256885" w:rsidRPr="00527373" w:rsidRDefault="00256885" w:rsidP="00FC329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F125146"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CC4EC48" w14:textId="77777777" w:rsidR="00256885" w:rsidRPr="00527373" w:rsidRDefault="00256885" w:rsidP="00FC329D">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9A957C1" w14:textId="77777777" w:rsidR="00256885" w:rsidRPr="00527373" w:rsidRDefault="00256885" w:rsidP="00FC329D">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098598A" w14:textId="77777777" w:rsidR="00256885" w:rsidRPr="00527373" w:rsidRDefault="00256885" w:rsidP="00FC329D">
            <w:pPr>
              <w:pStyle w:val="TAC"/>
              <w:keepNext w:val="0"/>
              <w:rPr>
                <w:sz w:val="16"/>
              </w:rPr>
            </w:pPr>
          </w:p>
        </w:tc>
      </w:tr>
      <w:tr w:rsidR="00256885" w:rsidRPr="00527373" w14:paraId="29C7DFB7"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DDDD47"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77EBC4B" w14:textId="77777777" w:rsidR="00256885" w:rsidRPr="00527373" w:rsidRDefault="00256885" w:rsidP="00FC329D">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40A585E" w14:textId="77777777" w:rsidR="00256885" w:rsidRPr="00527373" w:rsidRDefault="00256885" w:rsidP="00FC329D">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BED0727" w14:textId="77777777" w:rsidR="00256885" w:rsidRPr="00527373" w:rsidRDefault="00256885" w:rsidP="00FC329D">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F3870C8" w14:textId="77777777" w:rsidR="00256885" w:rsidRPr="00527373" w:rsidRDefault="00256885" w:rsidP="00FC329D">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434B8E2F" w14:textId="77777777" w:rsidR="00256885" w:rsidRPr="00527373" w:rsidRDefault="00256885" w:rsidP="00FC329D">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49A7FA2" w14:textId="77777777" w:rsidR="00256885" w:rsidRPr="00527373" w:rsidRDefault="00256885" w:rsidP="00FC329D">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61F4C87" w14:textId="77777777" w:rsidR="00256885" w:rsidRPr="00527373" w:rsidRDefault="00256885" w:rsidP="00FC329D">
            <w:pPr>
              <w:pStyle w:val="TAC"/>
              <w:keepNext w:val="0"/>
              <w:rPr>
                <w:sz w:val="16"/>
              </w:rPr>
            </w:pPr>
            <w:r w:rsidRPr="00527373">
              <w:rPr>
                <w:sz w:val="16"/>
                <w:lang w:eastAsia="ja-JP"/>
              </w:rPr>
              <w:t>3</w:t>
            </w:r>
          </w:p>
        </w:tc>
      </w:tr>
      <w:tr w:rsidR="00256885" w:rsidRPr="00527373" w14:paraId="12FF62A3"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3DE2EF1" w14:textId="77777777" w:rsidR="00256885" w:rsidRPr="00527373" w:rsidRDefault="00256885" w:rsidP="00FC329D">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2DBBCDFC" w14:textId="77777777" w:rsidR="00256885" w:rsidRPr="00527373" w:rsidRDefault="00256885" w:rsidP="00FC329D">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18DA0EE5" w14:textId="77777777" w:rsidR="00256885" w:rsidRPr="00527373" w:rsidRDefault="00256885" w:rsidP="00FC329D">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07A3293" w14:textId="77777777" w:rsidR="00256885" w:rsidRPr="00527373" w:rsidRDefault="00256885" w:rsidP="00FC329D">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AF2DA89" w14:textId="77777777" w:rsidR="00256885" w:rsidRPr="00527373" w:rsidRDefault="00256885" w:rsidP="00FC329D">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1B6AF43" w14:textId="77777777" w:rsidR="00256885" w:rsidRPr="00527373" w:rsidRDefault="00256885" w:rsidP="00FC329D">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6E5529" w14:textId="77777777" w:rsidR="00256885" w:rsidRPr="00527373" w:rsidRDefault="00256885" w:rsidP="00FC329D">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BC5EC1A" w14:textId="77777777" w:rsidR="00256885" w:rsidRPr="00527373" w:rsidRDefault="00256885" w:rsidP="00FC329D">
            <w:pPr>
              <w:pStyle w:val="TAC"/>
              <w:keepNext w:val="0"/>
              <w:rPr>
                <w:sz w:val="16"/>
                <w:lang w:eastAsia="ja-JP"/>
              </w:rPr>
            </w:pPr>
          </w:p>
        </w:tc>
      </w:tr>
      <w:tr w:rsidR="00256885" w:rsidRPr="00527373" w14:paraId="147A16EA"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A77BBBD"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E6A282A" w14:textId="77777777" w:rsidR="00256885" w:rsidRPr="00527373" w:rsidRDefault="00256885" w:rsidP="00FC329D">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9939952" w14:textId="77777777" w:rsidR="00256885" w:rsidRPr="00527373" w:rsidRDefault="00256885" w:rsidP="00FC329D">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E6D8BE5" w14:textId="77777777" w:rsidR="00256885" w:rsidRPr="00527373" w:rsidRDefault="00256885" w:rsidP="00FC329D">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B9CB75E" w14:textId="77777777" w:rsidR="00256885" w:rsidRPr="00527373" w:rsidRDefault="00256885" w:rsidP="00FC329D">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6336F8F" w14:textId="77777777" w:rsidR="00256885" w:rsidRPr="00527373" w:rsidRDefault="00256885" w:rsidP="00FC329D">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E4B95B2" w14:textId="77777777" w:rsidR="00256885" w:rsidRPr="00527373" w:rsidRDefault="00256885" w:rsidP="00FC329D">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4BA91D9" w14:textId="77777777" w:rsidR="00256885" w:rsidRPr="00527373" w:rsidRDefault="00256885" w:rsidP="00FC329D">
            <w:pPr>
              <w:pStyle w:val="TAC"/>
              <w:keepNext w:val="0"/>
              <w:rPr>
                <w:sz w:val="16"/>
                <w:lang w:eastAsia="ja-JP"/>
              </w:rPr>
            </w:pPr>
            <w:r w:rsidRPr="00527373">
              <w:t>2</w:t>
            </w:r>
          </w:p>
        </w:tc>
      </w:tr>
      <w:tr w:rsidR="00256885" w:rsidRPr="00527373" w14:paraId="231860DD"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2ACDC3C2" w14:textId="77777777" w:rsidR="00256885" w:rsidRPr="00527373" w:rsidRDefault="00256885" w:rsidP="00FC329D">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32DBBE85" w14:textId="77777777" w:rsidR="00256885" w:rsidRPr="00527373" w:rsidRDefault="00256885" w:rsidP="00FC329D">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3328D460" w14:textId="77777777" w:rsidR="00256885" w:rsidRPr="00527373" w:rsidRDefault="00256885" w:rsidP="00FC329D">
            <w:pPr>
              <w:pStyle w:val="TAC"/>
              <w:keepNext w:val="0"/>
              <w:rPr>
                <w:color w:val="000000"/>
                <w:szCs w:val="18"/>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0683B78" w14:textId="77777777" w:rsidR="00256885" w:rsidRPr="00527373" w:rsidRDefault="00256885" w:rsidP="00FC329D">
            <w:pPr>
              <w:pStyle w:val="TAC"/>
              <w:keepNext w:val="0"/>
              <w:rPr>
                <w:color w:val="000000"/>
                <w:szCs w:val="18"/>
              </w:rPr>
            </w:pPr>
            <w:r w:rsidRPr="00527373">
              <w:rPr>
                <w:rFonts w:eastAsia="맑은 고딕"/>
              </w:rPr>
              <w:t>-</w:t>
            </w:r>
          </w:p>
        </w:tc>
        <w:tc>
          <w:tcPr>
            <w:tcW w:w="938" w:type="dxa"/>
            <w:gridSpan w:val="5"/>
            <w:tcBorders>
              <w:top w:val="single" w:sz="4" w:space="0" w:color="auto"/>
              <w:left w:val="nil"/>
              <w:bottom w:val="single" w:sz="4" w:space="0" w:color="auto"/>
              <w:right w:val="single" w:sz="4" w:space="0" w:color="auto"/>
            </w:tcBorders>
            <w:vAlign w:val="center"/>
          </w:tcPr>
          <w:p w14:paraId="79BE4734" w14:textId="77777777" w:rsidR="00256885" w:rsidRPr="00527373" w:rsidRDefault="00256885" w:rsidP="00FC329D">
            <w:pPr>
              <w:pStyle w:val="TAC"/>
              <w:keepNext w:val="0"/>
              <w:rPr>
                <w:color w:val="000000"/>
                <w:szCs w:val="18"/>
              </w:rPr>
            </w:pPr>
            <w:r w:rsidRPr="00527373">
              <w:rPr>
                <w:rFonts w:eastAsia="맑은 고딕"/>
              </w:rPr>
              <w:t>F</w:t>
            </w:r>
            <w:r w:rsidRPr="00527373">
              <w:rPr>
                <w:rFonts w:eastAsia="맑은 고딕"/>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3BE8337" w14:textId="77777777" w:rsidR="00256885" w:rsidRPr="00527373" w:rsidRDefault="00256885" w:rsidP="00FC329D">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EBC890F" w14:textId="77777777" w:rsidR="00256885" w:rsidRPr="00527373" w:rsidRDefault="00256885" w:rsidP="00FC329D">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71E2C123" w14:textId="77777777" w:rsidR="00256885" w:rsidRPr="00527373" w:rsidRDefault="00256885" w:rsidP="00FC329D">
            <w:pPr>
              <w:pStyle w:val="TAC"/>
              <w:keepNext w:val="0"/>
            </w:pPr>
          </w:p>
        </w:tc>
      </w:tr>
      <w:tr w:rsidR="00256885" w:rsidRPr="00527373" w14:paraId="1D5D9E81" w14:textId="77777777" w:rsidTr="00FC329D">
        <w:trPr>
          <w:gridBefore w:val="1"/>
          <w:wBefore w:w="113" w:type="dxa"/>
          <w:trHeight w:val="188"/>
          <w:jc w:val="center"/>
        </w:trPr>
        <w:tc>
          <w:tcPr>
            <w:tcW w:w="1629" w:type="dxa"/>
            <w:gridSpan w:val="2"/>
            <w:tcBorders>
              <w:left w:val="single" w:sz="4" w:space="0" w:color="auto"/>
              <w:right w:val="single" w:sz="4" w:space="0" w:color="auto"/>
            </w:tcBorders>
          </w:tcPr>
          <w:p w14:paraId="7948CF94"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79506409" w14:textId="77777777" w:rsidR="00256885" w:rsidRPr="00527373" w:rsidRDefault="00256885" w:rsidP="00FC329D">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1C1AB677" w14:textId="77777777" w:rsidR="00256885" w:rsidRPr="00527373" w:rsidRDefault="00256885" w:rsidP="00FC329D">
            <w:pPr>
              <w:pStyle w:val="TAC"/>
              <w:keepNext w:val="0"/>
              <w:rPr>
                <w:color w:val="000000"/>
                <w:szCs w:val="18"/>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tcPr>
          <w:p w14:paraId="47D6BD2F" w14:textId="77777777" w:rsidR="00256885" w:rsidRPr="00527373" w:rsidRDefault="00256885" w:rsidP="00FC329D">
            <w:pPr>
              <w:pStyle w:val="TAC"/>
              <w:keepNext w:val="0"/>
              <w:rPr>
                <w:color w:val="000000"/>
                <w:szCs w:val="18"/>
              </w:rPr>
            </w:pPr>
            <w:r w:rsidRPr="00527373">
              <w:rPr>
                <w:rFonts w:eastAsia="맑은 고딕"/>
              </w:rPr>
              <w:t>-</w:t>
            </w:r>
          </w:p>
        </w:tc>
        <w:tc>
          <w:tcPr>
            <w:tcW w:w="938" w:type="dxa"/>
            <w:gridSpan w:val="5"/>
            <w:tcBorders>
              <w:top w:val="single" w:sz="4" w:space="0" w:color="auto"/>
              <w:left w:val="nil"/>
              <w:bottom w:val="single" w:sz="4" w:space="0" w:color="auto"/>
              <w:right w:val="single" w:sz="4" w:space="0" w:color="auto"/>
            </w:tcBorders>
          </w:tcPr>
          <w:p w14:paraId="142498A2" w14:textId="77777777" w:rsidR="00256885" w:rsidRPr="00527373" w:rsidRDefault="00256885" w:rsidP="00FC329D">
            <w:pPr>
              <w:pStyle w:val="TAC"/>
              <w:keepNext w:val="0"/>
              <w:rPr>
                <w:color w:val="000000"/>
                <w:szCs w:val="18"/>
              </w:rPr>
            </w:pPr>
            <w:r w:rsidRPr="00527373">
              <w:rPr>
                <w:rFonts w:eastAsia="맑은 고딕"/>
              </w:rPr>
              <w:t>F</w:t>
            </w:r>
            <w:r w:rsidRPr="00527373">
              <w:rPr>
                <w:rFonts w:eastAsia="맑은 고딕"/>
                <w:vertAlign w:val="subscript"/>
              </w:rPr>
              <w:t>DL_high</w:t>
            </w:r>
          </w:p>
        </w:tc>
        <w:tc>
          <w:tcPr>
            <w:tcW w:w="1163" w:type="dxa"/>
            <w:gridSpan w:val="4"/>
            <w:tcBorders>
              <w:top w:val="single" w:sz="4" w:space="0" w:color="auto"/>
              <w:left w:val="nil"/>
              <w:bottom w:val="single" w:sz="4" w:space="0" w:color="auto"/>
              <w:right w:val="single" w:sz="4" w:space="0" w:color="auto"/>
            </w:tcBorders>
          </w:tcPr>
          <w:p w14:paraId="5B00292F" w14:textId="77777777" w:rsidR="00256885" w:rsidRPr="00527373" w:rsidRDefault="00256885" w:rsidP="00FC329D">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038E1F7" w14:textId="77777777" w:rsidR="00256885" w:rsidRPr="00527373" w:rsidRDefault="00256885" w:rsidP="00FC329D">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11419E2B" w14:textId="77777777" w:rsidR="00256885" w:rsidRPr="00527373" w:rsidRDefault="00256885" w:rsidP="00FC329D">
            <w:pPr>
              <w:pStyle w:val="TAC"/>
              <w:keepNext w:val="0"/>
            </w:pPr>
            <w:r w:rsidRPr="00527373">
              <w:t>2</w:t>
            </w:r>
          </w:p>
        </w:tc>
      </w:tr>
      <w:tr w:rsidR="00256885" w:rsidRPr="00527373" w14:paraId="3494F704" w14:textId="77777777" w:rsidTr="00FC329D">
        <w:trPr>
          <w:gridBefore w:val="1"/>
          <w:wBefore w:w="113" w:type="dxa"/>
          <w:trHeight w:val="188"/>
          <w:jc w:val="center"/>
        </w:trPr>
        <w:tc>
          <w:tcPr>
            <w:tcW w:w="1629" w:type="dxa"/>
            <w:gridSpan w:val="2"/>
            <w:tcBorders>
              <w:left w:val="single" w:sz="4" w:space="0" w:color="auto"/>
              <w:right w:val="single" w:sz="4" w:space="0" w:color="auto"/>
            </w:tcBorders>
          </w:tcPr>
          <w:p w14:paraId="2B968E43"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49DC5A2F" w14:textId="77777777" w:rsidR="00256885" w:rsidRPr="00527373" w:rsidRDefault="00256885" w:rsidP="00FC329D">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257C9F9B" w14:textId="77777777" w:rsidR="00256885" w:rsidRPr="00527373" w:rsidRDefault="00256885" w:rsidP="00FC329D">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3903D1AE" w14:textId="77777777" w:rsidR="00256885" w:rsidRPr="00527373" w:rsidRDefault="00256885" w:rsidP="00FC329D">
            <w:pPr>
              <w:pStyle w:val="TAC"/>
              <w:keepNext w:val="0"/>
              <w:rPr>
                <w:color w:val="000000"/>
                <w:szCs w:val="18"/>
              </w:rPr>
            </w:pPr>
            <w:r w:rsidRPr="00527373">
              <w:rPr>
                <w:rFonts w:eastAsia="맑은 고딕"/>
              </w:rPr>
              <w:t>-</w:t>
            </w:r>
          </w:p>
        </w:tc>
        <w:tc>
          <w:tcPr>
            <w:tcW w:w="938" w:type="dxa"/>
            <w:gridSpan w:val="5"/>
            <w:tcBorders>
              <w:top w:val="single" w:sz="4" w:space="0" w:color="auto"/>
              <w:left w:val="nil"/>
              <w:bottom w:val="single" w:sz="4" w:space="0" w:color="auto"/>
              <w:right w:val="single" w:sz="4" w:space="0" w:color="auto"/>
            </w:tcBorders>
          </w:tcPr>
          <w:p w14:paraId="628FC7EA" w14:textId="77777777" w:rsidR="00256885" w:rsidRPr="00527373" w:rsidRDefault="00256885" w:rsidP="00FC329D">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40F555B1" w14:textId="77777777" w:rsidR="00256885" w:rsidRPr="00527373" w:rsidRDefault="00256885" w:rsidP="00FC329D">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1EE5408B" w14:textId="77777777" w:rsidR="00256885" w:rsidRPr="00527373" w:rsidRDefault="00256885" w:rsidP="00FC329D">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5BE9D4C8" w14:textId="77777777" w:rsidR="00256885" w:rsidRPr="00527373" w:rsidRDefault="00256885" w:rsidP="00FC329D">
            <w:pPr>
              <w:pStyle w:val="TAC"/>
              <w:keepNext w:val="0"/>
            </w:pPr>
            <w:r w:rsidRPr="00527373">
              <w:t>3</w:t>
            </w:r>
          </w:p>
        </w:tc>
      </w:tr>
      <w:tr w:rsidR="00256885" w:rsidRPr="00527373" w14:paraId="79E97C32"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1D51FAE" w14:textId="77777777" w:rsidR="00256885" w:rsidRPr="00527373" w:rsidRDefault="00256885" w:rsidP="00FC329D">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782D3E22" w14:textId="77777777" w:rsidR="00256885" w:rsidRPr="00527373" w:rsidRDefault="00256885" w:rsidP="00FC329D">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7AB59C14" w14:textId="77777777" w:rsidR="00256885" w:rsidRPr="00527373" w:rsidRDefault="00256885" w:rsidP="00FC329D">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31A3AD" w14:textId="77777777" w:rsidR="00256885" w:rsidRPr="00527373" w:rsidRDefault="00256885" w:rsidP="00FC329D">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F60F9CB" w14:textId="77777777" w:rsidR="00256885" w:rsidRPr="00527373" w:rsidRDefault="00256885" w:rsidP="00FC329D">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65BA155"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44929BF" w14:textId="77777777" w:rsidR="00256885" w:rsidRPr="00527373" w:rsidRDefault="00256885" w:rsidP="00FC329D">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5D3657E" w14:textId="77777777" w:rsidR="00256885" w:rsidRPr="00527373" w:rsidRDefault="00256885" w:rsidP="00FC329D">
            <w:pPr>
              <w:pStyle w:val="TAC"/>
            </w:pPr>
          </w:p>
        </w:tc>
      </w:tr>
      <w:tr w:rsidR="00256885" w:rsidRPr="00527373" w14:paraId="1BCA1212"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D4E79D0" w14:textId="77777777" w:rsidR="00256885" w:rsidRPr="00527373" w:rsidRDefault="00256885" w:rsidP="00FC329D">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16A3C68E" w14:textId="77777777" w:rsidR="00256885" w:rsidRPr="00527373" w:rsidRDefault="00256885" w:rsidP="00FC329D">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2404EC96" w14:textId="77777777" w:rsidR="00256885" w:rsidRPr="00527373" w:rsidRDefault="00256885" w:rsidP="00FC329D">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BF4F667" w14:textId="77777777" w:rsidR="00256885" w:rsidRPr="00527373" w:rsidRDefault="00256885" w:rsidP="00FC329D">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F9DCB4C" w14:textId="77777777" w:rsidR="00256885" w:rsidRPr="00527373" w:rsidRDefault="00256885" w:rsidP="00FC329D">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38D0271"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3A38F1A" w14:textId="77777777" w:rsidR="00256885" w:rsidRPr="00527373" w:rsidRDefault="00256885" w:rsidP="00FC329D">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14B5C16C" w14:textId="77777777" w:rsidR="00256885" w:rsidRPr="00527373" w:rsidRDefault="00256885" w:rsidP="00FC329D">
            <w:pPr>
              <w:pStyle w:val="TAC"/>
            </w:pPr>
          </w:p>
        </w:tc>
      </w:tr>
      <w:tr w:rsidR="00256885" w:rsidRPr="00527373" w14:paraId="4C40F105"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223FB1B" w14:textId="77777777" w:rsidR="00256885" w:rsidRPr="00527373" w:rsidRDefault="00256885" w:rsidP="00FC329D">
            <w:pPr>
              <w:pStyle w:val="TAH"/>
            </w:pPr>
          </w:p>
        </w:tc>
        <w:tc>
          <w:tcPr>
            <w:tcW w:w="2833" w:type="dxa"/>
            <w:gridSpan w:val="3"/>
            <w:tcBorders>
              <w:top w:val="single" w:sz="4" w:space="0" w:color="auto"/>
              <w:left w:val="nil"/>
              <w:bottom w:val="single" w:sz="4" w:space="0" w:color="auto"/>
              <w:right w:val="single" w:sz="4" w:space="0" w:color="auto"/>
            </w:tcBorders>
            <w:vAlign w:val="bottom"/>
          </w:tcPr>
          <w:p w14:paraId="296507FD" w14:textId="77777777" w:rsidR="00256885" w:rsidRPr="00527373" w:rsidRDefault="00256885" w:rsidP="00FC329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23F02BD6" w14:textId="77777777" w:rsidR="00256885" w:rsidRPr="00527373" w:rsidRDefault="00256885" w:rsidP="00FC329D">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FCE69B0" w14:textId="77777777" w:rsidR="00256885" w:rsidRPr="00527373" w:rsidRDefault="00256885" w:rsidP="00FC329D">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3CB96093" w14:textId="77777777" w:rsidR="00256885" w:rsidRPr="00527373" w:rsidRDefault="00256885" w:rsidP="00FC329D">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EBAC6DD"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E6BCF7F" w14:textId="77777777" w:rsidR="00256885" w:rsidRPr="00527373" w:rsidRDefault="00256885" w:rsidP="00FC329D">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1904125B" w14:textId="77777777" w:rsidR="00256885" w:rsidRPr="00527373" w:rsidRDefault="00256885" w:rsidP="00FC329D">
            <w:pPr>
              <w:pStyle w:val="TAC"/>
            </w:pPr>
            <w:r w:rsidRPr="00527373">
              <w:t>2</w:t>
            </w:r>
          </w:p>
        </w:tc>
      </w:tr>
      <w:tr w:rsidR="00256885" w:rsidRPr="00527373" w:rsidDel="00A13FBD" w14:paraId="48BBA830"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26B1CFD" w14:textId="77777777" w:rsidR="00256885" w:rsidRPr="00527373" w:rsidDel="00A13FBD" w:rsidRDefault="00256885" w:rsidP="00FC329D">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1243FD64" w14:textId="77777777" w:rsidR="00256885" w:rsidRPr="00527373" w:rsidDel="00A13FBD" w:rsidRDefault="00256885" w:rsidP="00FC329D">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555C92F5" w14:textId="77777777" w:rsidR="00256885" w:rsidRPr="00527373" w:rsidDel="00A13FBD" w:rsidRDefault="00256885" w:rsidP="00FC329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7EB298" w14:textId="77777777" w:rsidR="00256885" w:rsidRPr="00527373" w:rsidDel="00A13FBD" w:rsidRDefault="00256885" w:rsidP="00FC329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6965925" w14:textId="77777777" w:rsidR="00256885" w:rsidRPr="00527373" w:rsidDel="00A13FBD" w:rsidRDefault="00256885" w:rsidP="00FC329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0E6B7CE"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E265218"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F285116" w14:textId="77777777" w:rsidR="00256885" w:rsidRPr="00527373" w:rsidDel="00A13FBD" w:rsidRDefault="00256885" w:rsidP="00FC329D">
            <w:pPr>
              <w:pStyle w:val="TAC"/>
            </w:pPr>
          </w:p>
        </w:tc>
      </w:tr>
      <w:tr w:rsidR="00256885" w:rsidRPr="00527373" w:rsidDel="00A13FBD" w14:paraId="3509F5F4"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300231" w14:textId="77777777" w:rsidR="00256885" w:rsidRPr="00527373" w:rsidDel="00A13FBD"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6D0F9F3" w14:textId="77777777" w:rsidR="00256885" w:rsidRPr="00527373" w:rsidDel="00A13FBD" w:rsidRDefault="00256885" w:rsidP="00FC329D">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7A11CB8C" w14:textId="77777777" w:rsidR="00256885" w:rsidRPr="00527373" w:rsidDel="00A13FBD" w:rsidRDefault="00256885" w:rsidP="00FC329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7BAA5C2" w14:textId="77777777" w:rsidR="00256885" w:rsidRPr="00527373" w:rsidDel="00A13FBD" w:rsidRDefault="00256885" w:rsidP="00FC329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E75CC87" w14:textId="77777777" w:rsidR="00256885" w:rsidRPr="00527373" w:rsidDel="00A13FBD" w:rsidRDefault="00256885" w:rsidP="00FC329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8345B11"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B96771D"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6646880" w14:textId="77777777" w:rsidR="00256885" w:rsidRPr="00527373" w:rsidDel="00A13FBD" w:rsidRDefault="00256885" w:rsidP="00FC329D">
            <w:pPr>
              <w:pStyle w:val="TAC"/>
            </w:pPr>
          </w:p>
        </w:tc>
      </w:tr>
      <w:tr w:rsidR="00256885" w:rsidRPr="00527373" w:rsidDel="00A13FBD" w14:paraId="4C9CADD0"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A2D6A5B" w14:textId="77777777" w:rsidR="00256885" w:rsidRPr="00527373" w:rsidDel="00A13FBD" w:rsidRDefault="00256885" w:rsidP="00FC329D">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1B56014C" w14:textId="77777777" w:rsidR="00256885" w:rsidRPr="00527373" w:rsidDel="00A13FBD" w:rsidRDefault="00256885" w:rsidP="00FC329D">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4D7C8B16" w14:textId="77777777" w:rsidR="00256885" w:rsidRPr="00527373" w:rsidDel="00A13FBD" w:rsidRDefault="00256885" w:rsidP="00FC329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DF0B9F6" w14:textId="77777777" w:rsidR="00256885" w:rsidRPr="00527373" w:rsidDel="00A13FBD" w:rsidRDefault="00256885" w:rsidP="00FC329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71AEC94" w14:textId="77777777" w:rsidR="00256885" w:rsidRPr="00527373" w:rsidDel="00A13FBD" w:rsidRDefault="00256885" w:rsidP="00FC329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EF2DE48"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64634F2"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E69D1A6" w14:textId="77777777" w:rsidR="00256885" w:rsidRPr="00527373" w:rsidDel="00A13FBD" w:rsidRDefault="00256885" w:rsidP="00FC329D">
            <w:pPr>
              <w:pStyle w:val="TAC"/>
            </w:pPr>
          </w:p>
        </w:tc>
      </w:tr>
      <w:tr w:rsidR="00256885" w:rsidRPr="00527373" w:rsidDel="00A13FBD" w14:paraId="5DA08C67"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1C4DC9B" w14:textId="77777777" w:rsidR="00256885" w:rsidRPr="00527373" w:rsidDel="00A13FBD"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4FEA31" w14:textId="77777777" w:rsidR="00256885" w:rsidRPr="00527373" w:rsidDel="00A13FBD" w:rsidRDefault="00256885" w:rsidP="00FC329D">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CD8495E" w14:textId="77777777" w:rsidR="00256885" w:rsidRPr="00527373" w:rsidDel="00A13FBD" w:rsidRDefault="00256885" w:rsidP="00FC329D">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08386BE" w14:textId="77777777" w:rsidR="00256885" w:rsidRPr="00527373" w:rsidDel="00A13FBD" w:rsidRDefault="00256885" w:rsidP="00FC329D">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0D520F0" w14:textId="77777777" w:rsidR="00256885" w:rsidRPr="00527373" w:rsidDel="00A13FBD" w:rsidRDefault="00256885" w:rsidP="00FC329D">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B5D38AF"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2544C79" w14:textId="77777777" w:rsidR="00256885" w:rsidRPr="00527373" w:rsidDel="00A13FBD" w:rsidRDefault="00256885" w:rsidP="00FC329D">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7067418" w14:textId="77777777" w:rsidR="00256885" w:rsidRPr="00527373" w:rsidDel="00A13FBD" w:rsidRDefault="00256885" w:rsidP="00FC329D">
            <w:pPr>
              <w:pStyle w:val="TAC"/>
            </w:pPr>
          </w:p>
        </w:tc>
      </w:tr>
      <w:tr w:rsidR="00256885" w:rsidRPr="00527373" w14:paraId="2D615357"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3373F1B" w14:textId="77777777" w:rsidR="00256885" w:rsidRPr="00527373" w:rsidRDefault="00256885" w:rsidP="00FC329D">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297CDA08" w14:textId="77777777" w:rsidR="00256885" w:rsidRPr="00527373" w:rsidRDefault="00256885" w:rsidP="00FC329D">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35C53C0C"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9D7BB6" w14:textId="77777777" w:rsidR="00256885" w:rsidRPr="00527373" w:rsidRDefault="00256885" w:rsidP="00FC329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69FEFC7"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0BE6608" w14:textId="77777777" w:rsidR="00256885" w:rsidRPr="00527373" w:rsidRDefault="00256885" w:rsidP="00FC329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35D185A" w14:textId="77777777" w:rsidR="00256885" w:rsidRPr="00527373" w:rsidRDefault="00256885" w:rsidP="00FC329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57BE732" w14:textId="77777777" w:rsidR="00256885" w:rsidRPr="00527373" w:rsidRDefault="00256885" w:rsidP="00FC329D">
            <w:pPr>
              <w:pStyle w:val="TAC"/>
              <w:keepNext w:val="0"/>
              <w:rPr>
                <w:sz w:val="16"/>
              </w:rPr>
            </w:pPr>
          </w:p>
        </w:tc>
      </w:tr>
      <w:tr w:rsidR="00256885" w:rsidRPr="00527373" w14:paraId="1604F9CF"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tcPr>
          <w:p w14:paraId="09C6F2EC" w14:textId="77777777" w:rsidR="00256885" w:rsidRPr="00527373" w:rsidRDefault="00256885" w:rsidP="00FC329D">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061F1B2" w14:textId="77777777" w:rsidR="00256885" w:rsidRPr="00527373" w:rsidRDefault="00256885" w:rsidP="00FC329D">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388208B7" w14:textId="77777777" w:rsidR="00256885" w:rsidRPr="00527373" w:rsidRDefault="00256885" w:rsidP="00FC329D">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F952028" w14:textId="77777777" w:rsidR="00256885" w:rsidRPr="00527373" w:rsidRDefault="00256885" w:rsidP="00FC329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6FF89E7" w14:textId="77777777" w:rsidR="00256885" w:rsidRPr="00527373" w:rsidRDefault="00256885" w:rsidP="00FC329D">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45A47FF" w14:textId="77777777" w:rsidR="00256885" w:rsidRPr="00527373" w:rsidRDefault="00256885" w:rsidP="00FC329D">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2688DCC0" w14:textId="77777777" w:rsidR="00256885" w:rsidRPr="00527373" w:rsidRDefault="00256885" w:rsidP="00FC329D">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6B8986CB" w14:textId="77777777" w:rsidR="00256885" w:rsidRPr="00527373" w:rsidRDefault="00256885" w:rsidP="00FC329D">
            <w:pPr>
              <w:pStyle w:val="TAC"/>
              <w:keepNext w:val="0"/>
              <w:rPr>
                <w:sz w:val="16"/>
              </w:rPr>
            </w:pPr>
            <w:r w:rsidRPr="00527373">
              <w:rPr>
                <w:rFonts w:cs="Arial"/>
                <w:color w:val="000000"/>
                <w:szCs w:val="18"/>
              </w:rPr>
              <w:t>3</w:t>
            </w:r>
          </w:p>
        </w:tc>
      </w:tr>
      <w:tr w:rsidR="00256885" w:rsidRPr="00527373" w14:paraId="3E196BF9"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tcPr>
          <w:p w14:paraId="57F02894" w14:textId="77777777" w:rsidR="00256885" w:rsidRPr="00527373" w:rsidRDefault="00256885" w:rsidP="00FC329D">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351A051" w14:textId="77777777" w:rsidR="00256885" w:rsidRPr="00527373" w:rsidRDefault="00256885" w:rsidP="00FC329D">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5D800224" w14:textId="77777777" w:rsidR="00256885" w:rsidRPr="00527373" w:rsidRDefault="00256885" w:rsidP="00FC329D">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12DEFA32" w14:textId="77777777" w:rsidR="00256885" w:rsidRPr="00527373" w:rsidRDefault="00256885" w:rsidP="00FC329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0F30FED9" w14:textId="77777777" w:rsidR="00256885" w:rsidRPr="00527373" w:rsidRDefault="00256885" w:rsidP="00FC329D">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65AD8486" w14:textId="77777777" w:rsidR="00256885" w:rsidRPr="00527373" w:rsidRDefault="00256885" w:rsidP="00FC329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C203A3" w14:textId="77777777" w:rsidR="00256885" w:rsidRPr="00527373" w:rsidRDefault="00256885" w:rsidP="00FC329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A1260D3" w14:textId="77777777" w:rsidR="00256885" w:rsidRPr="00527373" w:rsidRDefault="00256885" w:rsidP="00FC329D">
            <w:pPr>
              <w:pStyle w:val="TAC"/>
              <w:keepNext w:val="0"/>
              <w:rPr>
                <w:sz w:val="16"/>
              </w:rPr>
            </w:pPr>
          </w:p>
        </w:tc>
      </w:tr>
      <w:tr w:rsidR="00256885" w:rsidRPr="00527373" w14:paraId="2D43C5F6"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05009D1" w14:textId="77777777" w:rsidR="00256885" w:rsidRPr="00527373" w:rsidRDefault="00256885" w:rsidP="00FC329D">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9959960" w14:textId="77777777" w:rsidR="00256885" w:rsidRPr="00527373" w:rsidRDefault="00256885" w:rsidP="00FC329D">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0B29DADC" w14:textId="77777777" w:rsidR="00256885" w:rsidRPr="00527373" w:rsidRDefault="00256885" w:rsidP="00FC329D">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FBDDB5F" w14:textId="77777777" w:rsidR="00256885" w:rsidRPr="00527373" w:rsidRDefault="00256885" w:rsidP="00FC329D">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1195C739" w14:textId="77777777" w:rsidR="00256885" w:rsidRPr="00527373" w:rsidRDefault="00256885" w:rsidP="00FC329D">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3A0884EA" w14:textId="77777777" w:rsidR="00256885" w:rsidRPr="00527373" w:rsidRDefault="00256885" w:rsidP="00FC329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DFC91D" w14:textId="77777777" w:rsidR="00256885" w:rsidRPr="00527373" w:rsidRDefault="00256885" w:rsidP="00FC329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B336202" w14:textId="77777777" w:rsidR="00256885" w:rsidRPr="00527373" w:rsidRDefault="00256885" w:rsidP="00FC329D">
            <w:pPr>
              <w:pStyle w:val="TAC"/>
              <w:keepNext w:val="0"/>
              <w:rPr>
                <w:sz w:val="16"/>
              </w:rPr>
            </w:pPr>
          </w:p>
        </w:tc>
      </w:tr>
      <w:tr w:rsidR="00256885" w:rsidRPr="00527373" w14:paraId="2CB2DB81"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C0E431D" w14:textId="77777777" w:rsidR="00256885" w:rsidRPr="00527373" w:rsidRDefault="00256885" w:rsidP="00FC329D">
            <w:pPr>
              <w:pStyle w:val="TAH"/>
              <w:rPr>
                <w:lang w:eastAsia="ja-JP"/>
              </w:rPr>
            </w:pPr>
            <w:r w:rsidRPr="00527373">
              <w:rPr>
                <w:rFonts w:eastAsia="MS Mincho"/>
                <w:lang w:eastAsia="ja-JP"/>
              </w:rPr>
              <w:lastRenderedPageBreak/>
              <w:t>DC_19_n78</w:t>
            </w:r>
          </w:p>
        </w:tc>
        <w:tc>
          <w:tcPr>
            <w:tcW w:w="2833" w:type="dxa"/>
            <w:gridSpan w:val="3"/>
            <w:tcBorders>
              <w:top w:val="single" w:sz="4" w:space="0" w:color="auto"/>
              <w:left w:val="nil"/>
              <w:bottom w:val="single" w:sz="4" w:space="0" w:color="auto"/>
              <w:right w:val="single" w:sz="4" w:space="0" w:color="auto"/>
            </w:tcBorders>
            <w:vAlign w:val="bottom"/>
          </w:tcPr>
          <w:p w14:paraId="6A3173B8" w14:textId="77777777" w:rsidR="00256885" w:rsidRPr="00527373" w:rsidRDefault="00256885" w:rsidP="00FC329D">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06313EED" w14:textId="77777777" w:rsidR="00256885" w:rsidRPr="00527373" w:rsidRDefault="00256885" w:rsidP="00FC329D">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47BED9" w14:textId="77777777" w:rsidR="00256885" w:rsidRPr="00527373" w:rsidRDefault="00256885" w:rsidP="00FC329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D715FE1" w14:textId="77777777" w:rsidR="00256885" w:rsidRPr="00527373" w:rsidRDefault="00256885" w:rsidP="00FC329D">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177F46F" w14:textId="77777777" w:rsidR="00256885" w:rsidRPr="00527373" w:rsidRDefault="00256885" w:rsidP="00FC329D">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1E91AEC" w14:textId="77777777" w:rsidR="00256885" w:rsidRPr="00527373" w:rsidRDefault="00256885" w:rsidP="00FC329D">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6BA85FC" w14:textId="77777777" w:rsidR="00256885" w:rsidRPr="00527373" w:rsidRDefault="00256885" w:rsidP="00FC329D">
            <w:pPr>
              <w:pStyle w:val="TAC"/>
            </w:pPr>
          </w:p>
        </w:tc>
      </w:tr>
      <w:tr w:rsidR="00256885" w:rsidRPr="00527373" w14:paraId="062B3B37" w14:textId="77777777" w:rsidTr="00FC329D">
        <w:trPr>
          <w:gridBefore w:val="1"/>
          <w:wBefore w:w="113" w:type="dxa"/>
          <w:trHeight w:val="188"/>
          <w:jc w:val="center"/>
        </w:trPr>
        <w:tc>
          <w:tcPr>
            <w:tcW w:w="1629" w:type="dxa"/>
            <w:gridSpan w:val="2"/>
            <w:tcBorders>
              <w:left w:val="single" w:sz="4" w:space="0" w:color="auto"/>
              <w:right w:val="single" w:sz="4" w:space="0" w:color="auto"/>
            </w:tcBorders>
            <w:vAlign w:val="center"/>
          </w:tcPr>
          <w:p w14:paraId="649BBE3A"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5DD9328" w14:textId="77777777" w:rsidR="00256885" w:rsidRPr="00527373" w:rsidRDefault="00256885" w:rsidP="00FC329D">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6063486F" w14:textId="77777777" w:rsidR="00256885" w:rsidRPr="00527373" w:rsidRDefault="00256885" w:rsidP="00FC329D">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5BDEC189" w14:textId="77777777" w:rsidR="00256885" w:rsidRPr="00527373" w:rsidRDefault="00256885" w:rsidP="00FC329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0BB37E3D" w14:textId="77777777" w:rsidR="00256885" w:rsidRPr="00527373" w:rsidRDefault="00256885" w:rsidP="00FC329D">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7FFE98FD" w14:textId="77777777" w:rsidR="00256885" w:rsidRPr="00527373" w:rsidRDefault="00256885" w:rsidP="00FC329D">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5400FE7" w14:textId="77777777" w:rsidR="00256885" w:rsidRPr="00527373" w:rsidRDefault="00256885" w:rsidP="00FC329D">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65AF03A2" w14:textId="77777777" w:rsidR="00256885" w:rsidRPr="00527373" w:rsidRDefault="00256885" w:rsidP="00FC329D">
            <w:pPr>
              <w:pStyle w:val="TAC"/>
            </w:pPr>
            <w:r w:rsidRPr="00527373">
              <w:rPr>
                <w:rFonts w:cs="Arial"/>
                <w:color w:val="000000"/>
                <w:szCs w:val="18"/>
              </w:rPr>
              <w:t>3</w:t>
            </w:r>
          </w:p>
        </w:tc>
      </w:tr>
      <w:tr w:rsidR="00256885" w:rsidRPr="00527373" w14:paraId="02020852" w14:textId="77777777" w:rsidTr="00FC329D">
        <w:trPr>
          <w:gridBefore w:val="1"/>
          <w:wBefore w:w="113" w:type="dxa"/>
          <w:trHeight w:val="188"/>
          <w:jc w:val="center"/>
        </w:trPr>
        <w:tc>
          <w:tcPr>
            <w:tcW w:w="1629" w:type="dxa"/>
            <w:gridSpan w:val="2"/>
            <w:tcBorders>
              <w:left w:val="single" w:sz="4" w:space="0" w:color="auto"/>
              <w:right w:val="single" w:sz="4" w:space="0" w:color="auto"/>
            </w:tcBorders>
            <w:vAlign w:val="center"/>
          </w:tcPr>
          <w:p w14:paraId="438B6CE5"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6DD64B5" w14:textId="77777777" w:rsidR="00256885" w:rsidRPr="00527373" w:rsidRDefault="00256885" w:rsidP="00FC329D">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66D5397" w14:textId="77777777" w:rsidR="00256885" w:rsidRPr="00527373" w:rsidRDefault="00256885" w:rsidP="00FC329D">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2B2C878C" w14:textId="77777777" w:rsidR="00256885" w:rsidRPr="00527373" w:rsidRDefault="00256885" w:rsidP="00FC329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658C878" w14:textId="77777777" w:rsidR="00256885" w:rsidRPr="00527373" w:rsidRDefault="00256885" w:rsidP="00FC329D">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770F8FCA" w14:textId="77777777" w:rsidR="00256885" w:rsidRPr="00527373" w:rsidRDefault="00256885" w:rsidP="00FC329D">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B0C1D50" w14:textId="77777777" w:rsidR="00256885" w:rsidRPr="00527373" w:rsidRDefault="00256885" w:rsidP="00FC329D">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ACD5351" w14:textId="77777777" w:rsidR="00256885" w:rsidRPr="00527373" w:rsidRDefault="00256885" w:rsidP="00FC329D">
            <w:pPr>
              <w:pStyle w:val="TAC"/>
            </w:pPr>
          </w:p>
        </w:tc>
      </w:tr>
      <w:tr w:rsidR="00256885" w:rsidRPr="00527373" w14:paraId="1D8655DD"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305E69E"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46CF10D" w14:textId="77777777" w:rsidR="00256885" w:rsidRPr="00527373" w:rsidRDefault="00256885" w:rsidP="00FC329D">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2684C4C" w14:textId="77777777" w:rsidR="00256885" w:rsidRPr="00527373" w:rsidRDefault="00256885" w:rsidP="00FC329D">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0643F1E1" w14:textId="77777777" w:rsidR="00256885" w:rsidRPr="00527373" w:rsidRDefault="00256885" w:rsidP="00FC329D">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7A2F849" w14:textId="77777777" w:rsidR="00256885" w:rsidRPr="00527373" w:rsidRDefault="00256885" w:rsidP="00FC329D">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421C0786" w14:textId="77777777" w:rsidR="00256885" w:rsidRPr="00527373" w:rsidRDefault="00256885" w:rsidP="00FC329D">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597506" w14:textId="77777777" w:rsidR="00256885" w:rsidRPr="00527373" w:rsidRDefault="00256885" w:rsidP="00FC329D">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AEB3CC0" w14:textId="77777777" w:rsidR="00256885" w:rsidRPr="00527373" w:rsidRDefault="00256885" w:rsidP="00FC329D">
            <w:pPr>
              <w:pStyle w:val="TAC"/>
            </w:pPr>
          </w:p>
        </w:tc>
      </w:tr>
      <w:tr w:rsidR="00256885" w:rsidRPr="00527373" w14:paraId="4002BAE8" w14:textId="77777777" w:rsidTr="00FC329D">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598B708" w14:textId="77777777" w:rsidR="00256885" w:rsidRPr="00527373" w:rsidRDefault="00256885" w:rsidP="00FC329D">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0EB28D25" w14:textId="77777777" w:rsidR="00256885" w:rsidRPr="00527373" w:rsidRDefault="00256885" w:rsidP="00FC329D">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72DD72BF"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487ECF8" w14:textId="77777777" w:rsidR="00256885" w:rsidRPr="00527373" w:rsidRDefault="00256885" w:rsidP="00FC329D">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D9AA901" w14:textId="77777777" w:rsidR="00256885" w:rsidRPr="00527373" w:rsidRDefault="00256885" w:rsidP="00FC329D">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1526D13" w14:textId="77777777" w:rsidR="00256885" w:rsidRPr="00527373" w:rsidRDefault="00256885" w:rsidP="00FC329D">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22F1FFC" w14:textId="77777777" w:rsidR="00256885" w:rsidRPr="00527373" w:rsidRDefault="00256885" w:rsidP="00FC329D">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4EAD53A" w14:textId="77777777" w:rsidR="00256885" w:rsidRPr="00527373" w:rsidRDefault="00256885" w:rsidP="00FC329D">
            <w:pPr>
              <w:pStyle w:val="TAC"/>
              <w:keepNext w:val="0"/>
              <w:rPr>
                <w:sz w:val="16"/>
              </w:rPr>
            </w:pPr>
          </w:p>
        </w:tc>
      </w:tr>
      <w:tr w:rsidR="00256885" w:rsidRPr="00527373" w14:paraId="02DC7E88"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3C92FE5" w14:textId="77777777" w:rsidR="00256885" w:rsidRPr="00527373" w:rsidRDefault="00256885" w:rsidP="00FC329D">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183F4753" w14:textId="77777777" w:rsidR="00256885" w:rsidRPr="00527373" w:rsidRDefault="00256885" w:rsidP="00FC329D">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4E9FFA8B"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5B7398" w14:textId="77777777" w:rsidR="00256885" w:rsidRPr="00527373" w:rsidRDefault="00256885" w:rsidP="00FC329D">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16E8AE6"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8D37CFD" w14:textId="77777777" w:rsidR="00256885" w:rsidRPr="00527373" w:rsidRDefault="00256885" w:rsidP="00FC329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46EAAD0" w14:textId="77777777" w:rsidR="00256885" w:rsidRPr="00527373" w:rsidRDefault="00256885" w:rsidP="00FC329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49BAA2E" w14:textId="77777777" w:rsidR="00256885" w:rsidRPr="00527373" w:rsidRDefault="00256885" w:rsidP="00FC329D">
            <w:pPr>
              <w:pStyle w:val="TAC"/>
            </w:pPr>
          </w:p>
        </w:tc>
      </w:tr>
      <w:tr w:rsidR="00256885" w:rsidRPr="00527373" w14:paraId="269FB01C"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EED662" w14:textId="77777777" w:rsidR="00256885" w:rsidRPr="00527373" w:rsidRDefault="00256885" w:rsidP="00FC329D">
            <w:pPr>
              <w:pStyle w:val="TAH"/>
            </w:pPr>
          </w:p>
        </w:tc>
        <w:tc>
          <w:tcPr>
            <w:tcW w:w="2833" w:type="dxa"/>
            <w:gridSpan w:val="3"/>
            <w:tcBorders>
              <w:top w:val="single" w:sz="4" w:space="0" w:color="auto"/>
              <w:left w:val="nil"/>
              <w:bottom w:val="single" w:sz="4" w:space="0" w:color="auto"/>
              <w:right w:val="single" w:sz="4" w:space="0" w:color="auto"/>
            </w:tcBorders>
            <w:vAlign w:val="bottom"/>
          </w:tcPr>
          <w:p w14:paraId="68A36988" w14:textId="77777777" w:rsidR="00256885" w:rsidRPr="00527373" w:rsidRDefault="00256885" w:rsidP="00FC329D">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601487E1"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EADBE26" w14:textId="77777777" w:rsidR="00256885" w:rsidRPr="00527373" w:rsidRDefault="00256885" w:rsidP="00FC329D">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3A647180"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A631018" w14:textId="77777777" w:rsidR="00256885" w:rsidRPr="00527373" w:rsidRDefault="00256885" w:rsidP="00FC329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56D4556" w14:textId="77777777" w:rsidR="00256885" w:rsidRPr="00527373" w:rsidRDefault="00256885" w:rsidP="00FC329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C0994D6" w14:textId="77777777" w:rsidR="00256885" w:rsidRPr="00527373" w:rsidRDefault="00256885" w:rsidP="00FC329D">
            <w:pPr>
              <w:pStyle w:val="TAC"/>
            </w:pPr>
            <w:r w:rsidRPr="00527373">
              <w:rPr>
                <w:rFonts w:cs="Arial"/>
                <w:sz w:val="16"/>
                <w:szCs w:val="16"/>
              </w:rPr>
              <w:t>2</w:t>
            </w:r>
          </w:p>
        </w:tc>
      </w:tr>
      <w:tr w:rsidR="00256885" w:rsidRPr="00527373" w14:paraId="05E762AB" w14:textId="77777777" w:rsidTr="00FC329D">
        <w:trPr>
          <w:gridBefore w:val="1"/>
          <w:wBefore w:w="113" w:type="dxa"/>
          <w:trHeight w:val="188"/>
          <w:jc w:val="center"/>
        </w:trPr>
        <w:tc>
          <w:tcPr>
            <w:tcW w:w="1629" w:type="dxa"/>
            <w:gridSpan w:val="2"/>
            <w:vMerge w:val="restart"/>
            <w:tcBorders>
              <w:left w:val="single" w:sz="4" w:space="0" w:color="auto"/>
              <w:right w:val="single" w:sz="4" w:space="0" w:color="auto"/>
            </w:tcBorders>
          </w:tcPr>
          <w:p w14:paraId="5733D7E5" w14:textId="77777777" w:rsidR="00256885" w:rsidRPr="00527373" w:rsidRDefault="00256885" w:rsidP="00FC329D">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7AEE4F18" w14:textId="77777777" w:rsidR="00256885" w:rsidRPr="00527373" w:rsidRDefault="00256885" w:rsidP="00FC329D">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235D42EF"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BDD7E00" w14:textId="77777777" w:rsidR="00256885" w:rsidRPr="00527373" w:rsidRDefault="00256885" w:rsidP="00FC329D">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B37A22A"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054E8C4" w14:textId="77777777" w:rsidR="00256885" w:rsidRPr="00527373" w:rsidRDefault="00256885" w:rsidP="00FC329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4729A4C" w14:textId="77777777" w:rsidR="00256885" w:rsidRPr="00527373" w:rsidRDefault="00256885" w:rsidP="00FC329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B960916" w14:textId="77777777" w:rsidR="00256885" w:rsidRPr="00527373" w:rsidRDefault="00256885" w:rsidP="00FC329D">
            <w:pPr>
              <w:pStyle w:val="TAC"/>
            </w:pPr>
          </w:p>
        </w:tc>
      </w:tr>
      <w:tr w:rsidR="00256885" w:rsidRPr="00527373" w14:paraId="5A293710"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8C0ED26" w14:textId="77777777" w:rsidR="00256885" w:rsidRPr="00527373" w:rsidRDefault="00256885" w:rsidP="00FC329D">
            <w:pPr>
              <w:pStyle w:val="TAH"/>
            </w:pPr>
          </w:p>
        </w:tc>
        <w:tc>
          <w:tcPr>
            <w:tcW w:w="2833" w:type="dxa"/>
            <w:gridSpan w:val="3"/>
            <w:tcBorders>
              <w:top w:val="single" w:sz="4" w:space="0" w:color="auto"/>
              <w:left w:val="nil"/>
              <w:bottom w:val="single" w:sz="4" w:space="0" w:color="auto"/>
              <w:right w:val="single" w:sz="4" w:space="0" w:color="auto"/>
            </w:tcBorders>
            <w:vAlign w:val="center"/>
          </w:tcPr>
          <w:p w14:paraId="3C569908" w14:textId="77777777" w:rsidR="00256885" w:rsidRPr="00527373" w:rsidRDefault="00256885" w:rsidP="00FC329D">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613993A8"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8E2865E" w14:textId="77777777" w:rsidR="00256885" w:rsidRPr="00527373" w:rsidRDefault="00256885" w:rsidP="00FC329D">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549CB65" w14:textId="77777777" w:rsidR="00256885" w:rsidRPr="00527373" w:rsidRDefault="00256885" w:rsidP="00FC329D">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B0CB64A" w14:textId="77777777" w:rsidR="00256885" w:rsidRPr="00527373" w:rsidRDefault="00256885" w:rsidP="00FC329D">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1B9EB21" w14:textId="77777777" w:rsidR="00256885" w:rsidRPr="00527373" w:rsidRDefault="00256885" w:rsidP="00FC329D">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47E3E4F" w14:textId="77777777" w:rsidR="00256885" w:rsidRPr="00527373" w:rsidRDefault="00256885" w:rsidP="00FC329D">
            <w:pPr>
              <w:pStyle w:val="TAC"/>
            </w:pPr>
            <w:r w:rsidRPr="00527373">
              <w:rPr>
                <w:rFonts w:cs="Arial"/>
                <w:sz w:val="16"/>
                <w:szCs w:val="16"/>
              </w:rPr>
              <w:t>2</w:t>
            </w:r>
          </w:p>
        </w:tc>
      </w:tr>
      <w:tr w:rsidR="00256885" w:rsidRPr="00527373" w14:paraId="6976C04A"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A323CE5" w14:textId="77777777" w:rsidR="00256885" w:rsidRPr="00527373" w:rsidRDefault="00256885" w:rsidP="00FC329D">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74572675" w14:textId="77777777" w:rsidR="00256885" w:rsidRPr="00527373" w:rsidRDefault="00256885" w:rsidP="00FC329D">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4E6B4DB7" w14:textId="77777777" w:rsidR="00256885" w:rsidRPr="00527373" w:rsidRDefault="00256885" w:rsidP="00FC329D">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5913F06" w14:textId="77777777" w:rsidR="00256885" w:rsidRPr="00527373" w:rsidRDefault="00256885" w:rsidP="00FC329D">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02B7EFB" w14:textId="77777777" w:rsidR="00256885" w:rsidRPr="00527373" w:rsidRDefault="00256885" w:rsidP="00FC329D">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FB326B2" w14:textId="77777777" w:rsidR="00256885" w:rsidRPr="00527373" w:rsidRDefault="00256885" w:rsidP="00FC329D">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6E04763" w14:textId="77777777" w:rsidR="00256885" w:rsidRPr="00527373" w:rsidRDefault="00256885" w:rsidP="00FC329D">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51FA12B" w14:textId="77777777" w:rsidR="00256885" w:rsidRPr="00527373" w:rsidRDefault="00256885" w:rsidP="00FC329D">
            <w:pPr>
              <w:pStyle w:val="TAC"/>
              <w:rPr>
                <w:rFonts w:cs="Arial"/>
                <w:sz w:val="16"/>
                <w:szCs w:val="16"/>
              </w:rPr>
            </w:pPr>
          </w:p>
        </w:tc>
      </w:tr>
      <w:tr w:rsidR="00256885" w:rsidRPr="00527373" w14:paraId="2B20367A" w14:textId="77777777" w:rsidTr="00FC329D">
        <w:trPr>
          <w:gridBefore w:val="1"/>
          <w:wBefore w:w="113" w:type="dxa"/>
          <w:trHeight w:val="188"/>
          <w:jc w:val="center"/>
        </w:trPr>
        <w:tc>
          <w:tcPr>
            <w:tcW w:w="1629" w:type="dxa"/>
            <w:gridSpan w:val="2"/>
            <w:vMerge w:val="restart"/>
            <w:tcBorders>
              <w:left w:val="single" w:sz="4" w:space="0" w:color="auto"/>
              <w:right w:val="single" w:sz="4" w:space="0" w:color="auto"/>
            </w:tcBorders>
          </w:tcPr>
          <w:p w14:paraId="0BBBD6A4" w14:textId="77777777" w:rsidR="00256885" w:rsidRPr="00527373" w:rsidRDefault="00256885" w:rsidP="00FC329D">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025F971" w14:textId="77777777" w:rsidR="00256885" w:rsidRPr="00527373" w:rsidRDefault="00256885" w:rsidP="00FC329D">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0BDF2FCF" w14:textId="77777777" w:rsidR="00256885" w:rsidRPr="00527373" w:rsidRDefault="00256885" w:rsidP="00FC329D">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39BDD1" w14:textId="77777777" w:rsidR="00256885" w:rsidRPr="00527373" w:rsidRDefault="00256885" w:rsidP="00FC329D">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E33B572" w14:textId="77777777" w:rsidR="00256885" w:rsidRPr="00527373" w:rsidRDefault="00256885" w:rsidP="00FC329D">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0C4AAEF" w14:textId="77777777" w:rsidR="00256885" w:rsidRPr="00527373" w:rsidRDefault="00256885" w:rsidP="00FC329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3DE6877" w14:textId="77777777" w:rsidR="00256885" w:rsidRPr="00527373" w:rsidRDefault="00256885" w:rsidP="00FC329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65A8EAD" w14:textId="77777777" w:rsidR="00256885" w:rsidRPr="00527373" w:rsidRDefault="00256885" w:rsidP="00FC329D">
            <w:pPr>
              <w:pStyle w:val="TAC"/>
              <w:keepNext w:val="0"/>
              <w:rPr>
                <w:color w:val="000000"/>
                <w:szCs w:val="18"/>
              </w:rPr>
            </w:pPr>
          </w:p>
        </w:tc>
      </w:tr>
      <w:tr w:rsidR="00256885" w:rsidRPr="00527373" w14:paraId="47E1BA43"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tcPr>
          <w:p w14:paraId="0DD69F92" w14:textId="77777777" w:rsidR="00256885" w:rsidRPr="00527373" w:rsidRDefault="00256885" w:rsidP="00FC329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7DB44ED2"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940C3A1" w14:textId="77777777" w:rsidR="00256885" w:rsidRPr="00527373" w:rsidRDefault="00256885" w:rsidP="00FC329D">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149DBC5A"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024F7967" w14:textId="77777777" w:rsidR="00256885" w:rsidRPr="00527373" w:rsidRDefault="00256885" w:rsidP="00FC329D">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3DF11A71" w14:textId="77777777" w:rsidR="00256885" w:rsidRPr="00527373" w:rsidRDefault="00256885" w:rsidP="00FC329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903977" w14:textId="77777777" w:rsidR="00256885" w:rsidRPr="00527373" w:rsidRDefault="00256885" w:rsidP="00FC329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8F987F5" w14:textId="77777777" w:rsidR="00256885" w:rsidRPr="00527373" w:rsidRDefault="00256885" w:rsidP="00FC329D">
            <w:pPr>
              <w:pStyle w:val="TAC"/>
              <w:keepNext w:val="0"/>
              <w:rPr>
                <w:color w:val="000000"/>
                <w:szCs w:val="18"/>
              </w:rPr>
            </w:pPr>
          </w:p>
        </w:tc>
      </w:tr>
      <w:tr w:rsidR="00256885" w:rsidRPr="00527373" w14:paraId="46ADF63C"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tcPr>
          <w:p w14:paraId="39B38AA3" w14:textId="77777777" w:rsidR="00256885" w:rsidRPr="00527373" w:rsidRDefault="00256885" w:rsidP="00FC329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7DA5114"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4D653924" w14:textId="77777777" w:rsidR="00256885" w:rsidRPr="00527373" w:rsidRDefault="00256885" w:rsidP="00FC329D">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3F4E01DB"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2EA9F7FD" w14:textId="77777777" w:rsidR="00256885" w:rsidRPr="00527373" w:rsidRDefault="00256885" w:rsidP="00FC329D">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499B7F0C" w14:textId="77777777" w:rsidR="00256885" w:rsidRPr="00527373" w:rsidRDefault="00256885" w:rsidP="00FC329D">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D65DCE7" w14:textId="77777777" w:rsidR="00256885" w:rsidRPr="00527373" w:rsidRDefault="00256885" w:rsidP="00FC329D">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7D8792F" w14:textId="77777777" w:rsidR="00256885" w:rsidRPr="00527373" w:rsidRDefault="00256885" w:rsidP="00FC329D">
            <w:pPr>
              <w:pStyle w:val="TAC"/>
              <w:keepNext w:val="0"/>
              <w:rPr>
                <w:color w:val="000000"/>
                <w:szCs w:val="18"/>
              </w:rPr>
            </w:pPr>
            <w:r w:rsidRPr="00527373">
              <w:rPr>
                <w:color w:val="000000"/>
                <w:szCs w:val="18"/>
              </w:rPr>
              <w:t>3</w:t>
            </w:r>
          </w:p>
        </w:tc>
      </w:tr>
      <w:tr w:rsidR="00256885" w:rsidRPr="00527373" w14:paraId="5BDB7D6F"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tcPr>
          <w:p w14:paraId="1ACC46DF" w14:textId="77777777" w:rsidR="00256885" w:rsidRPr="00527373" w:rsidRDefault="00256885" w:rsidP="00FC329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9C7A225"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AA423B4" w14:textId="77777777" w:rsidR="00256885" w:rsidRPr="00527373" w:rsidRDefault="00256885" w:rsidP="00FC329D">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35FAAE6C"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6D022CA3" w14:textId="77777777" w:rsidR="00256885" w:rsidRPr="00527373" w:rsidRDefault="00256885" w:rsidP="00FC329D">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07776D64" w14:textId="77777777" w:rsidR="00256885" w:rsidRPr="00527373" w:rsidRDefault="00256885" w:rsidP="00FC329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BAC58B1" w14:textId="77777777" w:rsidR="00256885" w:rsidRPr="00527373" w:rsidRDefault="00256885" w:rsidP="00FC329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DD33D17" w14:textId="77777777" w:rsidR="00256885" w:rsidRPr="00527373" w:rsidRDefault="00256885" w:rsidP="00FC329D">
            <w:pPr>
              <w:pStyle w:val="TAC"/>
              <w:keepNext w:val="0"/>
              <w:rPr>
                <w:color w:val="000000"/>
                <w:szCs w:val="18"/>
              </w:rPr>
            </w:pPr>
          </w:p>
        </w:tc>
      </w:tr>
      <w:tr w:rsidR="00256885" w:rsidRPr="00527373" w14:paraId="67510055"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E6802B0" w14:textId="77777777" w:rsidR="00256885" w:rsidRPr="00527373" w:rsidRDefault="00256885" w:rsidP="00FC329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73BDAFA" w14:textId="77777777" w:rsidR="00256885" w:rsidRPr="00527373" w:rsidRDefault="00256885" w:rsidP="00FC329D">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E4C75C5" w14:textId="77777777" w:rsidR="00256885" w:rsidRPr="00527373" w:rsidRDefault="00256885" w:rsidP="00FC329D">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364EF550" w14:textId="77777777" w:rsidR="00256885" w:rsidRPr="00527373" w:rsidRDefault="00256885" w:rsidP="00FC329D">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0E25C360" w14:textId="77777777" w:rsidR="00256885" w:rsidRPr="00527373" w:rsidRDefault="00256885" w:rsidP="00FC329D">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59C4EE06" w14:textId="77777777" w:rsidR="00256885" w:rsidRPr="00527373" w:rsidRDefault="00256885" w:rsidP="00FC329D">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2EC4633" w14:textId="77777777" w:rsidR="00256885" w:rsidRPr="00527373" w:rsidRDefault="00256885" w:rsidP="00FC329D">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D4E138D" w14:textId="77777777" w:rsidR="00256885" w:rsidRPr="00527373" w:rsidRDefault="00256885" w:rsidP="00FC329D">
            <w:pPr>
              <w:pStyle w:val="TAC"/>
              <w:keepNext w:val="0"/>
              <w:rPr>
                <w:color w:val="000000"/>
                <w:szCs w:val="18"/>
              </w:rPr>
            </w:pPr>
          </w:p>
        </w:tc>
      </w:tr>
      <w:tr w:rsidR="00256885" w:rsidRPr="00527373" w14:paraId="28C1CC5B"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29869D50" w14:textId="77777777" w:rsidR="00256885" w:rsidRPr="00527373" w:rsidRDefault="00256885" w:rsidP="00FC329D">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2C4DD723" w14:textId="77777777" w:rsidR="00256885" w:rsidRPr="00527373" w:rsidRDefault="00256885" w:rsidP="00FC329D">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414321B9" w14:textId="77777777" w:rsidR="00256885" w:rsidRPr="00527373" w:rsidRDefault="00256885" w:rsidP="00FC329D">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47717F0A" w14:textId="77777777" w:rsidR="00256885" w:rsidRPr="00527373" w:rsidRDefault="00256885" w:rsidP="00FC329D">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68236B63" w14:textId="77777777" w:rsidR="00256885" w:rsidRPr="00527373" w:rsidRDefault="00256885" w:rsidP="00FC329D">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31DB9D1E" w14:textId="77777777" w:rsidR="00256885" w:rsidRPr="00527373" w:rsidRDefault="00256885" w:rsidP="00FC329D">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1274DCE" w14:textId="77777777" w:rsidR="00256885" w:rsidRPr="00527373" w:rsidRDefault="00256885" w:rsidP="00FC329D">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6BE0C3BB" w14:textId="77777777" w:rsidR="00256885" w:rsidRPr="00527373" w:rsidRDefault="00256885" w:rsidP="00FC329D">
            <w:pPr>
              <w:pStyle w:val="TAC"/>
              <w:keepNext w:val="0"/>
              <w:rPr>
                <w:sz w:val="16"/>
              </w:rPr>
            </w:pPr>
            <w:r w:rsidRPr="00527373">
              <w:rPr>
                <w:sz w:val="16"/>
              </w:rPr>
              <w:t> </w:t>
            </w:r>
          </w:p>
        </w:tc>
      </w:tr>
      <w:tr w:rsidR="00256885" w:rsidRPr="00527373" w14:paraId="0DDF1213"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DC9766F" w14:textId="77777777" w:rsidR="00256885" w:rsidRPr="00527373" w:rsidRDefault="00256885" w:rsidP="00FC329D">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24D13CB8" w14:textId="77777777" w:rsidR="00256885" w:rsidRPr="00527373" w:rsidRDefault="00256885" w:rsidP="00FC329D">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0A1321C2" w14:textId="77777777" w:rsidR="00256885" w:rsidRPr="00527373" w:rsidRDefault="00256885" w:rsidP="00FC329D">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1B02CAD3" w14:textId="77777777" w:rsidR="00256885" w:rsidRPr="00527373" w:rsidRDefault="00256885" w:rsidP="00FC329D">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552BAEBB" w14:textId="77777777" w:rsidR="00256885" w:rsidRPr="00527373" w:rsidRDefault="00256885" w:rsidP="00FC329D">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07DB30FA" w14:textId="77777777" w:rsidR="00256885" w:rsidRPr="00527373" w:rsidRDefault="00256885" w:rsidP="00FC329D">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EF28FA7" w14:textId="77777777" w:rsidR="00256885" w:rsidRPr="00527373" w:rsidRDefault="00256885" w:rsidP="00FC329D">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3A7DF9A5" w14:textId="77777777" w:rsidR="00256885" w:rsidRPr="00527373" w:rsidRDefault="00256885" w:rsidP="00FC329D">
            <w:pPr>
              <w:pStyle w:val="TAC"/>
              <w:keepNext w:val="0"/>
              <w:rPr>
                <w:sz w:val="16"/>
              </w:rPr>
            </w:pPr>
            <w:r w:rsidRPr="00527373">
              <w:rPr>
                <w:sz w:val="16"/>
              </w:rPr>
              <w:t>2</w:t>
            </w:r>
          </w:p>
        </w:tc>
      </w:tr>
      <w:tr w:rsidR="00256885" w:rsidRPr="00527373" w14:paraId="3E4B6949"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1C5224B" w14:textId="77777777" w:rsidR="00256885" w:rsidRPr="00527373" w:rsidRDefault="00256885" w:rsidP="00FC329D">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42C16459" w14:textId="77777777" w:rsidR="00256885" w:rsidRPr="00527373" w:rsidRDefault="00256885" w:rsidP="00FC329D">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103380A7"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2DB43BD" w14:textId="77777777" w:rsidR="00256885" w:rsidRPr="00527373" w:rsidRDefault="00256885" w:rsidP="00FC329D">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0C25E8F"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BB276EE" w14:textId="77777777" w:rsidR="00256885" w:rsidRPr="00527373" w:rsidRDefault="00256885" w:rsidP="00FC329D">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8896048" w14:textId="77777777" w:rsidR="00256885" w:rsidRPr="00527373" w:rsidRDefault="00256885" w:rsidP="00FC329D">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93F5922" w14:textId="77777777" w:rsidR="00256885" w:rsidRPr="00527373" w:rsidRDefault="00256885" w:rsidP="00FC329D">
            <w:pPr>
              <w:pStyle w:val="TAC"/>
              <w:keepNext w:val="0"/>
              <w:rPr>
                <w:sz w:val="16"/>
                <w:lang w:eastAsia="ja-JP"/>
              </w:rPr>
            </w:pPr>
          </w:p>
        </w:tc>
      </w:tr>
      <w:tr w:rsidR="00256885" w:rsidRPr="00527373" w14:paraId="63A89BE9"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E12D9A0" w14:textId="77777777" w:rsidR="00256885" w:rsidRPr="00527373" w:rsidRDefault="00256885" w:rsidP="00FC329D">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433D399" w14:textId="77777777" w:rsidR="00256885" w:rsidRPr="00527373" w:rsidRDefault="00256885" w:rsidP="00FC329D">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34973D1" w14:textId="77777777" w:rsidR="00256885" w:rsidRPr="00527373" w:rsidRDefault="00256885" w:rsidP="00FC329D">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3ECED99" w14:textId="77777777" w:rsidR="00256885" w:rsidRPr="00527373" w:rsidRDefault="00256885" w:rsidP="00FC329D">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5363C3CC" w14:textId="77777777" w:rsidR="00256885" w:rsidRPr="00527373" w:rsidRDefault="00256885" w:rsidP="00FC329D">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55B524F" w14:textId="77777777" w:rsidR="00256885" w:rsidRPr="00527373" w:rsidRDefault="00256885" w:rsidP="00FC329D">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0B717B71" w14:textId="77777777" w:rsidR="00256885" w:rsidRPr="00527373" w:rsidRDefault="00256885" w:rsidP="00FC329D">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1B995041" w14:textId="77777777" w:rsidR="00256885" w:rsidRPr="00527373" w:rsidRDefault="00256885" w:rsidP="00FC329D">
            <w:pPr>
              <w:pStyle w:val="TAC"/>
              <w:rPr>
                <w:color w:val="000000"/>
                <w:szCs w:val="18"/>
              </w:rPr>
            </w:pPr>
            <w:r w:rsidRPr="00527373">
              <w:rPr>
                <w:rFonts w:cs="Arial"/>
                <w:color w:val="000000"/>
                <w:szCs w:val="18"/>
              </w:rPr>
              <w:t>3</w:t>
            </w:r>
          </w:p>
        </w:tc>
      </w:tr>
      <w:tr w:rsidR="00256885" w:rsidRPr="00527373" w14:paraId="16747CEB"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67232BA" w14:textId="77777777" w:rsidR="00256885" w:rsidRPr="00527373" w:rsidRDefault="00256885" w:rsidP="00FC329D">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7610F7C9" w14:textId="77777777" w:rsidR="00256885" w:rsidRPr="00527373" w:rsidRDefault="00256885" w:rsidP="00FC329D">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03FEE1A5"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42321B9" w14:textId="77777777" w:rsidR="00256885" w:rsidRPr="00527373" w:rsidRDefault="00256885" w:rsidP="00FC329D">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2D1AB8C" w14:textId="77777777" w:rsidR="00256885" w:rsidRPr="00527373" w:rsidRDefault="00256885" w:rsidP="00FC329D">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30AEDE92" w14:textId="77777777" w:rsidR="00256885" w:rsidRPr="00527373" w:rsidRDefault="00256885" w:rsidP="00FC329D">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F9D502B" w14:textId="77777777" w:rsidR="00256885" w:rsidRPr="00527373" w:rsidRDefault="00256885" w:rsidP="00FC329D">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1196641" w14:textId="77777777" w:rsidR="00256885" w:rsidRPr="00527373" w:rsidRDefault="00256885" w:rsidP="00FC329D">
            <w:pPr>
              <w:pStyle w:val="TAC"/>
              <w:keepNext w:val="0"/>
              <w:rPr>
                <w:sz w:val="16"/>
                <w:lang w:eastAsia="ja-JP"/>
              </w:rPr>
            </w:pPr>
          </w:p>
        </w:tc>
      </w:tr>
      <w:tr w:rsidR="00256885" w:rsidRPr="00527373" w14:paraId="26CFC0FE"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DE90AC8" w14:textId="77777777" w:rsidR="00256885" w:rsidRPr="00527373" w:rsidRDefault="00256885" w:rsidP="00FC329D">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404F521A" w14:textId="77777777" w:rsidR="00256885" w:rsidRPr="00527373" w:rsidRDefault="00256885" w:rsidP="00FC329D">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E0D992B" w14:textId="77777777" w:rsidR="00256885" w:rsidRPr="00527373" w:rsidRDefault="00256885" w:rsidP="00FC329D">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AB9EBC7" w14:textId="77777777" w:rsidR="00256885" w:rsidRPr="00527373" w:rsidRDefault="00256885" w:rsidP="00FC329D">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996ED03" w14:textId="77777777" w:rsidR="00256885" w:rsidRPr="00527373" w:rsidRDefault="00256885" w:rsidP="00FC329D">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6E0F5D03" w14:textId="77777777" w:rsidR="00256885" w:rsidRPr="00527373" w:rsidRDefault="00256885" w:rsidP="00FC329D">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E701C85" w14:textId="77777777" w:rsidR="00256885" w:rsidRPr="00527373" w:rsidRDefault="00256885" w:rsidP="00FC329D">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E0311D5" w14:textId="77777777" w:rsidR="00256885" w:rsidRPr="00527373" w:rsidRDefault="00256885" w:rsidP="00FC329D">
            <w:pPr>
              <w:pStyle w:val="TAC"/>
              <w:rPr>
                <w:color w:val="000000"/>
                <w:szCs w:val="18"/>
              </w:rPr>
            </w:pPr>
            <w:r w:rsidRPr="00527373">
              <w:rPr>
                <w:rFonts w:cs="Arial"/>
                <w:color w:val="000000"/>
                <w:szCs w:val="18"/>
              </w:rPr>
              <w:t>3</w:t>
            </w:r>
          </w:p>
        </w:tc>
      </w:tr>
      <w:tr w:rsidR="00256885" w:rsidRPr="00527373" w14:paraId="1CC92CAE" w14:textId="77777777" w:rsidTr="00FC329D">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B2B94FC" w14:textId="77777777" w:rsidR="00256885" w:rsidRPr="00527373" w:rsidRDefault="00256885" w:rsidP="00FC329D">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21FF50AE" w14:textId="77777777" w:rsidR="00256885" w:rsidRPr="00527373" w:rsidRDefault="00256885" w:rsidP="00FC329D">
            <w:pPr>
              <w:pStyle w:val="TAL"/>
              <w:keepNext w:val="0"/>
              <w:rPr>
                <w:sz w:val="16"/>
                <w:lang w:eastAsia="ja-JP"/>
              </w:rPr>
            </w:pPr>
            <w:r w:rsidRPr="00527373">
              <w:rPr>
                <w:sz w:val="16"/>
                <w:lang w:eastAsia="ja-JP"/>
              </w:rPr>
              <w:t xml:space="preserve">E-UTRA </w:t>
            </w:r>
            <w:proofErr w:type="gramStart"/>
            <w:r w:rsidRPr="00527373">
              <w:rPr>
                <w:sz w:val="16"/>
                <w:lang w:eastAsia="ja-JP"/>
              </w:rPr>
              <w:t>Band  12</w:t>
            </w:r>
            <w:proofErr w:type="gramEnd"/>
            <w:r w:rsidRPr="00527373">
              <w:rPr>
                <w:sz w:val="16"/>
                <w:lang w:eastAsia="ja-JP"/>
              </w:rPr>
              <w:t>, 13, 14, 17, 28, 29, 42, 71</w:t>
            </w:r>
          </w:p>
        </w:tc>
        <w:tc>
          <w:tcPr>
            <w:tcW w:w="930" w:type="dxa"/>
            <w:gridSpan w:val="5"/>
            <w:tcBorders>
              <w:top w:val="single" w:sz="4" w:space="0" w:color="auto"/>
              <w:left w:val="nil"/>
              <w:bottom w:val="single" w:sz="4" w:space="0" w:color="auto"/>
              <w:right w:val="single" w:sz="4" w:space="0" w:color="auto"/>
            </w:tcBorders>
            <w:vAlign w:val="center"/>
          </w:tcPr>
          <w:p w14:paraId="5AC6E17A"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AC4DCFD" w14:textId="77777777" w:rsidR="00256885" w:rsidRPr="00527373" w:rsidRDefault="00256885" w:rsidP="00FC329D">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D5E9D52"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1C60A3D" w14:textId="77777777" w:rsidR="00256885" w:rsidRPr="00527373" w:rsidRDefault="00256885" w:rsidP="00FC329D">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5838986" w14:textId="77777777" w:rsidR="00256885" w:rsidRPr="00527373" w:rsidRDefault="00256885" w:rsidP="00FC329D">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23F9879" w14:textId="77777777" w:rsidR="00256885" w:rsidRPr="00527373" w:rsidRDefault="00256885" w:rsidP="00FC329D">
            <w:pPr>
              <w:pStyle w:val="TAC"/>
              <w:keepNext w:val="0"/>
              <w:rPr>
                <w:sz w:val="16"/>
                <w:lang w:eastAsia="ja-JP"/>
              </w:rPr>
            </w:pPr>
          </w:p>
        </w:tc>
      </w:tr>
      <w:tr w:rsidR="00256885" w:rsidRPr="00527373" w14:paraId="597A5E6E"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CC3D711" w14:textId="77777777" w:rsidR="00256885" w:rsidRPr="00527373" w:rsidRDefault="00256885" w:rsidP="00FC329D">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301E886F" w14:textId="77777777" w:rsidR="00256885" w:rsidRPr="00527373" w:rsidRDefault="00256885" w:rsidP="00FC329D">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1E64DB79" w14:textId="77777777" w:rsidR="00256885" w:rsidRPr="00527373" w:rsidRDefault="00256885" w:rsidP="00FC329D">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E447FEF" w14:textId="77777777" w:rsidR="00256885" w:rsidRPr="00527373" w:rsidRDefault="00256885" w:rsidP="00FC329D">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4ECB889" w14:textId="77777777" w:rsidR="00256885" w:rsidRPr="00527373" w:rsidRDefault="00256885" w:rsidP="00FC329D">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87028E6" w14:textId="77777777" w:rsidR="00256885" w:rsidRPr="00527373" w:rsidRDefault="00256885" w:rsidP="00FC329D">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1DDE430" w14:textId="77777777" w:rsidR="00256885" w:rsidRPr="00527373" w:rsidRDefault="00256885" w:rsidP="00FC329D">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887B6BE" w14:textId="77777777" w:rsidR="00256885" w:rsidRPr="00527373" w:rsidRDefault="00256885" w:rsidP="00FC329D">
            <w:pPr>
              <w:pStyle w:val="TAC"/>
              <w:rPr>
                <w:color w:val="000000"/>
                <w:szCs w:val="18"/>
              </w:rPr>
            </w:pPr>
            <w:r w:rsidRPr="00527373">
              <w:rPr>
                <w:color w:val="000000"/>
                <w:szCs w:val="18"/>
              </w:rPr>
              <w:t>2</w:t>
            </w:r>
          </w:p>
        </w:tc>
      </w:tr>
      <w:tr w:rsidR="00256885" w:rsidRPr="00527373" w14:paraId="57940301"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6857FC5" w14:textId="77777777" w:rsidR="00256885" w:rsidRPr="00527373" w:rsidRDefault="00256885" w:rsidP="00FC329D">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0A83924B" w14:textId="77777777" w:rsidR="00256885" w:rsidRPr="00527373" w:rsidRDefault="00256885" w:rsidP="00FC329D">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74900608" w14:textId="77777777" w:rsidR="00256885" w:rsidRPr="00527373" w:rsidRDefault="00256885" w:rsidP="00FC329D">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444695A" w14:textId="77777777" w:rsidR="00256885" w:rsidRPr="00527373" w:rsidRDefault="00256885" w:rsidP="00FC329D">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F8A72B1" w14:textId="77777777" w:rsidR="00256885" w:rsidRPr="00527373" w:rsidRDefault="00256885" w:rsidP="00FC329D">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D5ED7B3" w14:textId="77777777" w:rsidR="00256885" w:rsidRPr="00527373" w:rsidRDefault="00256885" w:rsidP="00FC329D">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A85E158" w14:textId="77777777" w:rsidR="00256885" w:rsidRPr="00527373" w:rsidRDefault="00256885" w:rsidP="00FC329D">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D22B55A" w14:textId="77777777" w:rsidR="00256885" w:rsidRPr="00527373" w:rsidRDefault="00256885" w:rsidP="00FC329D">
            <w:pPr>
              <w:pStyle w:val="TAC"/>
              <w:keepNext w:val="0"/>
              <w:rPr>
                <w:sz w:val="16"/>
                <w:lang w:eastAsia="ja-JP"/>
              </w:rPr>
            </w:pPr>
          </w:p>
        </w:tc>
      </w:tr>
      <w:tr w:rsidR="00256885" w:rsidRPr="00527373" w14:paraId="170FBA34"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44417E0"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354D667" w14:textId="77777777" w:rsidR="00256885" w:rsidRPr="00527373" w:rsidRDefault="00256885" w:rsidP="00FC329D">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8B1E1B9" w14:textId="77777777" w:rsidR="00256885" w:rsidRPr="00527373" w:rsidRDefault="00256885" w:rsidP="00FC329D">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2B2D2171" w14:textId="77777777" w:rsidR="00256885" w:rsidRPr="00527373" w:rsidRDefault="00256885" w:rsidP="00FC329D">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7D68BE78" w14:textId="77777777" w:rsidR="00256885" w:rsidRPr="00527373" w:rsidRDefault="00256885" w:rsidP="00FC329D">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365FFA4E" w14:textId="77777777" w:rsidR="00256885" w:rsidRPr="00527373" w:rsidRDefault="00256885" w:rsidP="00FC329D">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B124DCB" w14:textId="77777777" w:rsidR="00256885" w:rsidRPr="00527373" w:rsidRDefault="00256885" w:rsidP="00FC329D">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83F14DA" w14:textId="77777777" w:rsidR="00256885" w:rsidRPr="00527373" w:rsidRDefault="00256885" w:rsidP="00FC329D">
            <w:pPr>
              <w:pStyle w:val="TAC"/>
              <w:keepNext w:val="0"/>
              <w:rPr>
                <w:sz w:val="16"/>
                <w:lang w:eastAsia="ja-JP"/>
              </w:rPr>
            </w:pPr>
            <w:r w:rsidRPr="00527373">
              <w:rPr>
                <w:sz w:val="16"/>
                <w:szCs w:val="16"/>
              </w:rPr>
              <w:t>5</w:t>
            </w:r>
          </w:p>
        </w:tc>
      </w:tr>
      <w:tr w:rsidR="00256885" w:rsidRPr="00527373" w14:paraId="102035C1"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167098C"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8E62396" w14:textId="77777777" w:rsidR="00256885" w:rsidRPr="00527373" w:rsidRDefault="00256885" w:rsidP="00FC329D">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F028A1" w14:textId="77777777" w:rsidR="00256885" w:rsidRPr="00527373" w:rsidRDefault="00256885" w:rsidP="00FC329D">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B537B23" w14:textId="77777777" w:rsidR="00256885" w:rsidRPr="00527373" w:rsidRDefault="00256885" w:rsidP="00FC329D">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CA7AE9A" w14:textId="77777777" w:rsidR="00256885" w:rsidRPr="00527373" w:rsidRDefault="00256885" w:rsidP="00FC329D">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07E22F54" w14:textId="77777777" w:rsidR="00256885" w:rsidRPr="00527373" w:rsidRDefault="00256885" w:rsidP="00FC329D">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B3E53C7" w14:textId="77777777" w:rsidR="00256885" w:rsidRPr="00527373" w:rsidRDefault="00256885" w:rsidP="00FC329D">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120BDDA" w14:textId="77777777" w:rsidR="00256885" w:rsidRPr="00527373" w:rsidRDefault="00256885" w:rsidP="00FC329D">
            <w:pPr>
              <w:pStyle w:val="TAC"/>
              <w:keepNext w:val="0"/>
              <w:rPr>
                <w:sz w:val="16"/>
                <w:lang w:eastAsia="ja-JP"/>
              </w:rPr>
            </w:pPr>
          </w:p>
        </w:tc>
      </w:tr>
      <w:tr w:rsidR="00256885" w:rsidRPr="00527373" w14:paraId="497637A2"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EBAF3C5" w14:textId="77777777" w:rsidR="00256885" w:rsidRPr="00527373" w:rsidRDefault="00256885" w:rsidP="00FC329D">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2526B16C" w14:textId="77777777" w:rsidR="00256885" w:rsidRPr="00527373" w:rsidRDefault="00256885" w:rsidP="00FC329D">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58714271" w14:textId="77777777" w:rsidR="00256885" w:rsidRPr="00527373" w:rsidRDefault="00256885" w:rsidP="00FC329D">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0ECA76" w14:textId="77777777" w:rsidR="00256885" w:rsidRPr="00527373" w:rsidRDefault="00256885" w:rsidP="00FC329D">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E79C970" w14:textId="77777777" w:rsidR="00256885" w:rsidRPr="00527373" w:rsidRDefault="00256885" w:rsidP="00FC329D">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131ACDA" w14:textId="77777777" w:rsidR="00256885" w:rsidRPr="00527373" w:rsidRDefault="00256885" w:rsidP="00FC329D">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9C0CE89" w14:textId="77777777" w:rsidR="00256885" w:rsidRPr="00527373" w:rsidRDefault="00256885" w:rsidP="00FC329D">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4C01F1C" w14:textId="77777777" w:rsidR="00256885" w:rsidRPr="00527373" w:rsidRDefault="00256885" w:rsidP="00FC329D">
            <w:pPr>
              <w:pStyle w:val="TAC"/>
              <w:keepNext w:val="0"/>
              <w:rPr>
                <w:szCs w:val="18"/>
                <w:lang w:eastAsia="ja-JP"/>
              </w:rPr>
            </w:pPr>
          </w:p>
        </w:tc>
      </w:tr>
      <w:tr w:rsidR="00256885" w:rsidRPr="00527373" w14:paraId="4D7A27F6"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741201C"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79BF57" w14:textId="77777777" w:rsidR="00256885" w:rsidRPr="00527373" w:rsidRDefault="00256885" w:rsidP="00FC329D">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71AE5F65" w14:textId="77777777" w:rsidR="00256885" w:rsidRPr="00527373" w:rsidRDefault="00256885" w:rsidP="00FC329D">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8E8A05" w14:textId="77777777" w:rsidR="00256885" w:rsidRPr="00527373" w:rsidRDefault="00256885" w:rsidP="00FC329D">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7C51C40B" w14:textId="77777777" w:rsidR="00256885" w:rsidRPr="00527373" w:rsidRDefault="00256885" w:rsidP="00FC329D">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7DADF37" w14:textId="77777777" w:rsidR="00256885" w:rsidRPr="00527373" w:rsidRDefault="00256885" w:rsidP="00FC329D">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B23FAF" w14:textId="77777777" w:rsidR="00256885" w:rsidRPr="00527373" w:rsidRDefault="00256885" w:rsidP="00FC329D">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B41FC56"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2</w:t>
            </w:r>
          </w:p>
        </w:tc>
      </w:tr>
      <w:tr w:rsidR="00256885" w:rsidRPr="00527373" w14:paraId="662CF79C"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25BF576"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CE49BB0" w14:textId="77777777" w:rsidR="00256885" w:rsidRPr="00527373" w:rsidRDefault="00256885" w:rsidP="00FC329D">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9359763" w14:textId="77777777" w:rsidR="00256885" w:rsidRPr="00527373" w:rsidRDefault="00256885" w:rsidP="00FC329D">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47FD92E5" w14:textId="77777777" w:rsidR="00256885" w:rsidRPr="00527373" w:rsidRDefault="00256885" w:rsidP="00FC329D">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65F9448A" w14:textId="77777777" w:rsidR="00256885" w:rsidRPr="00527373" w:rsidRDefault="00256885" w:rsidP="00FC329D">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26C74ACF" w14:textId="77777777" w:rsidR="00256885" w:rsidRPr="00527373" w:rsidRDefault="00256885" w:rsidP="00FC329D">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68DB786" w14:textId="77777777" w:rsidR="00256885" w:rsidRPr="00527373" w:rsidRDefault="00256885" w:rsidP="00FC329D">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45C65EBB" w14:textId="77777777" w:rsidR="00256885" w:rsidRPr="00527373" w:rsidRDefault="00256885" w:rsidP="00FC329D">
            <w:pPr>
              <w:pStyle w:val="TAC"/>
              <w:keepNext w:val="0"/>
              <w:rPr>
                <w:sz w:val="16"/>
                <w:lang w:eastAsia="ja-JP"/>
              </w:rPr>
            </w:pPr>
            <w:r w:rsidRPr="00527373">
              <w:rPr>
                <w:rFonts w:eastAsia="MS Mincho"/>
                <w:sz w:val="16"/>
                <w:szCs w:val="16"/>
                <w:lang w:eastAsia="ja-JP"/>
              </w:rPr>
              <w:t>3</w:t>
            </w:r>
          </w:p>
        </w:tc>
      </w:tr>
      <w:tr w:rsidR="00256885" w:rsidRPr="00527373" w14:paraId="019010B6"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624070B"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F2F1601" w14:textId="77777777" w:rsidR="00256885" w:rsidRPr="00527373" w:rsidRDefault="00256885" w:rsidP="00FC329D">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C6BD226"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6F69AE9A"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45C4FFE"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24759B77"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ED9F60D" w14:textId="77777777" w:rsidR="00256885" w:rsidRPr="00527373" w:rsidRDefault="00256885" w:rsidP="00FC329D">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AC1380D" w14:textId="77777777" w:rsidR="00256885" w:rsidRPr="00527373" w:rsidRDefault="00256885" w:rsidP="00FC329D">
            <w:pPr>
              <w:pStyle w:val="TAC"/>
              <w:keepNext w:val="0"/>
              <w:rPr>
                <w:sz w:val="16"/>
                <w:lang w:eastAsia="ja-JP"/>
              </w:rPr>
            </w:pPr>
          </w:p>
        </w:tc>
      </w:tr>
      <w:tr w:rsidR="00256885" w:rsidRPr="00527373" w14:paraId="370A7871"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EDDBC42"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B8BF4E9" w14:textId="77777777" w:rsidR="00256885" w:rsidRPr="00527373" w:rsidRDefault="00256885" w:rsidP="00FC329D">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33F782E" w14:textId="77777777" w:rsidR="00256885" w:rsidRPr="00527373" w:rsidRDefault="00256885" w:rsidP="00FC329D">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4F263BC" w14:textId="77777777" w:rsidR="00256885" w:rsidRPr="00527373" w:rsidRDefault="00256885" w:rsidP="00FC329D">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1E91A35" w14:textId="77777777" w:rsidR="00256885" w:rsidRPr="00527373" w:rsidRDefault="00256885" w:rsidP="00FC329D">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69F4736" w14:textId="77777777" w:rsidR="00256885" w:rsidRPr="00527373" w:rsidRDefault="00256885" w:rsidP="00FC329D">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77BA1EE" w14:textId="77777777" w:rsidR="00256885" w:rsidRPr="00527373" w:rsidRDefault="00256885" w:rsidP="00FC329D">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D0013F4" w14:textId="77777777" w:rsidR="00256885" w:rsidRPr="00527373" w:rsidRDefault="00256885" w:rsidP="00FC329D">
            <w:pPr>
              <w:pStyle w:val="TAC"/>
              <w:keepNext w:val="0"/>
              <w:rPr>
                <w:sz w:val="16"/>
                <w:szCs w:val="16"/>
                <w:lang w:eastAsia="ja-JP"/>
              </w:rPr>
            </w:pPr>
          </w:p>
        </w:tc>
      </w:tr>
      <w:tr w:rsidR="00256885" w:rsidRPr="00527373" w14:paraId="1CE662C0"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7BB6A2F" w14:textId="77777777" w:rsidR="00256885" w:rsidRPr="00527373" w:rsidRDefault="00256885" w:rsidP="00FC329D">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5BE54C76" w14:textId="77777777" w:rsidR="00256885" w:rsidRPr="00527373" w:rsidRDefault="00256885" w:rsidP="00FC329D">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06B33E56"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56B1933" w14:textId="77777777" w:rsidR="00256885" w:rsidRPr="00527373" w:rsidRDefault="00256885" w:rsidP="00FC329D">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8B27699"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17C807C" w14:textId="77777777" w:rsidR="00256885" w:rsidRPr="00527373" w:rsidRDefault="00256885" w:rsidP="00FC329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59D1A9" w14:textId="77777777" w:rsidR="00256885" w:rsidRPr="00527373" w:rsidRDefault="00256885" w:rsidP="00FC329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0CD3E93" w14:textId="77777777" w:rsidR="00256885" w:rsidRPr="00527373" w:rsidRDefault="00256885" w:rsidP="00FC329D">
            <w:pPr>
              <w:pStyle w:val="TAC"/>
              <w:keepNext w:val="0"/>
              <w:rPr>
                <w:sz w:val="16"/>
                <w:lang w:eastAsia="ja-JP"/>
              </w:rPr>
            </w:pPr>
          </w:p>
        </w:tc>
      </w:tr>
      <w:tr w:rsidR="00256885" w:rsidRPr="00527373" w14:paraId="5C91A16C"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D670EF4"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5B5911E" w14:textId="77777777" w:rsidR="00256885" w:rsidRPr="00527373" w:rsidRDefault="00256885" w:rsidP="00FC329D">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18CE3A6" w14:textId="77777777" w:rsidR="00256885" w:rsidRPr="00527373" w:rsidRDefault="00256885" w:rsidP="00FC329D">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506102D" w14:textId="77777777" w:rsidR="00256885" w:rsidRPr="00527373" w:rsidRDefault="00256885" w:rsidP="00FC329D">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4A76304" w14:textId="77777777" w:rsidR="00256885" w:rsidRPr="00527373" w:rsidRDefault="00256885" w:rsidP="00FC329D">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48E7408" w14:textId="77777777" w:rsidR="00256885" w:rsidRPr="00527373" w:rsidRDefault="00256885" w:rsidP="00FC329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806401B" w14:textId="77777777" w:rsidR="00256885" w:rsidRPr="00527373" w:rsidRDefault="00256885" w:rsidP="00FC329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2D6268C" w14:textId="77777777" w:rsidR="00256885" w:rsidRPr="00527373" w:rsidRDefault="00256885" w:rsidP="00FC329D">
            <w:pPr>
              <w:pStyle w:val="TAC"/>
              <w:keepNext w:val="0"/>
              <w:rPr>
                <w:sz w:val="16"/>
                <w:lang w:eastAsia="ja-JP"/>
              </w:rPr>
            </w:pPr>
            <w:r w:rsidRPr="00527373">
              <w:rPr>
                <w:sz w:val="16"/>
                <w:lang w:eastAsia="ja-JP"/>
              </w:rPr>
              <w:t>2</w:t>
            </w:r>
          </w:p>
        </w:tc>
      </w:tr>
      <w:tr w:rsidR="00256885" w:rsidRPr="00527373" w14:paraId="572D7A25"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9EAA0E5"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92B6A47"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3198EDA7" w14:textId="77777777" w:rsidR="00256885" w:rsidRPr="00527373" w:rsidRDefault="00256885" w:rsidP="00FC329D">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2E1DA90" w14:textId="77777777" w:rsidR="00256885" w:rsidRPr="00527373" w:rsidRDefault="00256885" w:rsidP="00FC329D">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3D8A974F" w14:textId="77777777" w:rsidR="00256885" w:rsidRPr="00527373" w:rsidRDefault="00256885" w:rsidP="00FC329D">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8DB991B" w14:textId="77777777" w:rsidR="00256885" w:rsidRPr="00527373" w:rsidRDefault="00256885" w:rsidP="00FC329D">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B8D4765" w14:textId="77777777" w:rsidR="00256885" w:rsidRPr="00527373" w:rsidRDefault="00256885" w:rsidP="00FC329D">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5F8DC70" w14:textId="77777777" w:rsidR="00256885" w:rsidRPr="00527373" w:rsidRDefault="00256885" w:rsidP="00FC329D">
            <w:pPr>
              <w:pStyle w:val="TAC"/>
              <w:keepNext w:val="0"/>
              <w:rPr>
                <w:sz w:val="16"/>
                <w:lang w:eastAsia="ja-JP"/>
              </w:rPr>
            </w:pPr>
            <w:r w:rsidRPr="00527373">
              <w:rPr>
                <w:sz w:val="16"/>
                <w:lang w:eastAsia="ja-JP"/>
              </w:rPr>
              <w:t>3</w:t>
            </w:r>
          </w:p>
        </w:tc>
      </w:tr>
      <w:tr w:rsidR="00256885" w:rsidRPr="00527373" w14:paraId="4D21AAA7"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6B3C5E5"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9BB9D9C"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D9A4515" w14:textId="77777777" w:rsidR="00256885" w:rsidRPr="00527373" w:rsidRDefault="00256885" w:rsidP="00FC329D">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259278C" w14:textId="77777777" w:rsidR="00256885" w:rsidRPr="00527373" w:rsidRDefault="00256885" w:rsidP="00FC329D">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14EF582" w14:textId="77777777" w:rsidR="00256885" w:rsidRPr="00527373" w:rsidRDefault="00256885" w:rsidP="00FC329D">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0D2D594A" w14:textId="77777777" w:rsidR="00256885" w:rsidRPr="00527373" w:rsidRDefault="00256885" w:rsidP="00FC329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FC7364A" w14:textId="77777777" w:rsidR="00256885" w:rsidRPr="00527373" w:rsidRDefault="00256885" w:rsidP="00FC329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87A7685" w14:textId="77777777" w:rsidR="00256885" w:rsidRPr="00527373" w:rsidRDefault="00256885" w:rsidP="00FC329D">
            <w:pPr>
              <w:pStyle w:val="TAC"/>
              <w:keepNext w:val="0"/>
              <w:rPr>
                <w:sz w:val="16"/>
                <w:lang w:eastAsia="ja-JP"/>
              </w:rPr>
            </w:pPr>
            <w:r w:rsidRPr="00527373">
              <w:rPr>
                <w:sz w:val="16"/>
                <w:lang w:eastAsia="ja-JP"/>
              </w:rPr>
              <w:t>2</w:t>
            </w:r>
          </w:p>
        </w:tc>
      </w:tr>
      <w:tr w:rsidR="00256885" w:rsidRPr="00527373" w14:paraId="637022BB"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F9C9672" w14:textId="77777777" w:rsidR="00256885" w:rsidRPr="00527373" w:rsidRDefault="00256885" w:rsidP="00FC329D">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5445BB8"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A7F868C" w14:textId="77777777" w:rsidR="00256885" w:rsidRPr="00527373" w:rsidRDefault="00256885" w:rsidP="00FC329D">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4959877E" w14:textId="77777777" w:rsidR="00256885" w:rsidRPr="00527373" w:rsidRDefault="00256885" w:rsidP="00FC329D">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AAFD66D" w14:textId="77777777" w:rsidR="00256885" w:rsidRPr="00527373" w:rsidRDefault="00256885" w:rsidP="00FC329D">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16C1CB6C" w14:textId="77777777" w:rsidR="00256885" w:rsidRPr="00527373" w:rsidRDefault="00256885" w:rsidP="00FC329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3A5AE13" w14:textId="77777777" w:rsidR="00256885" w:rsidRPr="00527373" w:rsidRDefault="00256885" w:rsidP="00FC329D">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613DF74" w14:textId="77777777" w:rsidR="00256885" w:rsidRPr="00527373" w:rsidRDefault="00256885" w:rsidP="00FC329D">
            <w:pPr>
              <w:pStyle w:val="TAC"/>
              <w:keepNext w:val="0"/>
              <w:rPr>
                <w:sz w:val="16"/>
                <w:lang w:eastAsia="ja-JP"/>
              </w:rPr>
            </w:pPr>
          </w:p>
        </w:tc>
      </w:tr>
      <w:tr w:rsidR="00256885" w:rsidRPr="00527373" w14:paraId="66AAFE01" w14:textId="77777777" w:rsidTr="00FC329D">
        <w:trPr>
          <w:gridBefore w:val="1"/>
          <w:wBefore w:w="113" w:type="dxa"/>
          <w:trHeight w:val="188"/>
          <w:jc w:val="center"/>
        </w:trPr>
        <w:tc>
          <w:tcPr>
            <w:tcW w:w="1629" w:type="dxa"/>
            <w:gridSpan w:val="2"/>
            <w:tcBorders>
              <w:left w:val="single" w:sz="4" w:space="0" w:color="auto"/>
              <w:right w:val="single" w:sz="4" w:space="0" w:color="auto"/>
            </w:tcBorders>
          </w:tcPr>
          <w:p w14:paraId="5FF1459C" w14:textId="77777777" w:rsidR="00256885" w:rsidRPr="00527373" w:rsidRDefault="00256885" w:rsidP="00FC329D">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46085E2B" w14:textId="77777777" w:rsidR="00256885" w:rsidRPr="00527373" w:rsidRDefault="00256885" w:rsidP="00FC329D">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A11720F" w14:textId="77777777" w:rsidR="00256885" w:rsidRPr="00527373" w:rsidRDefault="00256885" w:rsidP="00FC329D">
            <w:pPr>
              <w:pStyle w:val="TAC"/>
              <w:keepNext w:val="0"/>
              <w:rPr>
                <w:sz w:val="16"/>
                <w:lang w:eastAsia="ja-JP"/>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A518C82" w14:textId="77777777" w:rsidR="00256885" w:rsidRPr="00527373" w:rsidRDefault="00256885" w:rsidP="00FC329D">
            <w:pPr>
              <w:pStyle w:val="TAC"/>
              <w:keepNext w:val="0"/>
              <w:rPr>
                <w:sz w:val="16"/>
                <w:lang w:eastAsia="ja-JP"/>
              </w:rPr>
            </w:pPr>
            <w:r w:rsidRPr="00527373">
              <w:rPr>
                <w:rFonts w:eastAsia="맑은 고딕"/>
              </w:rPr>
              <w:t>-</w:t>
            </w:r>
          </w:p>
        </w:tc>
        <w:tc>
          <w:tcPr>
            <w:tcW w:w="938" w:type="dxa"/>
            <w:gridSpan w:val="5"/>
            <w:tcBorders>
              <w:top w:val="single" w:sz="4" w:space="0" w:color="auto"/>
              <w:left w:val="nil"/>
              <w:bottom w:val="single" w:sz="4" w:space="0" w:color="auto"/>
              <w:right w:val="single" w:sz="4" w:space="0" w:color="auto"/>
            </w:tcBorders>
            <w:vAlign w:val="center"/>
          </w:tcPr>
          <w:p w14:paraId="45880FA6" w14:textId="77777777" w:rsidR="00256885" w:rsidRPr="00527373" w:rsidRDefault="00256885" w:rsidP="00FC329D">
            <w:pPr>
              <w:pStyle w:val="TAC"/>
              <w:keepNext w:val="0"/>
              <w:rPr>
                <w:sz w:val="16"/>
                <w:lang w:eastAsia="ja-JP"/>
              </w:rPr>
            </w:pPr>
            <w:r w:rsidRPr="00527373">
              <w:rPr>
                <w:rFonts w:eastAsia="맑은 고딕"/>
              </w:rPr>
              <w:t>F</w:t>
            </w:r>
            <w:r w:rsidRPr="00527373">
              <w:rPr>
                <w:rFonts w:eastAsia="맑은 고딕"/>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FCD2488" w14:textId="77777777" w:rsidR="00256885" w:rsidRPr="00527373" w:rsidRDefault="00256885" w:rsidP="00FC329D">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BFF24FC" w14:textId="77777777" w:rsidR="00256885" w:rsidRPr="00527373" w:rsidRDefault="00256885" w:rsidP="00FC329D">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163ABE80" w14:textId="77777777" w:rsidR="00256885" w:rsidRPr="00527373" w:rsidRDefault="00256885" w:rsidP="00FC329D">
            <w:pPr>
              <w:pStyle w:val="TAC"/>
              <w:keepNext w:val="0"/>
              <w:rPr>
                <w:sz w:val="16"/>
                <w:lang w:eastAsia="ja-JP"/>
              </w:rPr>
            </w:pPr>
            <w:r w:rsidRPr="00527373">
              <w:t>2</w:t>
            </w:r>
          </w:p>
        </w:tc>
      </w:tr>
      <w:tr w:rsidR="00256885" w:rsidRPr="00527373" w14:paraId="14F8DD85" w14:textId="77777777" w:rsidTr="00FC329D">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8DF4D78" w14:textId="77777777" w:rsidR="00256885" w:rsidRPr="00527373" w:rsidRDefault="00256885" w:rsidP="00FC329D">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9ABDE05" w14:textId="77777777" w:rsidR="00256885" w:rsidRPr="00527373" w:rsidRDefault="00256885" w:rsidP="00FC329D">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11712F19" w14:textId="77777777" w:rsidR="00256885" w:rsidRPr="00527373" w:rsidRDefault="00256885" w:rsidP="00FC329D">
            <w:pPr>
              <w:pStyle w:val="TAC"/>
              <w:keepNext w:val="0"/>
              <w:rPr>
                <w:sz w:val="16"/>
                <w:lang w:eastAsia="ja-JP"/>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E289E49" w14:textId="77777777" w:rsidR="00256885" w:rsidRPr="00527373" w:rsidRDefault="00256885" w:rsidP="00FC329D">
            <w:pPr>
              <w:pStyle w:val="TAC"/>
              <w:keepNext w:val="0"/>
              <w:rPr>
                <w:sz w:val="16"/>
                <w:lang w:eastAsia="ja-JP"/>
              </w:rPr>
            </w:pPr>
            <w:r w:rsidRPr="00527373">
              <w:rPr>
                <w:rFonts w:eastAsia="맑은 고딕"/>
              </w:rPr>
              <w:t>-</w:t>
            </w:r>
          </w:p>
        </w:tc>
        <w:tc>
          <w:tcPr>
            <w:tcW w:w="938" w:type="dxa"/>
            <w:gridSpan w:val="5"/>
            <w:tcBorders>
              <w:top w:val="single" w:sz="4" w:space="0" w:color="auto"/>
              <w:left w:val="nil"/>
              <w:bottom w:val="single" w:sz="4" w:space="0" w:color="auto"/>
              <w:right w:val="single" w:sz="4" w:space="0" w:color="auto"/>
            </w:tcBorders>
            <w:vAlign w:val="center"/>
          </w:tcPr>
          <w:p w14:paraId="374D25F2" w14:textId="77777777" w:rsidR="00256885" w:rsidRPr="00527373" w:rsidRDefault="00256885" w:rsidP="00FC329D">
            <w:pPr>
              <w:pStyle w:val="TAC"/>
              <w:keepNext w:val="0"/>
              <w:rPr>
                <w:sz w:val="16"/>
                <w:lang w:eastAsia="ja-JP"/>
              </w:rPr>
            </w:pPr>
            <w:r w:rsidRPr="00527373">
              <w:rPr>
                <w:rFonts w:eastAsia="맑은 고딕"/>
              </w:rPr>
              <w:t>F</w:t>
            </w:r>
            <w:r w:rsidRPr="00527373">
              <w:rPr>
                <w:rFonts w:eastAsia="맑은 고딕"/>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5B57D12" w14:textId="77777777" w:rsidR="00256885" w:rsidRPr="00527373" w:rsidRDefault="00256885" w:rsidP="00FC329D">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E8BF24E" w14:textId="77777777" w:rsidR="00256885" w:rsidRPr="00527373" w:rsidRDefault="00256885" w:rsidP="00FC329D">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19DB8137" w14:textId="77777777" w:rsidR="00256885" w:rsidRPr="00527373" w:rsidRDefault="00256885" w:rsidP="00FC329D">
            <w:pPr>
              <w:pStyle w:val="TAC"/>
              <w:keepNext w:val="0"/>
              <w:rPr>
                <w:sz w:val="16"/>
                <w:lang w:eastAsia="ja-JP"/>
              </w:rPr>
            </w:pPr>
          </w:p>
        </w:tc>
      </w:tr>
      <w:tr w:rsidR="00256885" w:rsidRPr="00527373" w14:paraId="118B3E5E" w14:textId="77777777" w:rsidTr="00FC329D">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A56F62F" w14:textId="77777777" w:rsidR="00256885" w:rsidRPr="00527373" w:rsidRDefault="00256885" w:rsidP="00FC329D">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652F2BC2" w14:textId="77777777" w:rsidR="00256885" w:rsidRPr="00527373" w:rsidRDefault="00256885" w:rsidP="00FC329D">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5DAEA4A4" w14:textId="77777777" w:rsidR="00256885" w:rsidRPr="00527373" w:rsidRDefault="00256885" w:rsidP="00FC329D">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0FEF0864" w14:textId="77777777" w:rsidR="00256885" w:rsidRPr="00527373" w:rsidRDefault="00256885" w:rsidP="00FC329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60218B84" w14:textId="77777777" w:rsidR="00256885" w:rsidRPr="00527373" w:rsidRDefault="00256885" w:rsidP="00FC329D">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01F220B9" w14:textId="77777777" w:rsidR="00256885" w:rsidRPr="00527373" w:rsidRDefault="00256885" w:rsidP="00FC329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0DDFD8C" w14:textId="77777777" w:rsidR="00256885" w:rsidRPr="00527373" w:rsidRDefault="00256885" w:rsidP="00FC329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1F54C160" w14:textId="77777777" w:rsidR="00256885" w:rsidRPr="00527373" w:rsidRDefault="00256885" w:rsidP="00FC329D">
            <w:pPr>
              <w:pStyle w:val="TAC"/>
              <w:keepNext w:val="0"/>
              <w:rPr>
                <w:sz w:val="16"/>
                <w:lang w:eastAsia="ja-JP"/>
              </w:rPr>
            </w:pPr>
          </w:p>
        </w:tc>
      </w:tr>
      <w:tr w:rsidR="00256885" w:rsidRPr="00527373" w14:paraId="3F2841A8"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5E4625C" w14:textId="77777777" w:rsidR="00256885" w:rsidRPr="00527373" w:rsidRDefault="00256885" w:rsidP="00FC329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459E1E77" w14:textId="77777777" w:rsidR="00256885" w:rsidRPr="00527373" w:rsidRDefault="00256885" w:rsidP="00FC329D">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5E039A2A" w14:textId="77777777" w:rsidR="00256885" w:rsidRPr="00527373" w:rsidRDefault="00256885" w:rsidP="00FC329D">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4B3E1C6B" w14:textId="77777777" w:rsidR="00256885" w:rsidRPr="00527373" w:rsidRDefault="00256885" w:rsidP="00FC329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28D50293" w14:textId="77777777" w:rsidR="00256885" w:rsidRPr="00527373" w:rsidRDefault="00256885" w:rsidP="00FC329D">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0ED082BE" w14:textId="77777777" w:rsidR="00256885" w:rsidRPr="00527373" w:rsidRDefault="00256885" w:rsidP="00FC329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034757B" w14:textId="77777777" w:rsidR="00256885" w:rsidRPr="00527373" w:rsidRDefault="00256885" w:rsidP="00FC329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78BF44F" w14:textId="77777777" w:rsidR="00256885" w:rsidRPr="00527373" w:rsidRDefault="00256885" w:rsidP="00FC329D">
            <w:pPr>
              <w:pStyle w:val="TAC"/>
              <w:keepNext w:val="0"/>
              <w:rPr>
                <w:sz w:val="16"/>
                <w:lang w:eastAsia="ja-JP"/>
              </w:rPr>
            </w:pPr>
            <w:r w:rsidRPr="00527373">
              <w:rPr>
                <w:sz w:val="16"/>
                <w:lang w:eastAsia="ja-JP"/>
              </w:rPr>
              <w:t>2</w:t>
            </w:r>
          </w:p>
        </w:tc>
      </w:tr>
      <w:tr w:rsidR="00256885" w:rsidRPr="00527373" w14:paraId="74B31B9F" w14:textId="77777777" w:rsidTr="00FC329D">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66BA466" w14:textId="77777777" w:rsidR="00256885" w:rsidRPr="00527373" w:rsidRDefault="00256885" w:rsidP="00FC329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A8E92C7" w14:textId="77777777" w:rsidR="00256885" w:rsidRPr="00527373" w:rsidRDefault="00256885" w:rsidP="00FC329D">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7AA1BF32" w14:textId="77777777" w:rsidR="00256885" w:rsidRPr="00527373" w:rsidRDefault="00256885" w:rsidP="00FC329D">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A30D860" w14:textId="77777777" w:rsidR="00256885" w:rsidRPr="00527373" w:rsidRDefault="00256885" w:rsidP="00FC329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2EE9B46A" w14:textId="77777777" w:rsidR="00256885" w:rsidRPr="00527373" w:rsidRDefault="00256885" w:rsidP="00FC329D">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56BB22AB" w14:textId="77777777" w:rsidR="00256885" w:rsidRPr="00527373" w:rsidRDefault="00256885" w:rsidP="00FC329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42DE3FE" w14:textId="77777777" w:rsidR="00256885" w:rsidRPr="00527373" w:rsidRDefault="00256885" w:rsidP="00FC329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4F907A5D" w14:textId="77777777" w:rsidR="00256885" w:rsidRPr="00527373" w:rsidRDefault="00256885" w:rsidP="00FC329D">
            <w:pPr>
              <w:pStyle w:val="TAC"/>
              <w:keepNext w:val="0"/>
              <w:rPr>
                <w:sz w:val="16"/>
                <w:lang w:eastAsia="ja-JP"/>
              </w:rPr>
            </w:pPr>
            <w:r w:rsidRPr="00527373">
              <w:rPr>
                <w:sz w:val="16"/>
                <w:lang w:eastAsia="ja-JP"/>
              </w:rPr>
              <w:t>9, 11</w:t>
            </w:r>
          </w:p>
        </w:tc>
      </w:tr>
      <w:tr w:rsidR="00256885" w:rsidRPr="00527373" w14:paraId="30C5B176" w14:textId="77777777" w:rsidTr="00FC329D">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6379ACD" w14:textId="77777777" w:rsidR="00256885" w:rsidRPr="00527373" w:rsidRDefault="00256885" w:rsidP="00FC329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E3A5DA5" w14:textId="77777777" w:rsidR="00256885" w:rsidRPr="00527373" w:rsidRDefault="00256885" w:rsidP="00FC329D">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0278577" w14:textId="77777777" w:rsidR="00256885" w:rsidRPr="00527373" w:rsidRDefault="00256885" w:rsidP="00FC329D">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17381042" w14:textId="77777777" w:rsidR="00256885" w:rsidRPr="00527373" w:rsidRDefault="00256885" w:rsidP="00FC329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5CD46846" w14:textId="77777777" w:rsidR="00256885" w:rsidRPr="00527373" w:rsidRDefault="00256885" w:rsidP="00FC329D">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5BB13D63" w14:textId="77777777" w:rsidR="00256885" w:rsidRPr="00527373" w:rsidRDefault="00256885" w:rsidP="00FC329D">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98CF7C0" w14:textId="77777777" w:rsidR="00256885" w:rsidRPr="00527373" w:rsidRDefault="00256885" w:rsidP="00FC329D">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70095318" w14:textId="77777777" w:rsidR="00256885" w:rsidRPr="00527373" w:rsidRDefault="00256885" w:rsidP="00FC329D">
            <w:pPr>
              <w:pStyle w:val="TAC"/>
              <w:keepNext w:val="0"/>
              <w:rPr>
                <w:sz w:val="16"/>
                <w:lang w:eastAsia="ja-JP"/>
              </w:rPr>
            </w:pPr>
            <w:r w:rsidRPr="00527373">
              <w:rPr>
                <w:sz w:val="16"/>
                <w:lang w:eastAsia="ja-JP"/>
              </w:rPr>
              <w:t>3, 9</w:t>
            </w:r>
          </w:p>
        </w:tc>
      </w:tr>
      <w:tr w:rsidR="00256885" w:rsidRPr="00527373" w14:paraId="750D9C66" w14:textId="77777777" w:rsidTr="00FC329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B35CB84" w14:textId="77777777" w:rsidR="00256885" w:rsidRPr="00527373" w:rsidRDefault="00256885" w:rsidP="00FC329D">
            <w:pPr>
              <w:pStyle w:val="TAC"/>
              <w:rPr>
                <w:b/>
                <w:bCs/>
              </w:rPr>
            </w:pPr>
            <w:r w:rsidRPr="00527373">
              <w:rPr>
                <w:b/>
                <w:bCs/>
              </w:rPr>
              <w:lastRenderedPageBreak/>
              <w:t>DC_28_n78</w:t>
            </w:r>
          </w:p>
          <w:p w14:paraId="49CD6404" w14:textId="77777777" w:rsidR="00256885" w:rsidRPr="00527373" w:rsidRDefault="00256885" w:rsidP="00FC329D">
            <w:pPr>
              <w:pStyle w:val="TAH"/>
              <w:rPr>
                <w:rFonts w:eastAsia="맑은 고딕"/>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782B7DB" w14:textId="77777777" w:rsidR="00256885" w:rsidRPr="00527373" w:rsidRDefault="00256885" w:rsidP="00FC329D">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1CD43490" w14:textId="77777777" w:rsidR="00256885" w:rsidRPr="00527373" w:rsidRDefault="00256885" w:rsidP="00FC329D">
            <w:pPr>
              <w:pStyle w:val="TAC"/>
              <w:rPr>
                <w:rFonts w:eastAsia="맑은 고딕"/>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3F13049"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6D62E4C"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1BAE1EB"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979B2B5"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CC9CEC1" w14:textId="77777777" w:rsidR="00256885" w:rsidRPr="00527373" w:rsidRDefault="00256885" w:rsidP="00FC329D">
            <w:pPr>
              <w:pStyle w:val="TAC"/>
            </w:pPr>
          </w:p>
        </w:tc>
      </w:tr>
      <w:tr w:rsidR="00256885" w:rsidRPr="00527373" w14:paraId="50CBAB8E" w14:textId="77777777" w:rsidTr="00FC329D">
        <w:trPr>
          <w:gridAfter w:val="2"/>
          <w:wAfter w:w="152" w:type="dxa"/>
          <w:trHeight w:val="188"/>
          <w:jc w:val="center"/>
        </w:trPr>
        <w:tc>
          <w:tcPr>
            <w:tcW w:w="1629" w:type="dxa"/>
            <w:gridSpan w:val="2"/>
            <w:tcBorders>
              <w:left w:val="single" w:sz="4" w:space="0" w:color="auto"/>
              <w:right w:val="single" w:sz="4" w:space="0" w:color="auto"/>
            </w:tcBorders>
            <w:vAlign w:val="center"/>
          </w:tcPr>
          <w:p w14:paraId="2635F08A"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center"/>
          </w:tcPr>
          <w:p w14:paraId="7E599ECB" w14:textId="77777777" w:rsidR="00256885" w:rsidRPr="00527373" w:rsidRDefault="00256885" w:rsidP="00FC329D">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4F2DC895" w14:textId="77777777" w:rsidR="00256885" w:rsidRPr="00527373" w:rsidRDefault="00256885" w:rsidP="00FC329D">
            <w:pPr>
              <w:pStyle w:val="TAC"/>
              <w:rPr>
                <w:rFonts w:eastAsia="맑은 고딕"/>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74D944"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FBFD713"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DAAD7C8"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E24F25D"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A72CA66" w14:textId="77777777" w:rsidR="00256885" w:rsidRPr="00527373" w:rsidRDefault="00256885" w:rsidP="00FC329D">
            <w:pPr>
              <w:pStyle w:val="TAC"/>
            </w:pPr>
            <w:r w:rsidRPr="00527373">
              <w:t>2</w:t>
            </w:r>
          </w:p>
        </w:tc>
      </w:tr>
      <w:tr w:rsidR="00256885" w:rsidRPr="00527373" w14:paraId="1E0555CE" w14:textId="77777777" w:rsidTr="00FC329D">
        <w:trPr>
          <w:gridAfter w:val="2"/>
          <w:wAfter w:w="152" w:type="dxa"/>
          <w:trHeight w:val="188"/>
          <w:jc w:val="center"/>
        </w:trPr>
        <w:tc>
          <w:tcPr>
            <w:tcW w:w="1629" w:type="dxa"/>
            <w:gridSpan w:val="2"/>
            <w:tcBorders>
              <w:left w:val="single" w:sz="4" w:space="0" w:color="auto"/>
              <w:right w:val="single" w:sz="4" w:space="0" w:color="auto"/>
            </w:tcBorders>
            <w:vAlign w:val="center"/>
          </w:tcPr>
          <w:p w14:paraId="30815422"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center"/>
          </w:tcPr>
          <w:p w14:paraId="6C856541" w14:textId="77777777" w:rsidR="00256885" w:rsidRPr="00527373" w:rsidRDefault="00256885" w:rsidP="00FC329D">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548A64B3" w14:textId="77777777" w:rsidR="00256885" w:rsidRPr="00527373" w:rsidRDefault="00256885" w:rsidP="00FC329D">
            <w:pPr>
              <w:pStyle w:val="TAC"/>
              <w:rPr>
                <w:rFonts w:eastAsia="맑은 고딕"/>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460B0E"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62304BC"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8796250" w14:textId="77777777" w:rsidR="00256885" w:rsidRPr="00527373" w:rsidRDefault="00256885" w:rsidP="00FC329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3BD4B83" w14:textId="77777777" w:rsidR="00256885" w:rsidRPr="00527373" w:rsidRDefault="00256885" w:rsidP="00FC329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006C021" w14:textId="77777777" w:rsidR="00256885" w:rsidRPr="00527373" w:rsidRDefault="00256885" w:rsidP="00FC329D">
            <w:pPr>
              <w:pStyle w:val="TAC"/>
            </w:pPr>
            <w:r w:rsidRPr="00527373">
              <w:t>9, 11</w:t>
            </w:r>
          </w:p>
        </w:tc>
      </w:tr>
      <w:tr w:rsidR="00256885" w:rsidRPr="00527373" w14:paraId="160F886E" w14:textId="77777777" w:rsidTr="00FC329D">
        <w:trPr>
          <w:gridAfter w:val="2"/>
          <w:wAfter w:w="152" w:type="dxa"/>
          <w:trHeight w:val="188"/>
          <w:jc w:val="center"/>
        </w:trPr>
        <w:tc>
          <w:tcPr>
            <w:tcW w:w="1629" w:type="dxa"/>
            <w:gridSpan w:val="2"/>
            <w:tcBorders>
              <w:left w:val="single" w:sz="4" w:space="0" w:color="auto"/>
              <w:right w:val="single" w:sz="4" w:space="0" w:color="auto"/>
            </w:tcBorders>
            <w:vAlign w:val="center"/>
          </w:tcPr>
          <w:p w14:paraId="4DB992EF"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center"/>
          </w:tcPr>
          <w:p w14:paraId="6346ACCB" w14:textId="77777777" w:rsidR="00256885" w:rsidRPr="00527373" w:rsidRDefault="00256885" w:rsidP="00FC329D">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295FDD03" w14:textId="77777777" w:rsidR="00256885" w:rsidRPr="00527373" w:rsidRDefault="00256885" w:rsidP="00FC329D">
            <w:pPr>
              <w:pStyle w:val="TAC"/>
              <w:rPr>
                <w:rFonts w:eastAsia="맑은 고딕"/>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5DAE79D4" w14:textId="77777777" w:rsidR="00256885" w:rsidRPr="00527373" w:rsidRDefault="00256885" w:rsidP="00FC329D">
            <w:pPr>
              <w:pStyle w:val="TAC"/>
              <w:rPr>
                <w:rFonts w:eastAsia="맑은 고딕"/>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0984ADA2" w14:textId="77777777" w:rsidR="00256885" w:rsidRPr="00527373" w:rsidRDefault="00256885" w:rsidP="00FC329D">
            <w:pPr>
              <w:pStyle w:val="TAC"/>
              <w:rPr>
                <w:rFonts w:eastAsia="맑은 고딕"/>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4205DDBE" w14:textId="77777777" w:rsidR="00256885" w:rsidRPr="00527373" w:rsidRDefault="00256885" w:rsidP="00FC329D">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76189D35" w14:textId="77777777" w:rsidR="00256885" w:rsidRPr="00527373" w:rsidRDefault="00256885" w:rsidP="00FC329D">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2953FCA1" w14:textId="77777777" w:rsidR="00256885" w:rsidRPr="00527373" w:rsidRDefault="00256885" w:rsidP="00FC329D">
            <w:pPr>
              <w:pStyle w:val="TAC"/>
            </w:pPr>
            <w:r w:rsidRPr="00527373">
              <w:t>3</w:t>
            </w:r>
          </w:p>
        </w:tc>
      </w:tr>
      <w:tr w:rsidR="00256885" w:rsidRPr="00527373" w14:paraId="4E7C395C" w14:textId="77777777" w:rsidTr="00FC329D">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6CF19290" w14:textId="77777777" w:rsidR="00256885" w:rsidRPr="00527373" w:rsidRDefault="00256885" w:rsidP="00FC329D">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0A909DC5" w14:textId="77777777" w:rsidR="00256885" w:rsidRPr="00527373" w:rsidRDefault="00256885" w:rsidP="00FC329D">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690140FE" w14:textId="77777777" w:rsidR="00256885" w:rsidRPr="00527373" w:rsidRDefault="00256885" w:rsidP="00FC329D">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7027337A" w14:textId="77777777" w:rsidR="00256885" w:rsidRPr="00527373" w:rsidRDefault="00256885" w:rsidP="00FC329D">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2AEEBC0B" w14:textId="77777777" w:rsidR="00256885" w:rsidRPr="00527373" w:rsidRDefault="00256885" w:rsidP="00FC329D">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23B0BB0E" w14:textId="77777777" w:rsidR="00256885" w:rsidRPr="00527373" w:rsidRDefault="00256885" w:rsidP="00FC329D">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4E04BF62" w14:textId="77777777" w:rsidR="00256885" w:rsidRPr="00527373" w:rsidRDefault="00256885" w:rsidP="00FC329D">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272EEE64" w14:textId="77777777" w:rsidR="00256885" w:rsidRPr="00527373" w:rsidRDefault="00256885" w:rsidP="00FC329D">
            <w:pPr>
              <w:pStyle w:val="TAC"/>
              <w:keepNext w:val="0"/>
              <w:rPr>
                <w:sz w:val="16"/>
              </w:rPr>
            </w:pPr>
            <w:r w:rsidRPr="00527373">
              <w:rPr>
                <w:sz w:val="16"/>
              </w:rPr>
              <w:t>2</w:t>
            </w:r>
          </w:p>
        </w:tc>
      </w:tr>
      <w:tr w:rsidR="00256885" w:rsidRPr="00527373" w14:paraId="22130AA5" w14:textId="77777777" w:rsidTr="00FC329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EB15FC2" w14:textId="77777777" w:rsidR="00256885" w:rsidRPr="00527373" w:rsidRDefault="00256885" w:rsidP="00FC329D">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45B34714" w14:textId="77777777" w:rsidR="00256885" w:rsidRPr="00527373" w:rsidRDefault="00256885" w:rsidP="00FC329D">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09BAAD8D"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9A0A12F" w14:textId="77777777" w:rsidR="00256885" w:rsidRPr="00527373" w:rsidRDefault="00256885" w:rsidP="00FC329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254734D"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CD801AC" w14:textId="77777777" w:rsidR="00256885" w:rsidRPr="00527373" w:rsidRDefault="00256885" w:rsidP="00FC329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5C5263E" w14:textId="77777777" w:rsidR="00256885" w:rsidRPr="00527373" w:rsidRDefault="00256885" w:rsidP="00FC329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758BB36" w14:textId="77777777" w:rsidR="00256885" w:rsidRPr="00527373" w:rsidRDefault="00256885" w:rsidP="00FC329D">
            <w:pPr>
              <w:pStyle w:val="TAC"/>
            </w:pPr>
          </w:p>
        </w:tc>
      </w:tr>
      <w:tr w:rsidR="00256885" w:rsidRPr="00527373" w14:paraId="1D81C101"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F8C1184" w14:textId="77777777" w:rsidR="00256885" w:rsidRPr="00527373" w:rsidRDefault="00256885" w:rsidP="00FC329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B88C9EC" w14:textId="77777777" w:rsidR="00256885" w:rsidRPr="00527373" w:rsidRDefault="00256885" w:rsidP="00FC329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9B73BD3"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7EE65E" w14:textId="77777777" w:rsidR="00256885" w:rsidRPr="00527373" w:rsidRDefault="00256885" w:rsidP="00FC329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0588062" w14:textId="77777777" w:rsidR="00256885" w:rsidRPr="00527373" w:rsidRDefault="00256885" w:rsidP="00FC329D">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E422071" w14:textId="77777777" w:rsidR="00256885" w:rsidRPr="00527373" w:rsidRDefault="00256885" w:rsidP="00FC329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9E37E04" w14:textId="77777777" w:rsidR="00256885" w:rsidRPr="00527373" w:rsidRDefault="00256885" w:rsidP="00FC329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766601B" w14:textId="77777777" w:rsidR="00256885" w:rsidRPr="00527373" w:rsidRDefault="00256885" w:rsidP="00FC329D">
            <w:pPr>
              <w:pStyle w:val="TAC"/>
            </w:pPr>
            <w:r w:rsidRPr="00527373">
              <w:t>2</w:t>
            </w:r>
          </w:p>
        </w:tc>
      </w:tr>
      <w:tr w:rsidR="00256885" w:rsidRPr="00527373" w14:paraId="13834B26"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5D60AFF" w14:textId="77777777" w:rsidR="00256885" w:rsidRPr="00527373" w:rsidRDefault="00256885" w:rsidP="00FC329D">
            <w:pPr>
              <w:pStyle w:val="TAH"/>
              <w:rPr>
                <w:rFonts w:eastAsia="맑은 고딕"/>
              </w:rPr>
            </w:pPr>
            <w:r w:rsidRPr="00527373">
              <w:rPr>
                <w:rFonts w:eastAsia="맑은 고딕"/>
              </w:rPr>
              <w:t>DC_</w:t>
            </w:r>
            <w:r w:rsidRPr="00527373">
              <w:rPr>
                <w:rFonts w:eastAsia="MS Mincho"/>
              </w:rPr>
              <w:t>39</w:t>
            </w:r>
            <w:r w:rsidRPr="00527373">
              <w:rPr>
                <w:rFonts w:eastAsia="맑은 고딕"/>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4F70A4FD" w14:textId="77777777" w:rsidR="00256885" w:rsidRPr="00527373" w:rsidRDefault="00256885" w:rsidP="00FC329D">
            <w:pPr>
              <w:pStyle w:val="TAL"/>
              <w:rPr>
                <w:rFonts w:eastAsia="맑은 고딕"/>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2F765B46"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984C57"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6FB5A37B"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64DABE2"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0CC7BCDE"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65A55A3A" w14:textId="77777777" w:rsidR="00256885" w:rsidRPr="00527373" w:rsidRDefault="00256885" w:rsidP="00FC329D">
            <w:pPr>
              <w:pStyle w:val="TAC"/>
              <w:rPr>
                <w:rFonts w:eastAsia="맑은 고딕"/>
              </w:rPr>
            </w:pPr>
          </w:p>
        </w:tc>
      </w:tr>
      <w:tr w:rsidR="00256885" w:rsidRPr="00527373" w14:paraId="6C422CD9" w14:textId="77777777" w:rsidTr="00FC329D">
        <w:trPr>
          <w:gridAfter w:val="2"/>
          <w:wAfter w:w="152" w:type="dxa"/>
          <w:trHeight w:val="188"/>
          <w:jc w:val="center"/>
        </w:trPr>
        <w:tc>
          <w:tcPr>
            <w:tcW w:w="1629" w:type="dxa"/>
            <w:gridSpan w:val="2"/>
            <w:vMerge/>
            <w:tcBorders>
              <w:left w:val="single" w:sz="4" w:space="0" w:color="auto"/>
              <w:right w:val="single" w:sz="4" w:space="0" w:color="auto"/>
            </w:tcBorders>
          </w:tcPr>
          <w:p w14:paraId="2EE6AFBF"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62F0FC0A" w14:textId="77777777" w:rsidR="00256885" w:rsidRPr="00527373" w:rsidRDefault="00256885" w:rsidP="00FC329D">
            <w:pPr>
              <w:pStyle w:val="TAL"/>
              <w:rPr>
                <w:rFonts w:eastAsia="맑은 고딕"/>
              </w:rPr>
            </w:pPr>
            <w:r w:rsidRPr="00527373">
              <w:rPr>
                <w:rFonts w:eastAsia="맑은 고딕"/>
              </w:rPr>
              <w:t>NR Band n77, n78, n79</w:t>
            </w:r>
          </w:p>
        </w:tc>
        <w:tc>
          <w:tcPr>
            <w:tcW w:w="930" w:type="dxa"/>
            <w:gridSpan w:val="5"/>
            <w:tcBorders>
              <w:top w:val="single" w:sz="4" w:space="0" w:color="auto"/>
              <w:left w:val="nil"/>
              <w:bottom w:val="single" w:sz="4" w:space="0" w:color="auto"/>
              <w:right w:val="single" w:sz="4" w:space="0" w:color="auto"/>
            </w:tcBorders>
          </w:tcPr>
          <w:p w14:paraId="5201FAAD"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tcPr>
          <w:p w14:paraId="30FAA008"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tcPr>
          <w:p w14:paraId="19DA1CF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F94E858"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tcPr>
          <w:p w14:paraId="6EA26AE8"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tcPr>
          <w:p w14:paraId="67EC388B" w14:textId="77777777" w:rsidR="00256885" w:rsidRPr="00527373" w:rsidRDefault="00256885" w:rsidP="00FC329D">
            <w:pPr>
              <w:pStyle w:val="TAC"/>
              <w:rPr>
                <w:rFonts w:eastAsia="맑은 고딕"/>
              </w:rPr>
            </w:pPr>
            <w:r w:rsidRPr="00527373">
              <w:rPr>
                <w:rFonts w:eastAsia="맑은 고딕"/>
              </w:rPr>
              <w:t>2</w:t>
            </w:r>
          </w:p>
        </w:tc>
      </w:tr>
      <w:tr w:rsidR="00256885" w:rsidRPr="00527373" w14:paraId="69A10907" w14:textId="77777777" w:rsidTr="00FC329D">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1BF6071" w14:textId="77777777" w:rsidR="00256885" w:rsidRPr="00527373" w:rsidRDefault="00256885" w:rsidP="00FC329D">
            <w:pPr>
              <w:pStyle w:val="TAH"/>
              <w:rPr>
                <w:rFonts w:eastAsia="맑은 고딕" w:cs="Arial"/>
                <w:szCs w:val="18"/>
              </w:rPr>
            </w:pPr>
            <w:r w:rsidRPr="00527373">
              <w:rPr>
                <w:rFonts w:eastAsia="맑은 고딕"/>
              </w:rPr>
              <w:t>DC_39_n79</w:t>
            </w:r>
          </w:p>
        </w:tc>
        <w:tc>
          <w:tcPr>
            <w:tcW w:w="2844" w:type="dxa"/>
            <w:gridSpan w:val="2"/>
            <w:tcBorders>
              <w:top w:val="single" w:sz="4" w:space="0" w:color="auto"/>
              <w:left w:val="nil"/>
              <w:bottom w:val="single" w:sz="4" w:space="0" w:color="auto"/>
              <w:right w:val="single" w:sz="4" w:space="0" w:color="auto"/>
            </w:tcBorders>
            <w:vAlign w:val="bottom"/>
          </w:tcPr>
          <w:p w14:paraId="65E3A032" w14:textId="77777777" w:rsidR="00256885" w:rsidRPr="00527373" w:rsidRDefault="00256885" w:rsidP="00FC329D">
            <w:pPr>
              <w:pStyle w:val="TAL"/>
              <w:rPr>
                <w:rFonts w:eastAsia="맑은 고딕"/>
              </w:rPr>
            </w:pPr>
            <w:r w:rsidRPr="00527373">
              <w:rPr>
                <w:rFonts w:eastAsia="맑은 고딕"/>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6885938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788092"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14E95089"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5C35609"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41C86EF0"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4154B498" w14:textId="77777777" w:rsidR="00256885" w:rsidRPr="00527373" w:rsidRDefault="00256885" w:rsidP="00FC329D">
            <w:pPr>
              <w:pStyle w:val="TAC"/>
              <w:rPr>
                <w:rFonts w:eastAsia="맑은 고딕"/>
              </w:rPr>
            </w:pPr>
          </w:p>
        </w:tc>
      </w:tr>
      <w:tr w:rsidR="00256885" w:rsidRPr="00527373" w14:paraId="23250A33" w14:textId="77777777" w:rsidTr="00FC329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1E43B44" w14:textId="77777777" w:rsidR="00256885" w:rsidRPr="00527373" w:rsidRDefault="00256885" w:rsidP="00FC329D">
            <w:pPr>
              <w:pStyle w:val="TAH"/>
              <w:rPr>
                <w:rFonts w:eastAsia="맑은 고딕"/>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0BC284DC" w14:textId="77777777" w:rsidR="00256885" w:rsidRPr="00527373" w:rsidRDefault="00256885" w:rsidP="00FC329D">
            <w:pPr>
              <w:pStyle w:val="TAL"/>
              <w:rPr>
                <w:rFonts w:eastAsia="맑은 고딕"/>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406FA7A4" w14:textId="77777777" w:rsidR="00256885" w:rsidRPr="00527373" w:rsidRDefault="00256885" w:rsidP="00FC329D">
            <w:pPr>
              <w:pStyle w:val="TAC"/>
              <w:rPr>
                <w:rFonts w:eastAsia="맑은 고딕"/>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67F0F81"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38281EF" w14:textId="77777777" w:rsidR="00256885" w:rsidRPr="00527373" w:rsidRDefault="00256885" w:rsidP="00FC329D">
            <w:pPr>
              <w:pStyle w:val="TAC"/>
              <w:rPr>
                <w:rFonts w:eastAsia="맑은 고딕"/>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60BF7EE5"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D740590"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7062E24" w14:textId="77777777" w:rsidR="00256885" w:rsidRPr="00527373" w:rsidRDefault="00256885" w:rsidP="00FC329D">
            <w:pPr>
              <w:pStyle w:val="TAC"/>
              <w:rPr>
                <w:rFonts w:eastAsia="맑은 고딕"/>
              </w:rPr>
            </w:pPr>
            <w:r w:rsidRPr="00527373">
              <w:t> </w:t>
            </w:r>
          </w:p>
        </w:tc>
      </w:tr>
      <w:tr w:rsidR="00256885" w:rsidRPr="00527373" w14:paraId="7CF2F5BC"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F050850" w14:textId="77777777" w:rsidR="00256885" w:rsidRPr="00527373" w:rsidRDefault="00256885" w:rsidP="00FC329D">
            <w:pPr>
              <w:pStyle w:val="TAH"/>
              <w:rPr>
                <w:rFonts w:eastAsia="맑은 고딕"/>
              </w:rPr>
            </w:pPr>
            <w:r w:rsidRPr="00527373">
              <w:rPr>
                <w:rFonts w:eastAsia="맑은 고딕"/>
              </w:rPr>
              <w:t>DC_40_n41</w:t>
            </w:r>
          </w:p>
        </w:tc>
        <w:tc>
          <w:tcPr>
            <w:tcW w:w="2844" w:type="dxa"/>
            <w:gridSpan w:val="2"/>
            <w:tcBorders>
              <w:top w:val="single" w:sz="4" w:space="0" w:color="auto"/>
              <w:left w:val="nil"/>
              <w:bottom w:val="single" w:sz="4" w:space="0" w:color="auto"/>
              <w:right w:val="single" w:sz="4" w:space="0" w:color="auto"/>
            </w:tcBorders>
            <w:vAlign w:val="bottom"/>
          </w:tcPr>
          <w:p w14:paraId="5F1CD155" w14:textId="77777777" w:rsidR="00256885" w:rsidRPr="00527373" w:rsidRDefault="00256885" w:rsidP="00FC329D">
            <w:pPr>
              <w:pStyle w:val="TAL"/>
              <w:rPr>
                <w:rFonts w:eastAsia="맑은 고딕"/>
              </w:rPr>
            </w:pPr>
            <w:r w:rsidRPr="00527373">
              <w:rPr>
                <w:rFonts w:eastAsia="맑은 고딕"/>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6F9795C6"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559BC5A"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7E9B801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E8CEEEF"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6FB709E2" w14:textId="77777777" w:rsidR="00256885" w:rsidRPr="00527373" w:rsidRDefault="00256885" w:rsidP="00FC329D">
            <w:pPr>
              <w:pStyle w:val="TAC"/>
              <w:rPr>
                <w:rFonts w:eastAsia="맑은 고딕"/>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5C0312BE" w14:textId="77777777" w:rsidR="00256885" w:rsidRPr="00527373" w:rsidRDefault="00256885" w:rsidP="00FC329D">
            <w:pPr>
              <w:pStyle w:val="TAC"/>
              <w:rPr>
                <w:rFonts w:eastAsia="맑은 고딕"/>
              </w:rPr>
            </w:pPr>
          </w:p>
        </w:tc>
      </w:tr>
      <w:tr w:rsidR="00256885" w:rsidRPr="00527373" w14:paraId="5342EC45"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FCA3106"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5AC7733E" w14:textId="77777777" w:rsidR="00256885" w:rsidRPr="00527373" w:rsidRDefault="00256885" w:rsidP="00FC329D">
            <w:pPr>
              <w:pStyle w:val="TAL"/>
              <w:rPr>
                <w:rFonts w:eastAsia="맑은 고딕"/>
              </w:rPr>
            </w:pPr>
            <w:r w:rsidRPr="00527373">
              <w:rPr>
                <w:rFonts w:eastAsia="맑은 고딕"/>
              </w:rPr>
              <w:t>NR Band n79</w:t>
            </w:r>
          </w:p>
        </w:tc>
        <w:tc>
          <w:tcPr>
            <w:tcW w:w="930" w:type="dxa"/>
            <w:gridSpan w:val="5"/>
            <w:tcBorders>
              <w:top w:val="single" w:sz="4" w:space="0" w:color="auto"/>
              <w:left w:val="nil"/>
              <w:bottom w:val="single" w:sz="4" w:space="0" w:color="auto"/>
              <w:right w:val="single" w:sz="4" w:space="0" w:color="auto"/>
            </w:tcBorders>
            <w:vAlign w:val="center"/>
          </w:tcPr>
          <w:p w14:paraId="309CF6FA"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0BBAC6A"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0AD21EF3"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9FA0BD9"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48A546D1" w14:textId="77777777" w:rsidR="00256885" w:rsidRPr="00527373" w:rsidRDefault="00256885" w:rsidP="00FC329D">
            <w:pPr>
              <w:pStyle w:val="TAC"/>
              <w:rPr>
                <w:rFonts w:eastAsia="맑은 고딕"/>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079AA89B" w14:textId="77777777" w:rsidR="00256885" w:rsidRPr="00527373" w:rsidRDefault="00256885" w:rsidP="00FC329D">
            <w:pPr>
              <w:pStyle w:val="TAC"/>
              <w:rPr>
                <w:rFonts w:eastAsia="맑은 고딕"/>
              </w:rPr>
            </w:pPr>
            <w:r w:rsidRPr="00527373">
              <w:rPr>
                <w:rFonts w:eastAsia="맑은 고딕"/>
              </w:rPr>
              <w:t>2</w:t>
            </w:r>
          </w:p>
        </w:tc>
      </w:tr>
      <w:tr w:rsidR="00256885" w:rsidRPr="00527373" w14:paraId="75185671"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96EE21E"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3DE56494" w14:textId="77777777" w:rsidR="00256885" w:rsidRPr="00527373" w:rsidRDefault="00256885" w:rsidP="00FC329D">
            <w:pPr>
              <w:pStyle w:val="TAL"/>
              <w:rPr>
                <w:rFonts w:eastAsia="맑은 고딕"/>
              </w:rPr>
            </w:pPr>
            <w:r w:rsidRPr="00527373">
              <w:rPr>
                <w:rFonts w:eastAsia="맑은 고딕"/>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45046C7" w14:textId="77777777" w:rsidR="00256885" w:rsidRPr="00527373" w:rsidRDefault="00256885" w:rsidP="00FC329D">
            <w:pPr>
              <w:pStyle w:val="TAC"/>
              <w:rPr>
                <w:rFonts w:eastAsia="맑은 고딕"/>
              </w:rPr>
            </w:pPr>
            <w:r w:rsidRPr="00527373">
              <w:rPr>
                <w:rFonts w:eastAsia="맑은 고딕"/>
              </w:rPr>
              <w:t>1884.5</w:t>
            </w:r>
          </w:p>
        </w:tc>
        <w:tc>
          <w:tcPr>
            <w:tcW w:w="310" w:type="dxa"/>
            <w:gridSpan w:val="5"/>
            <w:tcBorders>
              <w:top w:val="single" w:sz="4" w:space="0" w:color="auto"/>
              <w:left w:val="nil"/>
              <w:bottom w:val="single" w:sz="4" w:space="0" w:color="auto"/>
              <w:right w:val="single" w:sz="4" w:space="0" w:color="auto"/>
            </w:tcBorders>
            <w:vAlign w:val="center"/>
          </w:tcPr>
          <w:p w14:paraId="36B7FEEF"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4BBBEAF8" w14:textId="77777777" w:rsidR="00256885" w:rsidRPr="00527373" w:rsidRDefault="00256885" w:rsidP="00FC329D">
            <w:pPr>
              <w:pStyle w:val="TAC"/>
              <w:rPr>
                <w:rFonts w:eastAsia="맑은 고딕"/>
              </w:rPr>
            </w:pPr>
            <w:r w:rsidRPr="00527373">
              <w:rPr>
                <w:rFonts w:eastAsia="맑은 고딕"/>
              </w:rPr>
              <w:t>1915.7</w:t>
            </w:r>
          </w:p>
        </w:tc>
        <w:tc>
          <w:tcPr>
            <w:tcW w:w="1168" w:type="dxa"/>
            <w:gridSpan w:val="4"/>
            <w:tcBorders>
              <w:top w:val="single" w:sz="4" w:space="0" w:color="auto"/>
              <w:left w:val="nil"/>
              <w:bottom w:val="single" w:sz="4" w:space="0" w:color="auto"/>
              <w:right w:val="single" w:sz="4" w:space="0" w:color="auto"/>
            </w:tcBorders>
            <w:vAlign w:val="center"/>
          </w:tcPr>
          <w:p w14:paraId="03320543" w14:textId="77777777" w:rsidR="00256885" w:rsidRPr="00527373" w:rsidRDefault="00256885" w:rsidP="00FC329D">
            <w:pPr>
              <w:pStyle w:val="TAC"/>
              <w:rPr>
                <w:rFonts w:eastAsia="맑은 고딕"/>
              </w:rPr>
            </w:pPr>
            <w:r w:rsidRPr="00527373">
              <w:rPr>
                <w:rFonts w:eastAsia="맑은 고딕"/>
              </w:rPr>
              <w:t>-41</w:t>
            </w:r>
          </w:p>
        </w:tc>
        <w:tc>
          <w:tcPr>
            <w:tcW w:w="750" w:type="dxa"/>
            <w:gridSpan w:val="4"/>
            <w:tcBorders>
              <w:top w:val="single" w:sz="4" w:space="0" w:color="auto"/>
              <w:left w:val="nil"/>
              <w:bottom w:val="single" w:sz="4" w:space="0" w:color="auto"/>
              <w:right w:val="single" w:sz="4" w:space="0" w:color="auto"/>
            </w:tcBorders>
            <w:noWrap/>
            <w:vAlign w:val="center"/>
          </w:tcPr>
          <w:p w14:paraId="310094A9" w14:textId="77777777" w:rsidR="00256885" w:rsidRPr="00527373" w:rsidRDefault="00256885" w:rsidP="00FC329D">
            <w:pPr>
              <w:pStyle w:val="TAC"/>
              <w:rPr>
                <w:rFonts w:eastAsia="맑은 고딕"/>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7E53EF82" w14:textId="77777777" w:rsidR="00256885" w:rsidRPr="00527373" w:rsidRDefault="00256885" w:rsidP="00FC329D">
            <w:pPr>
              <w:pStyle w:val="TAC"/>
              <w:rPr>
                <w:rFonts w:eastAsia="맑은 고딕"/>
              </w:rPr>
            </w:pPr>
            <w:r w:rsidRPr="00527373">
              <w:rPr>
                <w:rFonts w:eastAsia="맑은 고딕"/>
              </w:rPr>
              <w:t>3, 19</w:t>
            </w:r>
          </w:p>
        </w:tc>
      </w:tr>
      <w:tr w:rsidR="00256885" w:rsidRPr="00527373" w14:paraId="023C65AB"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1B935F2" w14:textId="77777777" w:rsidR="00256885" w:rsidRPr="00527373" w:rsidRDefault="00256885" w:rsidP="00FC329D">
            <w:pPr>
              <w:pStyle w:val="TAH"/>
              <w:rPr>
                <w:rFonts w:eastAsia="맑은 고딕"/>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7957595B" w14:textId="77777777" w:rsidR="00256885" w:rsidRPr="00527373" w:rsidRDefault="00256885" w:rsidP="00FC329D">
            <w:pPr>
              <w:pStyle w:val="TAL"/>
              <w:rPr>
                <w:rFonts w:eastAsia="맑은 고딕"/>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270BED19" w14:textId="77777777" w:rsidR="00256885" w:rsidRPr="00527373" w:rsidRDefault="00256885" w:rsidP="00FC329D">
            <w:pPr>
              <w:pStyle w:val="TAC"/>
              <w:rPr>
                <w:rFonts w:eastAsia="맑은 고딕"/>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F93A76F" w14:textId="77777777" w:rsidR="00256885" w:rsidRPr="00527373" w:rsidRDefault="00256885" w:rsidP="00FC329D">
            <w:pPr>
              <w:pStyle w:val="TAC"/>
              <w:rPr>
                <w:rFonts w:eastAsia="맑은 고딕"/>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E8B0E83" w14:textId="77777777" w:rsidR="00256885" w:rsidRPr="00527373" w:rsidRDefault="00256885" w:rsidP="00FC329D">
            <w:pPr>
              <w:pStyle w:val="TAC"/>
              <w:rPr>
                <w:rFonts w:eastAsia="맑은 고딕"/>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7B8927B" w14:textId="77777777" w:rsidR="00256885" w:rsidRPr="00527373" w:rsidRDefault="00256885" w:rsidP="00FC329D">
            <w:pPr>
              <w:pStyle w:val="TAC"/>
              <w:rPr>
                <w:rFonts w:eastAsia="맑은 고딕"/>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ED838D2" w14:textId="77777777" w:rsidR="00256885" w:rsidRPr="00527373" w:rsidRDefault="00256885" w:rsidP="00FC329D">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808BCB5" w14:textId="77777777" w:rsidR="00256885" w:rsidRPr="00527373" w:rsidRDefault="00256885" w:rsidP="00FC329D">
            <w:pPr>
              <w:pStyle w:val="TAC"/>
              <w:rPr>
                <w:rFonts w:eastAsia="맑은 고딕"/>
              </w:rPr>
            </w:pPr>
          </w:p>
        </w:tc>
      </w:tr>
      <w:tr w:rsidR="00256885" w:rsidRPr="00527373" w14:paraId="3C1FC096"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214F29D"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center"/>
          </w:tcPr>
          <w:p w14:paraId="58AC524B" w14:textId="77777777" w:rsidR="00256885" w:rsidRPr="00527373" w:rsidRDefault="00256885" w:rsidP="00FC329D">
            <w:pPr>
              <w:pStyle w:val="TAL"/>
              <w:rPr>
                <w:rFonts w:eastAsia="맑은 고딕"/>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5DDEF3F" w14:textId="77777777" w:rsidR="00256885" w:rsidRPr="00527373" w:rsidRDefault="00256885" w:rsidP="00FC329D">
            <w:pPr>
              <w:pStyle w:val="TAC"/>
              <w:rPr>
                <w:rFonts w:eastAsia="맑은 고딕"/>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0E30223A" w14:textId="77777777" w:rsidR="00256885" w:rsidRPr="00527373" w:rsidRDefault="00256885" w:rsidP="00FC329D">
            <w:pPr>
              <w:pStyle w:val="TAC"/>
              <w:rPr>
                <w:rFonts w:eastAsia="맑은 고딕"/>
              </w:rPr>
            </w:pPr>
          </w:p>
        </w:tc>
        <w:tc>
          <w:tcPr>
            <w:tcW w:w="933" w:type="dxa"/>
            <w:gridSpan w:val="5"/>
            <w:tcBorders>
              <w:top w:val="single" w:sz="4" w:space="0" w:color="auto"/>
              <w:left w:val="nil"/>
              <w:bottom w:val="single" w:sz="4" w:space="0" w:color="auto"/>
              <w:right w:val="single" w:sz="4" w:space="0" w:color="auto"/>
            </w:tcBorders>
            <w:vAlign w:val="center"/>
          </w:tcPr>
          <w:p w14:paraId="679DB27B" w14:textId="77777777" w:rsidR="00256885" w:rsidRPr="00527373" w:rsidRDefault="00256885" w:rsidP="00FC329D">
            <w:pPr>
              <w:pStyle w:val="TAC"/>
              <w:rPr>
                <w:rFonts w:eastAsia="맑은 고딕"/>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7D5075B" w14:textId="77777777" w:rsidR="00256885" w:rsidRPr="00527373" w:rsidRDefault="00256885" w:rsidP="00FC329D">
            <w:pPr>
              <w:pStyle w:val="TAC"/>
              <w:rPr>
                <w:rFonts w:eastAsia="맑은 고딕"/>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3287EC66" w14:textId="77777777" w:rsidR="00256885" w:rsidRPr="00527373" w:rsidRDefault="00256885" w:rsidP="00FC329D">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2384E3B1" w14:textId="77777777" w:rsidR="00256885" w:rsidRPr="00527373" w:rsidRDefault="00256885" w:rsidP="00FC329D">
            <w:pPr>
              <w:pStyle w:val="TAC"/>
              <w:rPr>
                <w:rFonts w:eastAsia="맑은 고딕"/>
              </w:rPr>
            </w:pPr>
            <w:r w:rsidRPr="00527373">
              <w:rPr>
                <w:sz w:val="16"/>
                <w:szCs w:val="16"/>
              </w:rPr>
              <w:t>3</w:t>
            </w:r>
          </w:p>
        </w:tc>
      </w:tr>
      <w:tr w:rsidR="00256885" w:rsidRPr="00527373" w14:paraId="65845627"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92C18AE" w14:textId="77777777" w:rsidR="00256885" w:rsidRPr="00527373" w:rsidRDefault="00256885" w:rsidP="00FC329D">
            <w:pPr>
              <w:pStyle w:val="TAH"/>
              <w:rPr>
                <w:rFonts w:eastAsia="맑은 고딕"/>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1BBB8B0D" w14:textId="77777777" w:rsidR="00256885" w:rsidRPr="00527373" w:rsidRDefault="00256885" w:rsidP="00FC329D">
            <w:pPr>
              <w:pStyle w:val="TAL"/>
              <w:rPr>
                <w:rFonts w:eastAsia="맑은 고딕"/>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04D24246" w14:textId="77777777" w:rsidR="00256885" w:rsidRPr="00527373" w:rsidRDefault="00256885" w:rsidP="00FC329D">
            <w:pPr>
              <w:pStyle w:val="TAC"/>
              <w:rPr>
                <w:rFonts w:eastAsia="맑은 고딕"/>
              </w:rPr>
            </w:pPr>
            <w:r w:rsidRPr="00527373">
              <w:rPr>
                <w:rFonts w:eastAsia="Yu Mincho"/>
                <w:sz w:val="16"/>
                <w:szCs w:val="16"/>
              </w:rPr>
              <w:t>F</w:t>
            </w:r>
            <w:r w:rsidRPr="00527373">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453506" w14:textId="77777777" w:rsidR="00256885" w:rsidRPr="00527373" w:rsidRDefault="00256885" w:rsidP="00FC329D">
            <w:pPr>
              <w:pStyle w:val="TAC"/>
              <w:rPr>
                <w:rFonts w:eastAsia="맑은 고딕"/>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70FE67F" w14:textId="77777777" w:rsidR="00256885" w:rsidRPr="00527373" w:rsidRDefault="00256885" w:rsidP="00FC329D">
            <w:pPr>
              <w:pStyle w:val="TAC"/>
              <w:rPr>
                <w:rFonts w:eastAsia="맑은 고딕"/>
              </w:rPr>
            </w:pPr>
            <w:r w:rsidRPr="00527373">
              <w:rPr>
                <w:rFonts w:eastAsia="Yu Mincho"/>
                <w:sz w:val="16"/>
                <w:szCs w:val="16"/>
              </w:rPr>
              <w:t>F</w:t>
            </w:r>
            <w:r w:rsidRPr="00527373">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80A5C45" w14:textId="77777777" w:rsidR="00256885" w:rsidRPr="00527373" w:rsidRDefault="00256885" w:rsidP="00FC329D">
            <w:pPr>
              <w:pStyle w:val="TAC"/>
              <w:rPr>
                <w:rFonts w:eastAsia="맑은 고딕"/>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0829D82" w14:textId="77777777" w:rsidR="00256885" w:rsidRPr="00527373" w:rsidRDefault="00256885" w:rsidP="00FC329D">
            <w:pPr>
              <w:pStyle w:val="TAC"/>
              <w:rPr>
                <w:rFonts w:eastAsia="맑은 고딕"/>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DE140EC" w14:textId="77777777" w:rsidR="00256885" w:rsidRPr="00527373" w:rsidRDefault="00256885" w:rsidP="00FC329D">
            <w:pPr>
              <w:pStyle w:val="TAC"/>
              <w:rPr>
                <w:rFonts w:eastAsia="맑은 고딕"/>
              </w:rPr>
            </w:pPr>
          </w:p>
        </w:tc>
      </w:tr>
      <w:tr w:rsidR="00256885" w:rsidRPr="00527373" w14:paraId="6EF2F1AB" w14:textId="77777777" w:rsidTr="00FC329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20EA0DC1" w14:textId="77777777" w:rsidR="00256885" w:rsidRPr="00527373" w:rsidRDefault="00256885" w:rsidP="00FC329D">
            <w:pPr>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4E1E7B0E" w14:textId="77777777" w:rsidR="00256885" w:rsidRPr="00527373" w:rsidRDefault="00256885" w:rsidP="00FC329D">
            <w:pPr>
              <w:pStyle w:val="TAL"/>
              <w:rPr>
                <w:rFonts w:eastAsia="맑은 고딕"/>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263AF0B" w14:textId="77777777" w:rsidR="00256885" w:rsidRPr="00527373" w:rsidRDefault="00256885" w:rsidP="00FC329D">
            <w:pPr>
              <w:pStyle w:val="TAC"/>
              <w:rPr>
                <w:rFonts w:eastAsia="맑은 고딕"/>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453EDC23" w14:textId="77777777" w:rsidR="00256885" w:rsidRPr="00527373" w:rsidRDefault="00256885" w:rsidP="00FC329D">
            <w:pPr>
              <w:pStyle w:val="TAC"/>
              <w:rPr>
                <w:rFonts w:eastAsia="맑은 고딕"/>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7900BD4" w14:textId="77777777" w:rsidR="00256885" w:rsidRPr="00527373" w:rsidRDefault="00256885" w:rsidP="00FC329D">
            <w:pPr>
              <w:pStyle w:val="TAC"/>
              <w:rPr>
                <w:rFonts w:eastAsia="맑은 고딕"/>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C2277B8" w14:textId="77777777" w:rsidR="00256885" w:rsidRPr="00527373" w:rsidRDefault="00256885" w:rsidP="00FC329D">
            <w:pPr>
              <w:pStyle w:val="TAC"/>
              <w:rPr>
                <w:rFonts w:eastAsia="맑은 고딕"/>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21578E0F" w14:textId="77777777" w:rsidR="00256885" w:rsidRPr="00527373" w:rsidRDefault="00256885" w:rsidP="00FC329D">
            <w:pPr>
              <w:pStyle w:val="TAC"/>
              <w:rPr>
                <w:rFonts w:eastAsia="맑은 고딕"/>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36F1A27A" w14:textId="77777777" w:rsidR="00256885" w:rsidRPr="00527373" w:rsidRDefault="00256885" w:rsidP="00FC329D">
            <w:pPr>
              <w:pStyle w:val="TAC"/>
              <w:rPr>
                <w:rFonts w:eastAsia="맑은 고딕"/>
              </w:rPr>
            </w:pPr>
            <w:r w:rsidRPr="00527373">
              <w:rPr>
                <w:sz w:val="16"/>
                <w:szCs w:val="16"/>
                <w:lang w:eastAsia="ja-JP"/>
              </w:rPr>
              <w:t>3</w:t>
            </w:r>
          </w:p>
        </w:tc>
      </w:tr>
      <w:tr w:rsidR="00256885" w:rsidRPr="00527373" w14:paraId="7365570B"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92E14AB" w14:textId="77777777" w:rsidR="00256885" w:rsidRPr="00527373" w:rsidRDefault="00256885" w:rsidP="00FC329D">
            <w:pPr>
              <w:pStyle w:val="TAH"/>
              <w:rPr>
                <w:rFonts w:eastAsia="맑은 고딕"/>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77DBE585" w14:textId="77777777" w:rsidR="00256885" w:rsidRPr="00527373" w:rsidRDefault="00256885" w:rsidP="00FC329D">
            <w:pPr>
              <w:pStyle w:val="TAL"/>
              <w:rPr>
                <w:rFonts w:eastAsia="맑은 고딕"/>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4A0113D4" w14:textId="77777777" w:rsidR="00256885" w:rsidRPr="00527373" w:rsidRDefault="00256885" w:rsidP="00FC329D">
            <w:pPr>
              <w:pStyle w:val="TAC"/>
              <w:rPr>
                <w:rFonts w:eastAsia="맑은 고딕"/>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2662973D"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F50D63A"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B374B75"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3569FEC" w14:textId="77777777" w:rsidR="00256885" w:rsidRPr="00527373" w:rsidRDefault="00256885" w:rsidP="00FC329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D41E119" w14:textId="77777777" w:rsidR="00256885" w:rsidRPr="00527373" w:rsidRDefault="00256885" w:rsidP="00FC329D">
            <w:pPr>
              <w:pStyle w:val="TAC"/>
              <w:rPr>
                <w:rFonts w:eastAsia="맑은 고딕"/>
              </w:rPr>
            </w:pPr>
          </w:p>
        </w:tc>
      </w:tr>
      <w:tr w:rsidR="00256885" w:rsidRPr="00527373" w14:paraId="44B210F7"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1C92E78"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6E08739A" w14:textId="77777777" w:rsidR="00256885" w:rsidRPr="00527373" w:rsidRDefault="00256885" w:rsidP="00FC329D">
            <w:pPr>
              <w:pStyle w:val="TAL"/>
              <w:rPr>
                <w:rFonts w:eastAsia="맑은 고딕"/>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5547DC1F" w14:textId="77777777" w:rsidR="00256885" w:rsidRPr="00527373" w:rsidRDefault="00256885" w:rsidP="00FC329D">
            <w:pPr>
              <w:pStyle w:val="TAC"/>
              <w:rPr>
                <w:rFonts w:eastAsia="맑은 고딕"/>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0D470CC"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0F80C4A"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FC45FB"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7157286" w14:textId="77777777" w:rsidR="00256885" w:rsidRPr="00527373" w:rsidRDefault="00256885" w:rsidP="00FC329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CD724F7" w14:textId="77777777" w:rsidR="00256885" w:rsidRPr="00527373" w:rsidRDefault="00256885" w:rsidP="00FC329D">
            <w:pPr>
              <w:pStyle w:val="TAC"/>
              <w:rPr>
                <w:rFonts w:eastAsia="맑은 고딕"/>
              </w:rPr>
            </w:pPr>
            <w:r w:rsidRPr="00527373">
              <w:t>2</w:t>
            </w:r>
          </w:p>
        </w:tc>
      </w:tr>
      <w:tr w:rsidR="00256885" w:rsidRPr="00527373" w14:paraId="21F5A450" w14:textId="77777777" w:rsidTr="00FC329D">
        <w:trPr>
          <w:gridAfter w:val="2"/>
          <w:wAfter w:w="152" w:type="dxa"/>
          <w:trHeight w:val="188"/>
          <w:jc w:val="center"/>
        </w:trPr>
        <w:tc>
          <w:tcPr>
            <w:tcW w:w="1629" w:type="dxa"/>
            <w:gridSpan w:val="2"/>
            <w:vMerge w:val="restart"/>
            <w:tcBorders>
              <w:left w:val="single" w:sz="4" w:space="0" w:color="auto"/>
              <w:right w:val="single" w:sz="4" w:space="0" w:color="auto"/>
            </w:tcBorders>
          </w:tcPr>
          <w:p w14:paraId="7E41A985" w14:textId="77777777" w:rsidR="00256885" w:rsidRPr="00527373" w:rsidRDefault="00256885" w:rsidP="00FC329D">
            <w:pPr>
              <w:pStyle w:val="TAH"/>
              <w:rPr>
                <w:rFonts w:eastAsia="맑은 고딕"/>
              </w:rPr>
            </w:pPr>
            <w:r w:rsidRPr="00527373">
              <w:rPr>
                <w:rFonts w:eastAsia="맑은 고딕"/>
              </w:rPr>
              <w:t>DC_41_n79</w:t>
            </w:r>
          </w:p>
        </w:tc>
        <w:tc>
          <w:tcPr>
            <w:tcW w:w="2844" w:type="dxa"/>
            <w:gridSpan w:val="2"/>
            <w:tcBorders>
              <w:top w:val="single" w:sz="4" w:space="0" w:color="auto"/>
              <w:left w:val="nil"/>
              <w:bottom w:val="single" w:sz="4" w:space="0" w:color="auto"/>
              <w:right w:val="single" w:sz="4" w:space="0" w:color="auto"/>
            </w:tcBorders>
            <w:vAlign w:val="bottom"/>
          </w:tcPr>
          <w:p w14:paraId="381152B2" w14:textId="77777777" w:rsidR="00256885" w:rsidRPr="00527373" w:rsidRDefault="00256885" w:rsidP="00FC329D">
            <w:pPr>
              <w:pStyle w:val="TAL"/>
            </w:pPr>
            <w:r w:rsidRPr="00527373">
              <w:rPr>
                <w:rFonts w:eastAsia="맑은 고딕"/>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0B9E486A" w14:textId="77777777" w:rsidR="00256885" w:rsidRPr="00527373" w:rsidRDefault="00256885" w:rsidP="00FC329D">
            <w:pPr>
              <w:pStyle w:val="TAC"/>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24CC480" w14:textId="77777777" w:rsidR="00256885" w:rsidRPr="00527373" w:rsidRDefault="00256885" w:rsidP="00FC329D">
            <w:pPr>
              <w:pStyle w:val="TAC"/>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661B52F7" w14:textId="77777777" w:rsidR="00256885" w:rsidRPr="00527373" w:rsidRDefault="00256885" w:rsidP="00FC329D">
            <w:pPr>
              <w:pStyle w:val="TAC"/>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14AC039" w14:textId="77777777" w:rsidR="00256885" w:rsidRPr="00527373" w:rsidRDefault="00256885" w:rsidP="00FC329D">
            <w:pPr>
              <w:pStyle w:val="TAC"/>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6BBD1329" w14:textId="77777777" w:rsidR="00256885" w:rsidRPr="00527373" w:rsidRDefault="00256885" w:rsidP="00FC329D">
            <w:pPr>
              <w:pStyle w:val="TAC"/>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4F94FE89" w14:textId="77777777" w:rsidR="00256885" w:rsidRPr="00527373" w:rsidRDefault="00256885" w:rsidP="00FC329D">
            <w:pPr>
              <w:pStyle w:val="TAC"/>
            </w:pPr>
          </w:p>
        </w:tc>
      </w:tr>
      <w:tr w:rsidR="00256885" w:rsidRPr="00527373" w14:paraId="0FB13D6B" w14:textId="77777777" w:rsidTr="00FC329D">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7AD6308"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01BD1F2C" w14:textId="77777777" w:rsidR="00256885" w:rsidRPr="00527373" w:rsidRDefault="00256885" w:rsidP="00FC329D">
            <w:pPr>
              <w:pStyle w:val="TAL"/>
            </w:pPr>
            <w:r w:rsidRPr="00527373">
              <w:rPr>
                <w:rFonts w:eastAsia="맑은 고딕"/>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F6198BA" w14:textId="77777777" w:rsidR="00256885" w:rsidRPr="00527373" w:rsidRDefault="00256885" w:rsidP="00FC329D">
            <w:pPr>
              <w:pStyle w:val="TAC"/>
            </w:pPr>
            <w:r w:rsidRPr="00527373">
              <w:rPr>
                <w:rFonts w:eastAsia="맑은 고딕"/>
              </w:rPr>
              <w:t>1884.5</w:t>
            </w:r>
          </w:p>
        </w:tc>
        <w:tc>
          <w:tcPr>
            <w:tcW w:w="310" w:type="dxa"/>
            <w:gridSpan w:val="5"/>
            <w:tcBorders>
              <w:top w:val="single" w:sz="4" w:space="0" w:color="auto"/>
              <w:left w:val="nil"/>
              <w:bottom w:val="single" w:sz="4" w:space="0" w:color="auto"/>
              <w:right w:val="single" w:sz="4" w:space="0" w:color="auto"/>
            </w:tcBorders>
            <w:vAlign w:val="center"/>
          </w:tcPr>
          <w:p w14:paraId="6E2CE4D2" w14:textId="77777777" w:rsidR="00256885" w:rsidRPr="00527373" w:rsidRDefault="00256885" w:rsidP="00FC329D">
            <w:pPr>
              <w:pStyle w:val="TAC"/>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4B53478C" w14:textId="77777777" w:rsidR="00256885" w:rsidRPr="00527373" w:rsidRDefault="00256885" w:rsidP="00FC329D">
            <w:pPr>
              <w:pStyle w:val="TAC"/>
            </w:pPr>
            <w:r w:rsidRPr="00527373">
              <w:rPr>
                <w:rFonts w:eastAsia="맑은 고딕"/>
              </w:rPr>
              <w:t>1915.7</w:t>
            </w:r>
          </w:p>
        </w:tc>
        <w:tc>
          <w:tcPr>
            <w:tcW w:w="1168" w:type="dxa"/>
            <w:gridSpan w:val="4"/>
            <w:tcBorders>
              <w:top w:val="single" w:sz="4" w:space="0" w:color="auto"/>
              <w:left w:val="nil"/>
              <w:bottom w:val="single" w:sz="4" w:space="0" w:color="auto"/>
              <w:right w:val="single" w:sz="4" w:space="0" w:color="auto"/>
            </w:tcBorders>
            <w:vAlign w:val="center"/>
          </w:tcPr>
          <w:p w14:paraId="54EC980E" w14:textId="77777777" w:rsidR="00256885" w:rsidRPr="00527373" w:rsidRDefault="00256885" w:rsidP="00FC329D">
            <w:pPr>
              <w:pStyle w:val="TAC"/>
            </w:pPr>
            <w:r w:rsidRPr="00527373">
              <w:rPr>
                <w:rFonts w:eastAsia="맑은 고딕"/>
              </w:rPr>
              <w:t>-41</w:t>
            </w:r>
          </w:p>
        </w:tc>
        <w:tc>
          <w:tcPr>
            <w:tcW w:w="750" w:type="dxa"/>
            <w:gridSpan w:val="4"/>
            <w:tcBorders>
              <w:top w:val="single" w:sz="4" w:space="0" w:color="auto"/>
              <w:left w:val="nil"/>
              <w:bottom w:val="single" w:sz="4" w:space="0" w:color="auto"/>
              <w:right w:val="single" w:sz="4" w:space="0" w:color="auto"/>
            </w:tcBorders>
            <w:noWrap/>
            <w:vAlign w:val="center"/>
          </w:tcPr>
          <w:p w14:paraId="139234E5" w14:textId="77777777" w:rsidR="00256885" w:rsidRPr="00527373" w:rsidRDefault="00256885" w:rsidP="00FC329D">
            <w:pPr>
              <w:pStyle w:val="TAC"/>
            </w:pPr>
            <w:r w:rsidRPr="00527373">
              <w:rPr>
                <w:rFonts w:eastAsia="맑은 고딕"/>
              </w:rPr>
              <w:t>0.3</w:t>
            </w:r>
          </w:p>
        </w:tc>
        <w:tc>
          <w:tcPr>
            <w:tcW w:w="1223" w:type="dxa"/>
            <w:gridSpan w:val="4"/>
            <w:tcBorders>
              <w:top w:val="single" w:sz="4" w:space="0" w:color="auto"/>
              <w:left w:val="nil"/>
              <w:bottom w:val="single" w:sz="4" w:space="0" w:color="auto"/>
              <w:right w:val="single" w:sz="4" w:space="0" w:color="auto"/>
            </w:tcBorders>
            <w:noWrap/>
            <w:vAlign w:val="center"/>
          </w:tcPr>
          <w:p w14:paraId="6B03E691" w14:textId="77777777" w:rsidR="00256885" w:rsidRPr="00527373" w:rsidRDefault="00256885" w:rsidP="00FC329D">
            <w:pPr>
              <w:pStyle w:val="TAC"/>
            </w:pPr>
            <w:r w:rsidRPr="00527373">
              <w:rPr>
                <w:rFonts w:eastAsia="맑은 고딕"/>
              </w:rPr>
              <w:t>3</w:t>
            </w:r>
          </w:p>
        </w:tc>
      </w:tr>
      <w:tr w:rsidR="00256885" w:rsidRPr="00527373" w14:paraId="440869AD" w14:textId="77777777" w:rsidTr="00FC329D">
        <w:trPr>
          <w:gridAfter w:val="2"/>
          <w:wAfter w:w="152" w:type="dxa"/>
          <w:trHeight w:val="188"/>
          <w:jc w:val="center"/>
        </w:trPr>
        <w:tc>
          <w:tcPr>
            <w:tcW w:w="1629" w:type="dxa"/>
            <w:gridSpan w:val="2"/>
            <w:tcBorders>
              <w:left w:val="single" w:sz="4" w:space="0" w:color="auto"/>
              <w:right w:val="single" w:sz="4" w:space="0" w:color="auto"/>
            </w:tcBorders>
          </w:tcPr>
          <w:p w14:paraId="1D8DE559" w14:textId="77777777" w:rsidR="00256885" w:rsidRPr="00527373" w:rsidRDefault="00256885" w:rsidP="00FC329D">
            <w:pPr>
              <w:pStyle w:val="TAH"/>
              <w:rPr>
                <w:rFonts w:eastAsia="맑은 고딕"/>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67A45900" w14:textId="77777777" w:rsidR="00256885" w:rsidRPr="00527373" w:rsidRDefault="00256885" w:rsidP="00FC329D">
            <w:pPr>
              <w:pStyle w:val="TAL"/>
              <w:rPr>
                <w:rFonts w:eastAsia="맑은 고딕"/>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26F754C1" w14:textId="77777777" w:rsidR="00256885" w:rsidRPr="00527373" w:rsidRDefault="00256885" w:rsidP="00FC329D">
            <w:pPr>
              <w:pStyle w:val="TAC"/>
              <w:rPr>
                <w:rFonts w:eastAsia="맑은 고딕"/>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797B3E56"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08135B5D"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9A4A479"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C469DCE"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C20DE98" w14:textId="77777777" w:rsidR="00256885" w:rsidRPr="00527373" w:rsidRDefault="00256885" w:rsidP="00FC329D">
            <w:pPr>
              <w:pStyle w:val="TAC"/>
              <w:rPr>
                <w:rFonts w:eastAsia="맑은 고딕"/>
              </w:rPr>
            </w:pPr>
          </w:p>
        </w:tc>
      </w:tr>
      <w:tr w:rsidR="00256885" w:rsidRPr="00527373" w14:paraId="4F46D870"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1CAE073"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2F116402" w14:textId="77777777" w:rsidR="00256885" w:rsidRPr="00527373" w:rsidRDefault="00256885" w:rsidP="00FC329D">
            <w:pPr>
              <w:pStyle w:val="TAL"/>
              <w:rPr>
                <w:rFonts w:eastAsia="맑은 고딕"/>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49367E76" w14:textId="77777777" w:rsidR="00256885" w:rsidRPr="00527373" w:rsidRDefault="00256885" w:rsidP="00FC329D">
            <w:pPr>
              <w:pStyle w:val="TAC"/>
              <w:rPr>
                <w:rFonts w:eastAsia="맑은 고딕"/>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4A9E579F"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7945809" w14:textId="77777777" w:rsidR="00256885" w:rsidRPr="00527373" w:rsidRDefault="00256885" w:rsidP="00FC329D">
            <w:pPr>
              <w:pStyle w:val="TAC"/>
              <w:rPr>
                <w:rFonts w:eastAsia="맑은 고딕"/>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510232FA" w14:textId="77777777" w:rsidR="00256885" w:rsidRPr="00527373" w:rsidRDefault="00256885" w:rsidP="00FC329D">
            <w:pPr>
              <w:pStyle w:val="TAC"/>
              <w:rPr>
                <w:rFonts w:eastAsia="맑은 고딕"/>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5C6A7543" w14:textId="77777777" w:rsidR="00256885" w:rsidRPr="00527373" w:rsidRDefault="00256885" w:rsidP="00FC329D">
            <w:pPr>
              <w:pStyle w:val="TAC"/>
              <w:rPr>
                <w:rFonts w:eastAsia="맑은 고딕"/>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7B218060" w14:textId="77777777" w:rsidR="00256885" w:rsidRPr="00527373" w:rsidRDefault="00256885" w:rsidP="00FC329D">
            <w:pPr>
              <w:pStyle w:val="TAC"/>
              <w:rPr>
                <w:rFonts w:eastAsia="맑은 고딕"/>
              </w:rPr>
            </w:pPr>
            <w:r w:rsidRPr="00527373">
              <w:t>3</w:t>
            </w:r>
          </w:p>
        </w:tc>
      </w:tr>
      <w:tr w:rsidR="00256885" w:rsidRPr="00527373" w14:paraId="605B0C7D"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BEA1A60" w14:textId="77777777" w:rsidR="00256885" w:rsidRPr="00527373" w:rsidRDefault="00256885" w:rsidP="00FC329D">
            <w:pPr>
              <w:pStyle w:val="TAH"/>
              <w:rPr>
                <w:rFonts w:eastAsia="맑은 고딕"/>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0F02BEFA" w14:textId="77777777" w:rsidR="00256885" w:rsidRPr="00527373" w:rsidRDefault="00256885" w:rsidP="00FC329D">
            <w:pPr>
              <w:pStyle w:val="TAL"/>
              <w:rPr>
                <w:rFonts w:eastAsia="맑은 고딕"/>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77653816" w14:textId="77777777" w:rsidR="00256885" w:rsidRPr="00527373" w:rsidRDefault="00256885" w:rsidP="00FC329D">
            <w:pPr>
              <w:pStyle w:val="TAC"/>
              <w:rPr>
                <w:rFonts w:eastAsia="맑은 고딕"/>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012597D6" w14:textId="77777777" w:rsidR="00256885" w:rsidRPr="00527373" w:rsidRDefault="00256885" w:rsidP="00FC329D">
            <w:pPr>
              <w:pStyle w:val="TAC"/>
              <w:rPr>
                <w:rFonts w:eastAsia="맑은 고딕"/>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A3E9954" w14:textId="77777777" w:rsidR="00256885" w:rsidRPr="00527373" w:rsidRDefault="00256885" w:rsidP="00FC329D">
            <w:pPr>
              <w:pStyle w:val="TAC"/>
              <w:rPr>
                <w:rFonts w:eastAsia="맑은 고딕"/>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E8CE1EA" w14:textId="77777777" w:rsidR="00256885" w:rsidRPr="00527373" w:rsidRDefault="00256885" w:rsidP="00FC329D">
            <w:pPr>
              <w:pStyle w:val="TAC"/>
              <w:rPr>
                <w:rFonts w:eastAsia="맑은 고딕"/>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DC3AE68" w14:textId="77777777" w:rsidR="00256885" w:rsidRPr="00527373" w:rsidRDefault="00256885" w:rsidP="00FC329D">
            <w:pPr>
              <w:pStyle w:val="TAC"/>
              <w:rPr>
                <w:rFonts w:eastAsia="맑은 고딕"/>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706864D" w14:textId="77777777" w:rsidR="00256885" w:rsidRPr="00527373" w:rsidRDefault="00256885" w:rsidP="00FC329D">
            <w:pPr>
              <w:pStyle w:val="TAC"/>
              <w:rPr>
                <w:rFonts w:eastAsia="맑은 고딕"/>
              </w:rPr>
            </w:pPr>
          </w:p>
        </w:tc>
      </w:tr>
      <w:tr w:rsidR="00256885" w:rsidRPr="00527373" w14:paraId="138A1465" w14:textId="77777777" w:rsidTr="00FC329D">
        <w:trPr>
          <w:gridAfter w:val="2"/>
          <w:wAfter w:w="152" w:type="dxa"/>
          <w:trHeight w:val="188"/>
          <w:jc w:val="center"/>
        </w:trPr>
        <w:tc>
          <w:tcPr>
            <w:tcW w:w="1629" w:type="dxa"/>
            <w:gridSpan w:val="2"/>
            <w:tcBorders>
              <w:left w:val="single" w:sz="4" w:space="0" w:color="auto"/>
              <w:right w:val="single" w:sz="4" w:space="0" w:color="auto"/>
            </w:tcBorders>
          </w:tcPr>
          <w:p w14:paraId="1FFB136B" w14:textId="77777777" w:rsidR="00256885" w:rsidRPr="00527373" w:rsidRDefault="00256885" w:rsidP="00FC329D">
            <w:pPr>
              <w:pStyle w:val="TAH"/>
              <w:rPr>
                <w:rFonts w:eastAsia="맑은 고딕"/>
              </w:rPr>
            </w:pPr>
            <w:r w:rsidRPr="00527373">
              <w:rPr>
                <w:rFonts w:eastAsia="맑은 고딕"/>
              </w:rPr>
              <w:t>DC_</w:t>
            </w:r>
            <w:r w:rsidRPr="00527373">
              <w:rPr>
                <w:lang w:eastAsia="zh-TW"/>
              </w:rPr>
              <w:t>66</w:t>
            </w:r>
            <w:r w:rsidRPr="00527373">
              <w:rPr>
                <w:rFonts w:eastAsia="맑은 고딕"/>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7E24BAF2" w14:textId="77777777" w:rsidR="00256885" w:rsidRPr="00527373" w:rsidRDefault="00256885" w:rsidP="00FC329D">
            <w:pPr>
              <w:pStyle w:val="TAL"/>
              <w:rPr>
                <w:rFonts w:eastAsia="맑은 고딕"/>
              </w:rPr>
            </w:pPr>
            <w:r w:rsidRPr="00527373">
              <w:rPr>
                <w:rFonts w:eastAsia="맑은 고딕"/>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6224D64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3CCE63"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49C68415"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FC5E47B"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45DB2E21"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048593F7" w14:textId="77777777" w:rsidR="00256885" w:rsidRPr="00527373" w:rsidRDefault="00256885" w:rsidP="00FC329D">
            <w:pPr>
              <w:pStyle w:val="TAC"/>
              <w:rPr>
                <w:rFonts w:eastAsia="맑은 고딕"/>
              </w:rPr>
            </w:pPr>
          </w:p>
        </w:tc>
      </w:tr>
      <w:tr w:rsidR="00256885" w:rsidRPr="00527373" w14:paraId="220BEA47" w14:textId="77777777" w:rsidTr="00FC329D">
        <w:trPr>
          <w:gridAfter w:val="2"/>
          <w:wAfter w:w="152" w:type="dxa"/>
          <w:trHeight w:val="188"/>
          <w:jc w:val="center"/>
        </w:trPr>
        <w:tc>
          <w:tcPr>
            <w:tcW w:w="1629" w:type="dxa"/>
            <w:gridSpan w:val="2"/>
            <w:tcBorders>
              <w:left w:val="single" w:sz="4" w:space="0" w:color="auto"/>
              <w:right w:val="single" w:sz="4" w:space="0" w:color="auto"/>
            </w:tcBorders>
          </w:tcPr>
          <w:p w14:paraId="333D19DE"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4A1635CF" w14:textId="77777777" w:rsidR="00256885" w:rsidRPr="00527373" w:rsidRDefault="00256885" w:rsidP="00FC329D">
            <w:pPr>
              <w:pStyle w:val="TAL"/>
              <w:rPr>
                <w:rFonts w:eastAsia="맑은 고딕"/>
              </w:rPr>
            </w:pPr>
            <w:r w:rsidRPr="00527373">
              <w:rPr>
                <w:rFonts w:eastAsia="맑은 고딕"/>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511B3012"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B1015A2"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531A9B5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EC5B730"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421185D4"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3547E43E" w14:textId="77777777" w:rsidR="00256885" w:rsidRPr="00527373" w:rsidRDefault="00256885" w:rsidP="00FC329D">
            <w:pPr>
              <w:pStyle w:val="TAC"/>
              <w:rPr>
                <w:rFonts w:eastAsia="맑은 고딕"/>
              </w:rPr>
            </w:pPr>
            <w:r w:rsidRPr="00527373">
              <w:rPr>
                <w:rFonts w:cs="Arial"/>
                <w:color w:val="000000"/>
                <w:szCs w:val="18"/>
              </w:rPr>
              <w:t>5</w:t>
            </w:r>
          </w:p>
        </w:tc>
      </w:tr>
      <w:tr w:rsidR="00256885" w:rsidRPr="00527373" w14:paraId="16146008" w14:textId="77777777" w:rsidTr="00FC329D">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E2771C5" w14:textId="77777777" w:rsidR="00256885" w:rsidRPr="00527373" w:rsidRDefault="00256885" w:rsidP="00FC329D">
            <w:pPr>
              <w:pStyle w:val="TAH"/>
              <w:rPr>
                <w:rFonts w:eastAsia="맑은 고딕"/>
              </w:rPr>
            </w:pPr>
          </w:p>
        </w:tc>
        <w:tc>
          <w:tcPr>
            <w:tcW w:w="2844" w:type="dxa"/>
            <w:gridSpan w:val="2"/>
            <w:tcBorders>
              <w:top w:val="single" w:sz="4" w:space="0" w:color="auto"/>
              <w:left w:val="nil"/>
              <w:bottom w:val="single" w:sz="4" w:space="0" w:color="auto"/>
              <w:right w:val="single" w:sz="4" w:space="0" w:color="auto"/>
            </w:tcBorders>
          </w:tcPr>
          <w:p w14:paraId="0A447374" w14:textId="77777777" w:rsidR="00256885" w:rsidRPr="00527373" w:rsidRDefault="00256885" w:rsidP="00FC329D">
            <w:pPr>
              <w:pStyle w:val="TAL"/>
              <w:rPr>
                <w:lang w:eastAsia="zh-TW"/>
              </w:rPr>
            </w:pPr>
            <w:r w:rsidRPr="00527373">
              <w:rPr>
                <w:rFonts w:eastAsia="맑은 고딕"/>
              </w:rPr>
              <w:t xml:space="preserve">E-UTRA Band </w:t>
            </w:r>
            <w:r w:rsidRPr="00527373">
              <w:rPr>
                <w:lang w:eastAsia="zh-TW"/>
              </w:rPr>
              <w:t>42, 43</w:t>
            </w:r>
          </w:p>
          <w:p w14:paraId="7F0DD74B" w14:textId="77777777" w:rsidR="00256885" w:rsidRPr="00527373" w:rsidRDefault="00256885" w:rsidP="00FC329D">
            <w:pPr>
              <w:pStyle w:val="TAL"/>
              <w:rPr>
                <w:rFonts w:eastAsia="맑은 고딕"/>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51095440"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DF20CC4"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79E09C2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8D3AC88"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2B8EBCF1"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1DF333BB" w14:textId="77777777" w:rsidR="00256885" w:rsidRPr="00527373" w:rsidRDefault="00256885" w:rsidP="00FC329D">
            <w:pPr>
              <w:pStyle w:val="TAC"/>
              <w:rPr>
                <w:rFonts w:eastAsia="맑은 고딕"/>
              </w:rPr>
            </w:pPr>
            <w:r w:rsidRPr="00527373">
              <w:rPr>
                <w:rFonts w:cs="Arial"/>
                <w:color w:val="000000"/>
                <w:szCs w:val="18"/>
              </w:rPr>
              <w:t>2</w:t>
            </w:r>
          </w:p>
        </w:tc>
      </w:tr>
      <w:tr w:rsidR="00256885" w:rsidRPr="00527373" w14:paraId="0A3491A3"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6B4D73E" w14:textId="77777777" w:rsidR="00256885" w:rsidRPr="00527373" w:rsidRDefault="00256885" w:rsidP="00FC329D">
            <w:pPr>
              <w:pStyle w:val="TAH"/>
              <w:rPr>
                <w:rFonts w:eastAsia="맑은 고딕"/>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02B2322E" w14:textId="77777777" w:rsidR="00256885" w:rsidRPr="00527373" w:rsidRDefault="00256885" w:rsidP="00FC329D">
            <w:pPr>
              <w:pStyle w:val="TAL"/>
              <w:rPr>
                <w:rFonts w:eastAsia="맑은 고딕"/>
              </w:rPr>
            </w:pPr>
            <w:r w:rsidRPr="00527373">
              <w:rPr>
                <w:rFonts w:eastAsia="맑은 고딕"/>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093BBB39"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38A2923"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765913B8"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2567FF7"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5B7805F7"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2689A967" w14:textId="77777777" w:rsidR="00256885" w:rsidRPr="00527373" w:rsidRDefault="00256885" w:rsidP="00FC329D">
            <w:pPr>
              <w:pStyle w:val="TAC"/>
              <w:rPr>
                <w:rFonts w:eastAsia="맑은 고딕"/>
              </w:rPr>
            </w:pPr>
          </w:p>
        </w:tc>
      </w:tr>
      <w:tr w:rsidR="00256885" w:rsidRPr="00527373" w14:paraId="72C85CC6" w14:textId="77777777" w:rsidTr="00FC329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DC3DD0E" w14:textId="77777777" w:rsidR="00256885" w:rsidRPr="00527373" w:rsidRDefault="00256885" w:rsidP="00FC329D">
            <w:pPr>
              <w:rPr>
                <w:rFonts w:eastAsia="맑은 고딕"/>
              </w:rPr>
            </w:pPr>
          </w:p>
        </w:tc>
        <w:tc>
          <w:tcPr>
            <w:tcW w:w="2844" w:type="dxa"/>
            <w:gridSpan w:val="2"/>
            <w:tcBorders>
              <w:top w:val="single" w:sz="4" w:space="0" w:color="auto"/>
              <w:left w:val="nil"/>
              <w:bottom w:val="single" w:sz="4" w:space="0" w:color="auto"/>
              <w:right w:val="single" w:sz="4" w:space="0" w:color="auto"/>
            </w:tcBorders>
            <w:vAlign w:val="bottom"/>
          </w:tcPr>
          <w:p w14:paraId="7E041675" w14:textId="77777777" w:rsidR="00256885" w:rsidRPr="00527373" w:rsidRDefault="00256885" w:rsidP="00FC329D">
            <w:pPr>
              <w:pStyle w:val="TAL"/>
              <w:rPr>
                <w:rFonts w:eastAsia="맑은 고딕"/>
              </w:rPr>
            </w:pPr>
            <w:r w:rsidRPr="00527373">
              <w:rPr>
                <w:rFonts w:eastAsia="맑은 고딕"/>
              </w:rPr>
              <w:t>E-UTRA Band 41, 42, 52</w:t>
            </w:r>
          </w:p>
          <w:p w14:paraId="7DDE856E" w14:textId="77777777" w:rsidR="00256885" w:rsidRPr="00527373" w:rsidRDefault="00256885" w:rsidP="00FC329D">
            <w:pPr>
              <w:pStyle w:val="TAL"/>
              <w:rPr>
                <w:rFonts w:eastAsia="맑은 고딕"/>
              </w:rPr>
            </w:pPr>
            <w:r w:rsidRPr="00527373">
              <w:rPr>
                <w:rFonts w:eastAsia="맑은 고딕"/>
              </w:rPr>
              <w:t>NR Band n77</w:t>
            </w:r>
          </w:p>
        </w:tc>
        <w:tc>
          <w:tcPr>
            <w:tcW w:w="930" w:type="dxa"/>
            <w:gridSpan w:val="5"/>
            <w:tcBorders>
              <w:top w:val="single" w:sz="4" w:space="0" w:color="auto"/>
              <w:left w:val="nil"/>
              <w:bottom w:val="single" w:sz="4" w:space="0" w:color="auto"/>
              <w:right w:val="single" w:sz="4" w:space="0" w:color="auto"/>
            </w:tcBorders>
            <w:vAlign w:val="center"/>
          </w:tcPr>
          <w:p w14:paraId="5CB1C1C6"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63A9AA"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4C70A557"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883D87E"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1515241B"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6716DA7A" w14:textId="77777777" w:rsidR="00256885" w:rsidRPr="00527373" w:rsidRDefault="00256885" w:rsidP="00FC329D">
            <w:pPr>
              <w:pStyle w:val="TAC"/>
              <w:rPr>
                <w:rFonts w:eastAsia="맑은 고딕"/>
              </w:rPr>
            </w:pPr>
            <w:r w:rsidRPr="00527373">
              <w:t>2</w:t>
            </w:r>
          </w:p>
        </w:tc>
      </w:tr>
      <w:tr w:rsidR="00256885" w:rsidRPr="00527373" w14:paraId="70374C4A" w14:textId="77777777" w:rsidTr="00FC329D">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B9C0BB3" w14:textId="77777777" w:rsidR="00256885" w:rsidRPr="00527373" w:rsidRDefault="00256885" w:rsidP="00FC329D">
            <w:pPr>
              <w:pStyle w:val="TAH"/>
              <w:rPr>
                <w:rFonts w:eastAsia="맑은 고딕"/>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7C797790" w14:textId="77777777" w:rsidR="00256885" w:rsidRPr="00527373" w:rsidRDefault="00256885" w:rsidP="00FC329D">
            <w:pPr>
              <w:pStyle w:val="TAL"/>
              <w:rPr>
                <w:rFonts w:eastAsia="맑은 고딕"/>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5AECCF97"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E4AC7F"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BA5967"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C04B961" w14:textId="77777777" w:rsidR="00256885" w:rsidRPr="00527373" w:rsidRDefault="00256885" w:rsidP="00FC329D">
            <w:pPr>
              <w:pStyle w:val="TAC"/>
              <w:rPr>
                <w:rFonts w:eastAsia="맑은 고딕"/>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C48ACD5" w14:textId="77777777" w:rsidR="00256885" w:rsidRPr="00527373" w:rsidRDefault="00256885" w:rsidP="00FC329D">
            <w:pPr>
              <w:pStyle w:val="TAC"/>
              <w:rPr>
                <w:rFonts w:eastAsia="맑은 고딕"/>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B1B451D" w14:textId="77777777" w:rsidR="00256885" w:rsidRPr="00527373" w:rsidRDefault="00256885" w:rsidP="00FC329D">
            <w:pPr>
              <w:pStyle w:val="TAC"/>
              <w:rPr>
                <w:rFonts w:eastAsia="맑은 고딕"/>
              </w:rPr>
            </w:pPr>
            <w:r w:rsidRPr="00527373">
              <w:rPr>
                <w:rFonts w:cs="Arial"/>
                <w:color w:val="000000"/>
                <w:szCs w:val="18"/>
              </w:rPr>
              <w:t> </w:t>
            </w:r>
          </w:p>
        </w:tc>
      </w:tr>
      <w:tr w:rsidR="00256885" w:rsidRPr="00527373" w14:paraId="0C76F40D" w14:textId="77777777" w:rsidTr="00FC329D">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4769C29" w14:textId="77777777" w:rsidR="00256885" w:rsidRPr="00527373" w:rsidRDefault="00256885" w:rsidP="00FC329D">
            <w:pPr>
              <w:rPr>
                <w:rFonts w:eastAsia="맑은 고딕"/>
              </w:rPr>
            </w:pPr>
          </w:p>
        </w:tc>
        <w:tc>
          <w:tcPr>
            <w:tcW w:w="2844" w:type="dxa"/>
            <w:gridSpan w:val="2"/>
            <w:tcBorders>
              <w:top w:val="single" w:sz="4" w:space="0" w:color="auto"/>
              <w:left w:val="nil"/>
              <w:bottom w:val="single" w:sz="4" w:space="0" w:color="auto"/>
              <w:right w:val="single" w:sz="4" w:space="0" w:color="auto"/>
            </w:tcBorders>
            <w:vAlign w:val="center"/>
          </w:tcPr>
          <w:p w14:paraId="25518C51" w14:textId="77777777" w:rsidR="00256885" w:rsidRPr="00527373" w:rsidRDefault="00256885" w:rsidP="00FC329D">
            <w:pPr>
              <w:pStyle w:val="TAL"/>
              <w:rPr>
                <w:rFonts w:eastAsia="맑은 고딕"/>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4480B47A"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89876E0" w14:textId="77777777" w:rsidR="00256885" w:rsidRPr="00527373" w:rsidRDefault="00256885" w:rsidP="00FC329D">
            <w:pPr>
              <w:pStyle w:val="TAC"/>
              <w:rPr>
                <w:rFonts w:eastAsia="맑은 고딕"/>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153EF3" w14:textId="77777777" w:rsidR="00256885" w:rsidRPr="00527373" w:rsidRDefault="00256885" w:rsidP="00FC329D">
            <w:pPr>
              <w:pStyle w:val="TAC"/>
              <w:rPr>
                <w:rFonts w:eastAsia="맑은 고딕"/>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61CC65F" w14:textId="77777777" w:rsidR="00256885" w:rsidRPr="00527373" w:rsidRDefault="00256885" w:rsidP="00FC329D">
            <w:pPr>
              <w:pStyle w:val="TAC"/>
              <w:rPr>
                <w:rFonts w:eastAsia="맑은 고딕"/>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F2F909" w14:textId="77777777" w:rsidR="00256885" w:rsidRPr="00527373" w:rsidRDefault="00256885" w:rsidP="00FC329D">
            <w:pPr>
              <w:pStyle w:val="TAC"/>
              <w:rPr>
                <w:rFonts w:eastAsia="맑은 고딕"/>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C48B5E4" w14:textId="77777777" w:rsidR="00256885" w:rsidRPr="00527373" w:rsidRDefault="00256885" w:rsidP="00FC329D">
            <w:pPr>
              <w:pStyle w:val="TAC"/>
              <w:rPr>
                <w:rFonts w:eastAsia="맑은 고딕"/>
              </w:rPr>
            </w:pPr>
            <w:r w:rsidRPr="00527373">
              <w:rPr>
                <w:rFonts w:cs="Arial"/>
                <w:color w:val="000000"/>
                <w:szCs w:val="18"/>
              </w:rPr>
              <w:t>2</w:t>
            </w:r>
          </w:p>
        </w:tc>
      </w:tr>
      <w:tr w:rsidR="00256885" w:rsidRPr="00527373" w14:paraId="03B6B360" w14:textId="77777777" w:rsidTr="00FC329D">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A7D52E4" w14:textId="77777777" w:rsidR="00256885" w:rsidRPr="00527373" w:rsidRDefault="00256885" w:rsidP="00FC329D">
            <w:pPr>
              <w:pStyle w:val="TAH"/>
              <w:rPr>
                <w:rFonts w:eastAsia="맑은 고딕"/>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44E1C933" w14:textId="77777777" w:rsidR="00256885" w:rsidRPr="00527373" w:rsidRDefault="00256885" w:rsidP="00FC329D">
            <w:pPr>
              <w:pStyle w:val="TAL"/>
              <w:rPr>
                <w:rFonts w:eastAsia="맑은 고딕"/>
              </w:rPr>
            </w:pPr>
            <w:r w:rsidRPr="00527373">
              <w:rPr>
                <w:rFonts w:eastAsia="맑은 고딕"/>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24F0713C"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34DE1E" w14:textId="77777777" w:rsidR="00256885" w:rsidRPr="00527373" w:rsidRDefault="00256885" w:rsidP="00FC329D">
            <w:pPr>
              <w:pStyle w:val="TAC"/>
              <w:rPr>
                <w:rFonts w:eastAsia="맑은 고딕"/>
              </w:rPr>
            </w:pPr>
            <w:r w:rsidRPr="00527373">
              <w:rPr>
                <w:rFonts w:eastAsia="맑은 고딕"/>
              </w:rPr>
              <w:t>-</w:t>
            </w:r>
          </w:p>
        </w:tc>
        <w:tc>
          <w:tcPr>
            <w:tcW w:w="933" w:type="dxa"/>
            <w:gridSpan w:val="5"/>
            <w:tcBorders>
              <w:top w:val="single" w:sz="4" w:space="0" w:color="auto"/>
              <w:left w:val="nil"/>
              <w:bottom w:val="single" w:sz="4" w:space="0" w:color="auto"/>
              <w:right w:val="single" w:sz="4" w:space="0" w:color="auto"/>
            </w:tcBorders>
            <w:vAlign w:val="center"/>
          </w:tcPr>
          <w:p w14:paraId="0239FE24" w14:textId="77777777" w:rsidR="00256885" w:rsidRPr="00527373" w:rsidRDefault="00256885" w:rsidP="00FC329D">
            <w:pPr>
              <w:pStyle w:val="TAC"/>
              <w:rPr>
                <w:rFonts w:eastAsia="맑은 고딕"/>
              </w:rPr>
            </w:pPr>
            <w:r w:rsidRPr="00527373">
              <w:rPr>
                <w:rFonts w:eastAsia="맑은 고딕"/>
              </w:rPr>
              <w:t>F</w:t>
            </w:r>
            <w:r w:rsidRPr="00527373">
              <w:rPr>
                <w:rFonts w:eastAsia="맑은 고딕"/>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5D76B5F" w14:textId="77777777" w:rsidR="00256885" w:rsidRPr="00527373" w:rsidRDefault="00256885" w:rsidP="00FC329D">
            <w:pPr>
              <w:pStyle w:val="TAC"/>
              <w:rPr>
                <w:rFonts w:eastAsia="맑은 고딕"/>
              </w:rPr>
            </w:pPr>
            <w:r w:rsidRPr="00527373">
              <w:rPr>
                <w:rFonts w:eastAsia="맑은 고딕"/>
              </w:rPr>
              <w:t>-50</w:t>
            </w:r>
          </w:p>
        </w:tc>
        <w:tc>
          <w:tcPr>
            <w:tcW w:w="750" w:type="dxa"/>
            <w:gridSpan w:val="4"/>
            <w:tcBorders>
              <w:top w:val="single" w:sz="4" w:space="0" w:color="auto"/>
              <w:left w:val="nil"/>
              <w:bottom w:val="single" w:sz="4" w:space="0" w:color="auto"/>
              <w:right w:val="single" w:sz="4" w:space="0" w:color="auto"/>
            </w:tcBorders>
            <w:noWrap/>
            <w:vAlign w:val="center"/>
          </w:tcPr>
          <w:p w14:paraId="343EC925" w14:textId="77777777" w:rsidR="00256885" w:rsidRPr="00527373" w:rsidRDefault="00256885" w:rsidP="00FC329D">
            <w:pPr>
              <w:pStyle w:val="TAC"/>
              <w:rPr>
                <w:rFonts w:eastAsia="맑은 고딕"/>
              </w:rPr>
            </w:pPr>
            <w:r w:rsidRPr="00527373">
              <w:rPr>
                <w:rFonts w:eastAsia="맑은 고딕"/>
              </w:rPr>
              <w:t>1</w:t>
            </w:r>
          </w:p>
        </w:tc>
        <w:tc>
          <w:tcPr>
            <w:tcW w:w="1223" w:type="dxa"/>
            <w:gridSpan w:val="4"/>
            <w:tcBorders>
              <w:top w:val="single" w:sz="4" w:space="0" w:color="auto"/>
              <w:left w:val="nil"/>
              <w:bottom w:val="single" w:sz="4" w:space="0" w:color="auto"/>
              <w:right w:val="single" w:sz="4" w:space="0" w:color="auto"/>
            </w:tcBorders>
            <w:noWrap/>
            <w:vAlign w:val="center"/>
          </w:tcPr>
          <w:p w14:paraId="67B772A9" w14:textId="77777777" w:rsidR="00256885" w:rsidRPr="00527373" w:rsidRDefault="00256885" w:rsidP="00FC329D">
            <w:pPr>
              <w:pStyle w:val="TAC"/>
              <w:rPr>
                <w:rFonts w:eastAsia="맑은 고딕"/>
              </w:rPr>
            </w:pPr>
          </w:p>
        </w:tc>
      </w:tr>
      <w:tr w:rsidR="00256885" w:rsidRPr="00527373" w14:paraId="35FE1B1D" w14:textId="77777777" w:rsidTr="00FC329D">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130C09F3" w14:textId="77777777" w:rsidR="00256885" w:rsidRPr="00527373" w:rsidRDefault="00256885" w:rsidP="00FC329D">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4FE658DD" w14:textId="77777777" w:rsidR="00256885" w:rsidRPr="00527373" w:rsidRDefault="00256885" w:rsidP="00FC329D">
            <w:pPr>
              <w:pStyle w:val="TAN"/>
              <w:rPr>
                <w:rFonts w:cs="Arial"/>
              </w:rPr>
            </w:pPr>
            <w:r w:rsidRPr="00527373">
              <w:rPr>
                <w:rFonts w:cs="Arial"/>
              </w:rPr>
              <w:t>NOTE</w:t>
            </w:r>
            <w:r w:rsidRPr="00527373">
              <w:rPr>
                <w:rFonts w:eastAsia="맑은 고딕"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52EBE8DB" w14:textId="77777777" w:rsidR="00256885" w:rsidRPr="00527373" w:rsidRDefault="00256885" w:rsidP="00FC329D">
            <w:pPr>
              <w:pStyle w:val="TAN"/>
            </w:pPr>
            <w:r w:rsidRPr="00527373">
              <w:t>NOTE 3:</w:t>
            </w:r>
            <w:r w:rsidRPr="00527373">
              <w:tab/>
              <w:t>Applicable when co-existence with PHS system operating in 1884.5 - 1915.7 MHz</w:t>
            </w:r>
          </w:p>
          <w:p w14:paraId="3F50F9D8" w14:textId="77777777" w:rsidR="00256885" w:rsidRPr="00527373" w:rsidRDefault="00256885" w:rsidP="00FC329D">
            <w:pPr>
              <w:pStyle w:val="TAN"/>
              <w:rPr>
                <w:rFonts w:cs="Arial"/>
                <w:lang w:eastAsia="ja-JP"/>
              </w:rPr>
            </w:pPr>
            <w:r w:rsidRPr="00527373">
              <w:rPr>
                <w:rFonts w:cs="Arial"/>
                <w:lang w:eastAsia="ja-JP"/>
              </w:rPr>
              <w:t xml:space="preserve">NOTE </w:t>
            </w:r>
            <w:r w:rsidRPr="00527373">
              <w:rPr>
                <w:rFonts w:eastAsia="맑은 고딕" w:cs="Arial"/>
              </w:rPr>
              <w:t>4</w:t>
            </w:r>
            <w:r w:rsidRPr="00527373">
              <w:rPr>
                <w:rFonts w:cs="Arial"/>
                <w:lang w:eastAsia="ja-JP"/>
              </w:rPr>
              <w:t>:</w:t>
            </w:r>
            <w:r w:rsidRPr="00527373">
              <w:rPr>
                <w:rFonts w:cs="Arial"/>
                <w:lang w:eastAsia="ja-JP"/>
              </w:rPr>
              <w:tab/>
              <w:t>Void.</w:t>
            </w:r>
          </w:p>
          <w:p w14:paraId="208D969B" w14:textId="77777777" w:rsidR="00256885" w:rsidRPr="00527373" w:rsidRDefault="00256885" w:rsidP="00FC329D">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72D7888E" w14:textId="77777777" w:rsidR="00256885" w:rsidRPr="00527373" w:rsidRDefault="00256885" w:rsidP="00FC329D">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9E9E08" w14:textId="77777777" w:rsidR="00256885" w:rsidRPr="00527373" w:rsidRDefault="00256885" w:rsidP="00FC329D">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4D2168DB" w14:textId="77777777" w:rsidR="00256885" w:rsidRPr="00527373" w:rsidRDefault="00256885" w:rsidP="00FC329D">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5C06C22" w14:textId="77777777" w:rsidR="00256885" w:rsidRPr="00527373" w:rsidRDefault="00256885" w:rsidP="00FC329D">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12010E46" w14:textId="77777777" w:rsidR="00256885" w:rsidRPr="00527373" w:rsidRDefault="00256885" w:rsidP="00FC329D">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D8D5691" w14:textId="77777777" w:rsidR="00256885" w:rsidRPr="00527373" w:rsidRDefault="00256885" w:rsidP="00FC329D">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23EC8ED" w14:textId="77777777" w:rsidR="00256885" w:rsidRPr="00527373" w:rsidRDefault="00256885" w:rsidP="00FC329D">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7DAEF42D" w14:textId="77777777" w:rsidR="00256885" w:rsidRPr="00527373" w:rsidRDefault="00256885" w:rsidP="00FC329D">
            <w:pPr>
              <w:pStyle w:val="TAN"/>
              <w:rPr>
                <w:rFonts w:eastAsia="MS Mincho" w:cs="Arial"/>
                <w:lang w:eastAsia="ja-JP"/>
              </w:rPr>
            </w:pPr>
            <w:r w:rsidRPr="00527373">
              <w:rPr>
                <w:rFonts w:cs="Arial"/>
              </w:rPr>
              <w:t>NOTE 13:</w:t>
            </w:r>
            <w:r w:rsidRPr="00527373">
              <w:rPr>
                <w:rFonts w:cs="Arial"/>
              </w:rPr>
              <w:tab/>
              <w:t>Void.</w:t>
            </w:r>
          </w:p>
          <w:p w14:paraId="3BDA5883" w14:textId="77777777" w:rsidR="00256885" w:rsidRPr="00527373" w:rsidRDefault="00256885" w:rsidP="00FC329D">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42825E4D" w14:textId="77777777" w:rsidR="00256885" w:rsidRPr="00527373" w:rsidRDefault="00256885" w:rsidP="00FC329D">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1E68791B" w14:textId="77777777" w:rsidR="00256885" w:rsidRPr="00527373" w:rsidRDefault="00256885" w:rsidP="00FC329D">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FABF13" w14:textId="77777777" w:rsidR="00256885" w:rsidRPr="00527373" w:rsidRDefault="00256885" w:rsidP="00FC329D">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36811392" w14:textId="77777777" w:rsidR="00256885" w:rsidRPr="00527373" w:rsidRDefault="00256885" w:rsidP="00FC329D">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0D88F73" w14:textId="77777777" w:rsidR="00256885" w:rsidRPr="00527373" w:rsidRDefault="00256885" w:rsidP="00FC329D">
            <w:pPr>
              <w:pStyle w:val="TAN"/>
              <w:rPr>
                <w:rFonts w:cs="Arial"/>
              </w:rPr>
            </w:pPr>
            <w:r w:rsidRPr="00527373">
              <w:rPr>
                <w:rFonts w:cs="Arial"/>
              </w:rPr>
              <w:t>NOTE 19:</w:t>
            </w:r>
            <w:r w:rsidRPr="00527373">
              <w:rPr>
                <w:rFonts w:cs="Arial"/>
              </w:rPr>
              <w:tab/>
              <w:t>Void.</w:t>
            </w:r>
          </w:p>
          <w:p w14:paraId="5F03E639" w14:textId="77777777" w:rsidR="00256885" w:rsidRPr="00527373" w:rsidRDefault="00256885" w:rsidP="00FC329D">
            <w:pPr>
              <w:pStyle w:val="TAN"/>
            </w:pPr>
            <w:r w:rsidRPr="00527373">
              <w:t>NOTE 20:</w:t>
            </w:r>
            <w:r w:rsidRPr="00527373">
              <w:tab/>
              <w:t>Void.</w:t>
            </w:r>
          </w:p>
          <w:p w14:paraId="33A4026F" w14:textId="77777777" w:rsidR="00256885" w:rsidRPr="00527373" w:rsidRDefault="00256885" w:rsidP="00FC329D">
            <w:pPr>
              <w:pStyle w:val="TAN"/>
            </w:pPr>
            <w:r w:rsidRPr="00527373">
              <w:t>NOTE 21:</w:t>
            </w:r>
            <w:r w:rsidRPr="00527373">
              <w:tab/>
              <w:t>Void.</w:t>
            </w:r>
          </w:p>
        </w:tc>
      </w:tr>
    </w:tbl>
    <w:p w14:paraId="7063099D" w14:textId="77777777" w:rsidR="00256885" w:rsidRPr="00527373" w:rsidRDefault="00256885" w:rsidP="00256885"/>
    <w:p w14:paraId="54F0BA3A" w14:textId="77777777" w:rsidR="00415979" w:rsidRPr="005521DC" w:rsidRDefault="00415979" w:rsidP="00415979">
      <w:pPr>
        <w:pStyle w:val="30"/>
        <w:rPr>
          <w:color w:val="FF0000"/>
          <w:sz w:val="36"/>
          <w:lang w:eastAsia="ja-JP"/>
        </w:rPr>
      </w:pPr>
      <w:r w:rsidRPr="00140795">
        <w:rPr>
          <w:rFonts w:hint="eastAsia"/>
          <w:color w:val="FF0000"/>
          <w:sz w:val="36"/>
          <w:lang w:eastAsia="ja-JP"/>
        </w:rPr>
        <w:lastRenderedPageBreak/>
        <w:t>&lt;Unchanged sections skipped&gt;</w:t>
      </w:r>
    </w:p>
    <w:p w14:paraId="38B28270" w14:textId="3342C9B8" w:rsidR="00256885" w:rsidRDefault="00256885">
      <w:pPr>
        <w:rPr>
          <w:noProof/>
        </w:rPr>
      </w:pPr>
    </w:p>
    <w:p w14:paraId="2441792D" w14:textId="77777777" w:rsidR="00256885" w:rsidRDefault="00256885">
      <w:pPr>
        <w:rPr>
          <w:noProof/>
        </w:rPr>
      </w:pPr>
    </w:p>
    <w:sectPr w:rsidR="00256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08CFD" w14:textId="77777777" w:rsidR="007770B4" w:rsidRDefault="007770B4">
      <w:r>
        <w:separator/>
      </w:r>
    </w:p>
  </w:endnote>
  <w:endnote w:type="continuationSeparator" w:id="0">
    <w:p w14:paraId="086F510F" w14:textId="77777777" w:rsidR="007770B4" w:rsidRDefault="0077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245DD" w14:textId="77777777" w:rsidR="007770B4" w:rsidRDefault="007770B4">
      <w:r>
        <w:separator/>
      </w:r>
    </w:p>
  </w:footnote>
  <w:footnote w:type="continuationSeparator" w:id="0">
    <w:p w14:paraId="6DF7CB88" w14:textId="77777777" w:rsidR="007770B4" w:rsidRDefault="0077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29D" w:rsidRDefault="00FC3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29D" w:rsidRDefault="00FC32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29D" w:rsidRDefault="00FC32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29D" w:rsidRDefault="00FC32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88F"/>
    <w:rsid w:val="00145D43"/>
    <w:rsid w:val="00192C46"/>
    <w:rsid w:val="001A08B3"/>
    <w:rsid w:val="001A7B60"/>
    <w:rsid w:val="001B52F0"/>
    <w:rsid w:val="001B7A65"/>
    <w:rsid w:val="001E41F3"/>
    <w:rsid w:val="00256885"/>
    <w:rsid w:val="0026004D"/>
    <w:rsid w:val="002640DD"/>
    <w:rsid w:val="00275D12"/>
    <w:rsid w:val="00284FEB"/>
    <w:rsid w:val="002860C4"/>
    <w:rsid w:val="002B5741"/>
    <w:rsid w:val="002E472E"/>
    <w:rsid w:val="00305409"/>
    <w:rsid w:val="003609EF"/>
    <w:rsid w:val="0036231A"/>
    <w:rsid w:val="00374DD4"/>
    <w:rsid w:val="003B3593"/>
    <w:rsid w:val="003E1A36"/>
    <w:rsid w:val="00410371"/>
    <w:rsid w:val="00415979"/>
    <w:rsid w:val="004242F1"/>
    <w:rsid w:val="004B75B7"/>
    <w:rsid w:val="005141D9"/>
    <w:rsid w:val="0051580D"/>
    <w:rsid w:val="00547111"/>
    <w:rsid w:val="00592D74"/>
    <w:rsid w:val="005E2C44"/>
    <w:rsid w:val="005E669D"/>
    <w:rsid w:val="00621188"/>
    <w:rsid w:val="006257ED"/>
    <w:rsid w:val="00653DE4"/>
    <w:rsid w:val="00665C47"/>
    <w:rsid w:val="00695808"/>
    <w:rsid w:val="00696D83"/>
    <w:rsid w:val="006B46FB"/>
    <w:rsid w:val="006E21FB"/>
    <w:rsid w:val="006F35E0"/>
    <w:rsid w:val="00756A6A"/>
    <w:rsid w:val="007770B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3911"/>
    <w:rsid w:val="009A5753"/>
    <w:rsid w:val="009A579D"/>
    <w:rsid w:val="009E3297"/>
    <w:rsid w:val="009F1F62"/>
    <w:rsid w:val="009F734F"/>
    <w:rsid w:val="00A246B6"/>
    <w:rsid w:val="00A47E70"/>
    <w:rsid w:val="00A50CF0"/>
    <w:rsid w:val="00A7671C"/>
    <w:rsid w:val="00AA2CBC"/>
    <w:rsid w:val="00AC5820"/>
    <w:rsid w:val="00AD1CD8"/>
    <w:rsid w:val="00B258BB"/>
    <w:rsid w:val="00B67B97"/>
    <w:rsid w:val="00B81BB5"/>
    <w:rsid w:val="00B968C8"/>
    <w:rsid w:val="00BA3EC5"/>
    <w:rsid w:val="00BA51D9"/>
    <w:rsid w:val="00BB5DFC"/>
    <w:rsid w:val="00BD279D"/>
    <w:rsid w:val="00BD6BB8"/>
    <w:rsid w:val="00BE395C"/>
    <w:rsid w:val="00C66BA2"/>
    <w:rsid w:val="00C870F6"/>
    <w:rsid w:val="00C87A3A"/>
    <w:rsid w:val="00C939A4"/>
    <w:rsid w:val="00C95985"/>
    <w:rsid w:val="00C95CB0"/>
    <w:rsid w:val="00CC5026"/>
    <w:rsid w:val="00CC68D0"/>
    <w:rsid w:val="00D03F9A"/>
    <w:rsid w:val="00D06D51"/>
    <w:rsid w:val="00D24991"/>
    <w:rsid w:val="00D50255"/>
    <w:rsid w:val="00D66520"/>
    <w:rsid w:val="00D84764"/>
    <w:rsid w:val="00D84AE9"/>
    <w:rsid w:val="00DE34CF"/>
    <w:rsid w:val="00E13F3D"/>
    <w:rsid w:val="00E34898"/>
    <w:rsid w:val="00EB09B7"/>
    <w:rsid w:val="00EE7D7C"/>
    <w:rsid w:val="00F25D98"/>
    <w:rsid w:val="00F300FB"/>
    <w:rsid w:val="00F64AED"/>
    <w:rsid w:val="00FB6386"/>
    <w:rsid w:val="00FC32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paragraph" w:customStyle="1" w:styleId="TAJ">
    <w:name w:val="TAJ"/>
    <w:basedOn w:val="TH"/>
    <w:uiPriority w:val="99"/>
    <w:qFormat/>
    <w:rsid w:val="0025688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56885"/>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qFormat/>
    <w:rsid w:val="00256885"/>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256885"/>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qFormat/>
    <w:rsid w:val="00256885"/>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256885"/>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
    <w:link w:val="5"/>
    <w:qFormat/>
    <w:rsid w:val="00256885"/>
    <w:rPr>
      <w:rFonts w:ascii="Arial" w:hAnsi="Arial"/>
      <w:sz w:val="22"/>
      <w:lang w:val="en-GB" w:eastAsia="en-US"/>
    </w:rPr>
  </w:style>
  <w:style w:type="character" w:customStyle="1" w:styleId="H6Char">
    <w:name w:val="H6 Char"/>
    <w:link w:val="H6"/>
    <w:qFormat/>
    <w:rsid w:val="00256885"/>
    <w:rPr>
      <w:rFonts w:ascii="Arial" w:hAnsi="Arial"/>
      <w:lang w:val="en-GB" w:eastAsia="en-US"/>
    </w:rPr>
  </w:style>
  <w:style w:type="character" w:customStyle="1" w:styleId="6Char">
    <w:name w:val="제목 6 Char"/>
    <w:aliases w:val="T1 Char4,Header 6 Char"/>
    <w:link w:val="6"/>
    <w:qFormat/>
    <w:rsid w:val="00256885"/>
    <w:rPr>
      <w:rFonts w:ascii="Arial" w:hAnsi="Arial"/>
      <w:lang w:val="en-GB" w:eastAsia="en-US"/>
    </w:rPr>
  </w:style>
  <w:style w:type="character" w:customStyle="1" w:styleId="7Char">
    <w:name w:val="제목 7 Char"/>
    <w:aliases w:val="L7 Char,Header 7 Char"/>
    <w:link w:val="7"/>
    <w:qFormat/>
    <w:rsid w:val="00256885"/>
    <w:rPr>
      <w:rFonts w:ascii="Arial" w:hAnsi="Arial"/>
      <w:lang w:val="en-GB" w:eastAsia="en-US"/>
    </w:rPr>
  </w:style>
  <w:style w:type="character" w:customStyle="1" w:styleId="8Char">
    <w:name w:val="제목 8 Char"/>
    <w:link w:val="8"/>
    <w:qFormat/>
    <w:rsid w:val="00256885"/>
    <w:rPr>
      <w:rFonts w:ascii="Arial" w:hAnsi="Arial"/>
      <w:sz w:val="36"/>
      <w:lang w:val="en-GB" w:eastAsia="en-US"/>
    </w:rPr>
  </w:style>
  <w:style w:type="character" w:customStyle="1" w:styleId="9Char">
    <w:name w:val="제목 9 Char"/>
    <w:link w:val="9"/>
    <w:qFormat/>
    <w:rsid w:val="00256885"/>
    <w:rPr>
      <w:rFonts w:ascii="Arial" w:hAnsi="Arial"/>
      <w:sz w:val="36"/>
      <w:lang w:val="en-GB" w:eastAsia="en-US"/>
    </w:rPr>
  </w:style>
  <w:style w:type="character" w:customStyle="1" w:styleId="EQChar">
    <w:name w:val="EQ Char"/>
    <w:link w:val="EQ"/>
    <w:qFormat/>
    <w:locked/>
    <w:rsid w:val="00256885"/>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256885"/>
    <w:rPr>
      <w:rFonts w:ascii="Arial" w:hAnsi="Arial"/>
      <w:b/>
      <w:noProof/>
      <w:sz w:val="18"/>
      <w:lang w:val="en-GB" w:eastAsia="en-US"/>
    </w:rPr>
  </w:style>
  <w:style w:type="character" w:customStyle="1" w:styleId="Char3">
    <w:name w:val="바닥글 Char"/>
    <w:aliases w:val="footer odd Char,footer Char,fo Char,pie de página Char"/>
    <w:link w:val="ab"/>
    <w:qFormat/>
    <w:rsid w:val="00256885"/>
    <w:rPr>
      <w:rFonts w:ascii="Arial" w:hAnsi="Arial"/>
      <w:b/>
      <w:i/>
      <w:noProof/>
      <w:sz w:val="18"/>
      <w:lang w:val="en-GB" w:eastAsia="en-US"/>
    </w:rPr>
  </w:style>
  <w:style w:type="character" w:customStyle="1" w:styleId="NOChar">
    <w:name w:val="NO Char"/>
    <w:link w:val="NO"/>
    <w:qFormat/>
    <w:locked/>
    <w:rsid w:val="00256885"/>
    <w:rPr>
      <w:rFonts w:ascii="Times New Roman" w:hAnsi="Times New Roman"/>
      <w:lang w:val="en-GB" w:eastAsia="en-US"/>
    </w:rPr>
  </w:style>
  <w:style w:type="character" w:customStyle="1" w:styleId="PLChar">
    <w:name w:val="PL Char"/>
    <w:link w:val="PL"/>
    <w:qFormat/>
    <w:rsid w:val="00256885"/>
    <w:rPr>
      <w:rFonts w:ascii="Courier New" w:hAnsi="Courier New"/>
      <w:noProof/>
      <w:sz w:val="16"/>
      <w:lang w:val="en-GB" w:eastAsia="en-US"/>
    </w:rPr>
  </w:style>
  <w:style w:type="character" w:customStyle="1" w:styleId="TALChar">
    <w:name w:val="TAL Char"/>
    <w:link w:val="TAL"/>
    <w:qFormat/>
    <w:rsid w:val="00256885"/>
    <w:rPr>
      <w:rFonts w:ascii="Arial" w:hAnsi="Arial"/>
      <w:sz w:val="18"/>
      <w:lang w:val="en-GB" w:eastAsia="en-US"/>
    </w:rPr>
  </w:style>
  <w:style w:type="character" w:customStyle="1" w:styleId="TACChar">
    <w:name w:val="TAC Char"/>
    <w:link w:val="TAC"/>
    <w:qFormat/>
    <w:locked/>
    <w:rsid w:val="00256885"/>
    <w:rPr>
      <w:rFonts w:ascii="Arial" w:hAnsi="Arial"/>
      <w:sz w:val="18"/>
      <w:lang w:val="en-GB" w:eastAsia="en-US"/>
    </w:rPr>
  </w:style>
  <w:style w:type="character" w:customStyle="1" w:styleId="TAHCar">
    <w:name w:val="TAH Car"/>
    <w:link w:val="TAH"/>
    <w:qFormat/>
    <w:rsid w:val="00256885"/>
    <w:rPr>
      <w:rFonts w:ascii="Arial" w:hAnsi="Arial"/>
      <w:b/>
      <w:sz w:val="18"/>
      <w:lang w:val="en-GB" w:eastAsia="en-US"/>
    </w:rPr>
  </w:style>
  <w:style w:type="character" w:customStyle="1" w:styleId="EXChar">
    <w:name w:val="EX Char"/>
    <w:link w:val="EX"/>
    <w:qFormat/>
    <w:rsid w:val="00256885"/>
    <w:rPr>
      <w:rFonts w:ascii="Times New Roman" w:hAnsi="Times New Roman"/>
      <w:lang w:val="en-GB" w:eastAsia="en-US"/>
    </w:rPr>
  </w:style>
  <w:style w:type="character" w:customStyle="1" w:styleId="Char1">
    <w:name w:val="목록 Char"/>
    <w:link w:val="aa"/>
    <w:qFormat/>
    <w:rsid w:val="00256885"/>
    <w:rPr>
      <w:rFonts w:ascii="Times New Roman" w:hAnsi="Times New Roman"/>
      <w:lang w:val="en-GB" w:eastAsia="en-US"/>
    </w:rPr>
  </w:style>
  <w:style w:type="character" w:customStyle="1" w:styleId="B1Zchn">
    <w:name w:val="B1 Zchn"/>
    <w:link w:val="B10"/>
    <w:qFormat/>
    <w:rsid w:val="00256885"/>
    <w:rPr>
      <w:rFonts w:ascii="Times New Roman" w:hAnsi="Times New Roman"/>
      <w:lang w:val="en-GB" w:eastAsia="en-US"/>
    </w:rPr>
  </w:style>
  <w:style w:type="character" w:customStyle="1" w:styleId="EditorsNoteChar">
    <w:name w:val="Editor's Note Char"/>
    <w:link w:val="EditorsNote"/>
    <w:qFormat/>
    <w:rsid w:val="00256885"/>
    <w:rPr>
      <w:rFonts w:ascii="Times New Roman" w:hAnsi="Times New Roman"/>
      <w:color w:val="FF0000"/>
      <w:lang w:val="en-GB" w:eastAsia="en-US"/>
    </w:rPr>
  </w:style>
  <w:style w:type="character" w:customStyle="1" w:styleId="THChar">
    <w:name w:val="TH Char"/>
    <w:link w:val="TH"/>
    <w:qFormat/>
    <w:rsid w:val="00256885"/>
    <w:rPr>
      <w:rFonts w:ascii="Arial" w:hAnsi="Arial"/>
      <w:b/>
      <w:lang w:val="en-GB" w:eastAsia="en-US"/>
    </w:rPr>
  </w:style>
  <w:style w:type="character" w:customStyle="1" w:styleId="TANChar">
    <w:name w:val="TAN Char"/>
    <w:link w:val="TAN"/>
    <w:qFormat/>
    <w:rsid w:val="00256885"/>
    <w:rPr>
      <w:rFonts w:ascii="Arial" w:hAnsi="Arial"/>
      <w:sz w:val="18"/>
      <w:lang w:val="en-GB" w:eastAsia="en-US"/>
    </w:rPr>
  </w:style>
  <w:style w:type="character" w:customStyle="1" w:styleId="TFChar">
    <w:name w:val="TF Char"/>
    <w:link w:val="TF"/>
    <w:qFormat/>
    <w:rsid w:val="00256885"/>
    <w:rPr>
      <w:rFonts w:ascii="Arial" w:hAnsi="Arial"/>
      <w:b/>
      <w:lang w:val="en-GB" w:eastAsia="en-US"/>
    </w:rPr>
  </w:style>
  <w:style w:type="character" w:customStyle="1" w:styleId="B2Char">
    <w:name w:val="B2 Char"/>
    <w:link w:val="B20"/>
    <w:qFormat/>
    <w:rsid w:val="00256885"/>
    <w:rPr>
      <w:rFonts w:ascii="Times New Roman" w:hAnsi="Times New Roman"/>
      <w:lang w:val="en-GB" w:eastAsia="en-US"/>
    </w:rPr>
  </w:style>
  <w:style w:type="character" w:customStyle="1" w:styleId="B3Char">
    <w:name w:val="B3 Char"/>
    <w:link w:val="B30"/>
    <w:qFormat/>
    <w:rsid w:val="00256885"/>
    <w:rPr>
      <w:rFonts w:ascii="Times New Roman" w:hAnsi="Times New Roman"/>
      <w:lang w:val="en-GB" w:eastAsia="en-US"/>
    </w:rPr>
  </w:style>
  <w:style w:type="character" w:customStyle="1" w:styleId="B4Char">
    <w:name w:val="B4 Char"/>
    <w:link w:val="B4"/>
    <w:qFormat/>
    <w:rsid w:val="00256885"/>
    <w:rPr>
      <w:rFonts w:ascii="Times New Roman" w:hAnsi="Times New Roman"/>
      <w:lang w:val="en-GB" w:eastAsia="en-US"/>
    </w:rPr>
  </w:style>
  <w:style w:type="character" w:customStyle="1" w:styleId="B5Char">
    <w:name w:val="B5 Char"/>
    <w:link w:val="B5"/>
    <w:qFormat/>
    <w:rsid w:val="00256885"/>
    <w:rPr>
      <w:rFonts w:ascii="Times New Roman" w:hAnsi="Times New Roman"/>
      <w:lang w:val="en-GB" w:eastAsia="en-US"/>
    </w:rPr>
  </w:style>
  <w:style w:type="character" w:customStyle="1" w:styleId="Char4">
    <w:name w:val="메모 텍스트 Char"/>
    <w:link w:val="ae"/>
    <w:uiPriority w:val="99"/>
    <w:qFormat/>
    <w:rsid w:val="00256885"/>
    <w:rPr>
      <w:rFonts w:ascii="Times New Roman" w:hAnsi="Times New Roman"/>
      <w:lang w:val="en-GB" w:eastAsia="en-US"/>
    </w:rPr>
  </w:style>
  <w:style w:type="paragraph" w:styleId="af3">
    <w:name w:val="Revision"/>
    <w:hidden/>
    <w:uiPriority w:val="99"/>
    <w:qFormat/>
    <w:rsid w:val="00256885"/>
    <w:rPr>
      <w:rFonts w:ascii="Times New Roman" w:eastAsia="MS Mincho" w:hAnsi="Times New Roman"/>
      <w:lang w:val="en-GB" w:eastAsia="en-US"/>
    </w:rPr>
  </w:style>
  <w:style w:type="character" w:customStyle="1" w:styleId="Char2">
    <w:name w:val="글머리 기호 Char"/>
    <w:link w:val="a9"/>
    <w:qFormat/>
    <w:rsid w:val="00256885"/>
    <w:rPr>
      <w:rFonts w:ascii="Times New Roman" w:hAnsi="Times New Roman"/>
      <w:lang w:val="en-GB" w:eastAsia="en-US"/>
    </w:rPr>
  </w:style>
  <w:style w:type="character" w:customStyle="1" w:styleId="Char6">
    <w:name w:val="문서 구조 Char"/>
    <w:link w:val="af2"/>
    <w:uiPriority w:val="99"/>
    <w:qFormat/>
    <w:rsid w:val="00256885"/>
    <w:rPr>
      <w:rFonts w:ascii="Tahoma" w:hAnsi="Tahoma" w:cs="Tahoma"/>
      <w:shd w:val="clear" w:color="auto" w:fill="000080"/>
      <w:lang w:val="en-GB" w:eastAsia="en-US"/>
    </w:rPr>
  </w:style>
  <w:style w:type="paragraph" w:styleId="af4">
    <w:name w:val="List Paragraph"/>
    <w:basedOn w:val="a1"/>
    <w:link w:val="Char7"/>
    <w:uiPriority w:val="34"/>
    <w:qFormat/>
    <w:rsid w:val="00256885"/>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qFormat/>
    <w:locked/>
    <w:rsid w:val="00256885"/>
    <w:rPr>
      <w:rFonts w:ascii="Times New Roman" w:eastAsia="MS Mincho" w:hAnsi="Times New Roman"/>
      <w:lang w:val="en-GB" w:eastAsia="x-none"/>
    </w:rPr>
  </w:style>
  <w:style w:type="paragraph" w:styleId="af5">
    <w:name w:val="Plain Text"/>
    <w:basedOn w:val="a1"/>
    <w:link w:val="Char8"/>
    <w:uiPriority w:val="99"/>
    <w:qFormat/>
    <w:rsid w:val="0025688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uiPriority w:val="99"/>
    <w:qFormat/>
    <w:rsid w:val="00256885"/>
    <w:rPr>
      <w:rFonts w:ascii="Courier New" w:eastAsia="MS Mincho" w:hAnsi="Courier New"/>
      <w:lang w:val="nb-NO" w:eastAsia="ja-JP"/>
    </w:rPr>
  </w:style>
  <w:style w:type="character" w:styleId="af6">
    <w:name w:val="page number"/>
    <w:rsid w:val="00256885"/>
  </w:style>
  <w:style w:type="paragraph" w:customStyle="1" w:styleId="af7">
    <w:name w:val="修订"/>
    <w:hidden/>
    <w:uiPriority w:val="99"/>
    <w:semiHidden/>
    <w:qFormat/>
    <w:rsid w:val="00256885"/>
    <w:rPr>
      <w:rFonts w:ascii="Times New Roman" w:eastAsia="바탕" w:hAnsi="Times New Roman"/>
      <w:lang w:val="en-GB" w:eastAsia="en-US"/>
    </w:rPr>
  </w:style>
  <w:style w:type="paragraph" w:styleId="af8">
    <w:name w:val="Date"/>
    <w:basedOn w:val="a1"/>
    <w:next w:val="a1"/>
    <w:link w:val="Char9"/>
    <w:uiPriority w:val="99"/>
    <w:qFormat/>
    <w:rsid w:val="00256885"/>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uiPriority w:val="99"/>
    <w:qFormat/>
    <w:rsid w:val="00256885"/>
    <w:rPr>
      <w:rFonts w:ascii="Times New Roman" w:eastAsia="MS Mincho" w:hAnsi="Times New Roman"/>
      <w:lang w:val="en-GB" w:eastAsia="x-none"/>
    </w:rPr>
  </w:style>
  <w:style w:type="paragraph" w:customStyle="1" w:styleId="13">
    <w:name w:val="修订1"/>
    <w:hidden/>
    <w:uiPriority w:val="99"/>
    <w:semiHidden/>
    <w:qFormat/>
    <w:rsid w:val="00256885"/>
    <w:rPr>
      <w:rFonts w:ascii="Times New Roman" w:eastAsia="바탕" w:hAnsi="Times New Roman"/>
      <w:lang w:val="en-GB" w:eastAsia="en-US"/>
    </w:rPr>
  </w:style>
  <w:style w:type="paragraph" w:customStyle="1" w:styleId="121">
    <w:name w:val="表 (青) 121"/>
    <w:hidden/>
    <w:uiPriority w:val="99"/>
    <w:qFormat/>
    <w:rsid w:val="00256885"/>
    <w:rPr>
      <w:rFonts w:ascii="Times New Roman" w:eastAsia="SimSun" w:hAnsi="Times New Roman"/>
      <w:lang w:val="en-GB" w:eastAsia="en-US"/>
    </w:rPr>
  </w:style>
  <w:style w:type="character" w:styleId="af9">
    <w:name w:val="Placeholder Text"/>
    <w:uiPriority w:val="99"/>
    <w:unhideWhenUsed/>
    <w:qFormat/>
    <w:rsid w:val="00256885"/>
    <w:rPr>
      <w:color w:val="808080"/>
    </w:rPr>
  </w:style>
  <w:style w:type="character" w:styleId="afa">
    <w:name w:val="Subtle Reference"/>
    <w:uiPriority w:val="31"/>
    <w:qFormat/>
    <w:rsid w:val="00256885"/>
    <w:rPr>
      <w:smallCaps/>
      <w:color w:val="5A5A5A"/>
    </w:rPr>
  </w:style>
  <w:style w:type="paragraph" w:customStyle="1" w:styleId="14">
    <w:name w:val="수정1"/>
    <w:hidden/>
    <w:uiPriority w:val="99"/>
    <w:semiHidden/>
    <w:qFormat/>
    <w:rsid w:val="00256885"/>
    <w:rPr>
      <w:rFonts w:ascii="Times New Roman" w:eastAsia="바탕" w:hAnsi="Times New Roman"/>
      <w:lang w:val="en-GB" w:eastAsia="en-US"/>
    </w:rPr>
  </w:style>
  <w:style w:type="paragraph" w:customStyle="1" w:styleId="afb">
    <w:name w:val="変更箇所"/>
    <w:hidden/>
    <w:uiPriority w:val="99"/>
    <w:semiHidden/>
    <w:qFormat/>
    <w:rsid w:val="00256885"/>
    <w:rPr>
      <w:rFonts w:ascii="Times New Roman" w:eastAsia="MS Mincho" w:hAnsi="Times New Roman"/>
      <w:lang w:val="en-GB" w:eastAsia="en-US"/>
    </w:rPr>
  </w:style>
  <w:style w:type="paragraph" w:customStyle="1" w:styleId="15">
    <w:name w:val="変更箇所1"/>
    <w:hidden/>
    <w:uiPriority w:val="99"/>
    <w:semiHidden/>
    <w:qFormat/>
    <w:rsid w:val="00256885"/>
    <w:rPr>
      <w:rFonts w:ascii="Times New Roman" w:eastAsia="MS Mincho" w:hAnsi="Times New Roman"/>
      <w:lang w:val="en-GB" w:eastAsia="en-US"/>
    </w:rPr>
  </w:style>
  <w:style w:type="paragraph" w:customStyle="1" w:styleId="Revision2">
    <w:name w:val="Revision2"/>
    <w:hidden/>
    <w:uiPriority w:val="99"/>
    <w:semiHidden/>
    <w:qFormat/>
    <w:rsid w:val="00256885"/>
    <w:rPr>
      <w:rFonts w:ascii="Times New Roman" w:eastAsia="MS Mincho" w:hAnsi="Times New Roman"/>
      <w:lang w:val="en-GB" w:eastAsia="en-US"/>
    </w:rPr>
  </w:style>
  <w:style w:type="paragraph" w:customStyle="1" w:styleId="26">
    <w:name w:val="変更箇所2"/>
    <w:hidden/>
    <w:uiPriority w:val="99"/>
    <w:semiHidden/>
    <w:qFormat/>
    <w:rsid w:val="00256885"/>
    <w:rPr>
      <w:rFonts w:ascii="Times New Roman" w:eastAsia="MS Mincho" w:hAnsi="Times New Roman"/>
      <w:lang w:val="en-GB" w:eastAsia="en-US"/>
    </w:rPr>
  </w:style>
  <w:style w:type="paragraph" w:customStyle="1" w:styleId="34">
    <w:name w:val="修订3"/>
    <w:hidden/>
    <w:uiPriority w:val="99"/>
    <w:semiHidden/>
    <w:qFormat/>
    <w:rsid w:val="00256885"/>
    <w:rPr>
      <w:rFonts w:ascii="Times New Roman" w:eastAsia="바탕" w:hAnsi="Times New Roman"/>
      <w:lang w:val="en-GB" w:eastAsia="en-US"/>
    </w:rPr>
  </w:style>
  <w:style w:type="paragraph" w:styleId="afc">
    <w:name w:val="Subtitle"/>
    <w:basedOn w:val="a1"/>
    <w:next w:val="a1"/>
    <w:link w:val="Chara"/>
    <w:uiPriority w:val="99"/>
    <w:qFormat/>
    <w:rsid w:val="0025688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uiPriority w:val="99"/>
    <w:rsid w:val="00256885"/>
    <w:rPr>
      <w:rFonts w:ascii="Cambria" w:eastAsia="PMingLiU" w:hAnsi="Cambria"/>
      <w:i/>
      <w:iCs/>
      <w:sz w:val="24"/>
      <w:szCs w:val="24"/>
      <w:lang w:val="en-GB" w:eastAsia="x-none"/>
    </w:rPr>
  </w:style>
  <w:style w:type="paragraph" w:styleId="afd">
    <w:name w:val="No Spacing"/>
    <w:basedOn w:val="a1"/>
    <w:link w:val="Charb"/>
    <w:uiPriority w:val="1"/>
    <w:qFormat/>
    <w:rsid w:val="0025688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256885"/>
    <w:rPr>
      <w:rFonts w:ascii="Arial" w:eastAsia="PMingLiU" w:hAnsi="Arial"/>
      <w:lang w:val="en-GB" w:eastAsia="x-none"/>
    </w:rPr>
  </w:style>
  <w:style w:type="paragraph" w:styleId="afe">
    <w:name w:val="Quote"/>
    <w:basedOn w:val="a1"/>
    <w:next w:val="a1"/>
    <w:link w:val="Charc"/>
    <w:uiPriority w:val="29"/>
    <w:qFormat/>
    <w:rsid w:val="0025688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256885"/>
    <w:rPr>
      <w:rFonts w:ascii="Arial" w:eastAsia="PMingLiU" w:hAnsi="Arial"/>
      <w:i/>
      <w:iCs/>
      <w:color w:val="000000"/>
      <w:lang w:val="en-GB" w:eastAsia="x-none"/>
    </w:rPr>
  </w:style>
  <w:style w:type="paragraph" w:styleId="aff">
    <w:name w:val="Intense Quote"/>
    <w:basedOn w:val="a1"/>
    <w:next w:val="a1"/>
    <w:link w:val="Chard"/>
    <w:uiPriority w:val="30"/>
    <w:qFormat/>
    <w:rsid w:val="0025688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256885"/>
    <w:rPr>
      <w:rFonts w:ascii="Arial" w:eastAsia="PMingLiU" w:hAnsi="Arial"/>
      <w:b/>
      <w:bCs/>
      <w:i/>
      <w:iCs/>
      <w:color w:val="4F81BD"/>
      <w:lang w:val="en-GB" w:eastAsia="x-none"/>
    </w:rPr>
  </w:style>
  <w:style w:type="character" w:styleId="aff0">
    <w:name w:val="Subtle Emphasis"/>
    <w:uiPriority w:val="19"/>
    <w:qFormat/>
    <w:rsid w:val="00256885"/>
    <w:rPr>
      <w:i/>
      <w:iCs/>
      <w:color w:val="808080"/>
    </w:rPr>
  </w:style>
  <w:style w:type="character" w:styleId="aff1">
    <w:name w:val="Intense Emphasis"/>
    <w:uiPriority w:val="21"/>
    <w:qFormat/>
    <w:rsid w:val="00256885"/>
    <w:rPr>
      <w:b/>
      <w:bCs/>
      <w:i/>
      <w:iCs/>
      <w:color w:val="4F81BD"/>
    </w:rPr>
  </w:style>
  <w:style w:type="character" w:styleId="aff2">
    <w:name w:val="Intense Reference"/>
    <w:uiPriority w:val="32"/>
    <w:qFormat/>
    <w:rsid w:val="00256885"/>
    <w:rPr>
      <w:b/>
      <w:bCs/>
      <w:smallCaps/>
      <w:color w:val="C0504D"/>
      <w:spacing w:val="5"/>
      <w:u w:val="single"/>
    </w:rPr>
  </w:style>
  <w:style w:type="character" w:styleId="aff3">
    <w:name w:val="Book Title"/>
    <w:uiPriority w:val="33"/>
    <w:qFormat/>
    <w:rsid w:val="00256885"/>
    <w:rPr>
      <w:b/>
      <w:bCs/>
      <w:smallCaps/>
      <w:spacing w:val="5"/>
    </w:rPr>
  </w:style>
  <w:style w:type="paragraph" w:customStyle="1" w:styleId="35">
    <w:name w:val="変更箇所3"/>
    <w:hidden/>
    <w:uiPriority w:val="99"/>
    <w:semiHidden/>
    <w:qFormat/>
    <w:rsid w:val="00256885"/>
    <w:rPr>
      <w:rFonts w:ascii="Times New Roman" w:eastAsia="MS Mincho" w:hAnsi="Times New Roman"/>
      <w:lang w:val="en-GB" w:eastAsia="en-US"/>
    </w:rPr>
  </w:style>
  <w:style w:type="character" w:customStyle="1" w:styleId="LightShading-Accent2Char">
    <w:name w:val="Light Shading - Accent 2 Char"/>
    <w:link w:val="-2"/>
    <w:uiPriority w:val="30"/>
    <w:rsid w:val="0025688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2568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256885"/>
    <w:rPr>
      <w:rFonts w:ascii="Times New Roman" w:eastAsia="바탕" w:hAnsi="Times New Roman"/>
      <w:lang w:val="en-GB" w:eastAsia="en-US"/>
    </w:rPr>
  </w:style>
  <w:style w:type="paragraph" w:customStyle="1" w:styleId="44">
    <w:name w:val="修订4"/>
    <w:hidden/>
    <w:uiPriority w:val="99"/>
    <w:semiHidden/>
    <w:qFormat/>
    <w:rsid w:val="00256885"/>
    <w:rPr>
      <w:rFonts w:ascii="Times New Roman" w:eastAsia="바탕" w:hAnsi="Times New Roman"/>
      <w:lang w:val="en-GB" w:eastAsia="en-US"/>
    </w:rPr>
  </w:style>
  <w:style w:type="paragraph" w:customStyle="1" w:styleId="45">
    <w:name w:val="変更箇所4"/>
    <w:hidden/>
    <w:uiPriority w:val="99"/>
    <w:semiHidden/>
    <w:qFormat/>
    <w:rsid w:val="00256885"/>
    <w:rPr>
      <w:rFonts w:ascii="Times New Roman" w:eastAsia="MS Mincho" w:hAnsi="Times New Roman"/>
      <w:lang w:val="en-GB" w:eastAsia="en-US"/>
    </w:rPr>
  </w:style>
  <w:style w:type="paragraph" w:customStyle="1" w:styleId="53">
    <w:name w:val="変更箇所5"/>
    <w:hidden/>
    <w:uiPriority w:val="99"/>
    <w:semiHidden/>
    <w:qFormat/>
    <w:rsid w:val="00256885"/>
    <w:rPr>
      <w:rFonts w:ascii="Times New Roman" w:eastAsia="MS Mincho" w:hAnsi="Times New Roman"/>
      <w:lang w:val="en-GB" w:eastAsia="en-US"/>
    </w:rPr>
  </w:style>
  <w:style w:type="paragraph" w:customStyle="1" w:styleId="54">
    <w:name w:val="修订5"/>
    <w:hidden/>
    <w:uiPriority w:val="99"/>
    <w:semiHidden/>
    <w:qFormat/>
    <w:rsid w:val="00256885"/>
    <w:rPr>
      <w:rFonts w:ascii="Times New Roman" w:eastAsia="바탕" w:hAnsi="Times New Roman"/>
      <w:lang w:val="en-GB" w:eastAsia="en-US"/>
    </w:rPr>
  </w:style>
  <w:style w:type="paragraph" w:customStyle="1" w:styleId="36">
    <w:name w:val="수정3"/>
    <w:hidden/>
    <w:uiPriority w:val="99"/>
    <w:semiHidden/>
    <w:qFormat/>
    <w:rsid w:val="00256885"/>
    <w:rPr>
      <w:rFonts w:ascii="Times New Roman" w:eastAsia="바탕" w:hAnsi="Times New Roman"/>
      <w:lang w:val="en-GB" w:eastAsia="en-US"/>
    </w:rPr>
  </w:style>
  <w:style w:type="paragraph" w:customStyle="1" w:styleId="61">
    <w:name w:val="修订6"/>
    <w:hidden/>
    <w:uiPriority w:val="99"/>
    <w:semiHidden/>
    <w:qFormat/>
    <w:rsid w:val="00256885"/>
    <w:rPr>
      <w:rFonts w:ascii="Times New Roman" w:eastAsia="바탕" w:hAnsi="Times New Roman"/>
      <w:lang w:val="en-GB" w:eastAsia="en-US"/>
    </w:rPr>
  </w:style>
  <w:style w:type="paragraph" w:customStyle="1" w:styleId="-31">
    <w:name w:val="深色列表 - 着色 31"/>
    <w:hidden/>
    <w:uiPriority w:val="99"/>
    <w:semiHidden/>
    <w:qFormat/>
    <w:rsid w:val="00256885"/>
    <w:rPr>
      <w:rFonts w:ascii="Times New Roman" w:eastAsia="MS Mincho" w:hAnsi="Times New Roman"/>
      <w:lang w:val="en-GB" w:eastAsia="en-US"/>
    </w:rPr>
  </w:style>
  <w:style w:type="paragraph" w:customStyle="1" w:styleId="-11">
    <w:name w:val="彩色底纹 - 着色 11"/>
    <w:hidden/>
    <w:uiPriority w:val="99"/>
    <w:semiHidden/>
    <w:qFormat/>
    <w:rsid w:val="00256885"/>
    <w:rPr>
      <w:rFonts w:ascii="Times New Roman" w:eastAsia="SimSun" w:hAnsi="Times New Roman"/>
      <w:lang w:val="en-GB" w:eastAsia="en-US"/>
    </w:rPr>
  </w:style>
  <w:style w:type="paragraph" w:customStyle="1" w:styleId="71">
    <w:name w:val="修订7"/>
    <w:hidden/>
    <w:uiPriority w:val="99"/>
    <w:semiHidden/>
    <w:qFormat/>
    <w:rsid w:val="00256885"/>
    <w:rPr>
      <w:rFonts w:ascii="Times New Roman" w:eastAsia="바탕" w:hAnsi="Times New Roman"/>
      <w:lang w:val="en-GB" w:eastAsia="en-US"/>
    </w:rPr>
  </w:style>
  <w:style w:type="paragraph" w:customStyle="1" w:styleId="46">
    <w:name w:val="수정4"/>
    <w:hidden/>
    <w:uiPriority w:val="99"/>
    <w:semiHidden/>
    <w:qFormat/>
    <w:rsid w:val="00256885"/>
    <w:rPr>
      <w:rFonts w:ascii="Times New Roman" w:eastAsia="바탕" w:hAnsi="Times New Roman"/>
      <w:lang w:val="en-GB" w:eastAsia="en-US"/>
    </w:rPr>
  </w:style>
  <w:style w:type="table" w:styleId="aff4">
    <w:name w:val="Table Grid"/>
    <w:aliases w:val="SGS Table Basic 1"/>
    <w:basedOn w:val="a3"/>
    <w:qFormat/>
    <w:rsid w:val="002568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uiPriority w:val="99"/>
    <w:qFormat/>
    <w:rsid w:val="00256885"/>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256885"/>
    <w:rPr>
      <w:rFonts w:ascii="Times New Roman" w:hAnsi="Times New Roman"/>
      <w:sz w:val="16"/>
      <w:lang w:val="en-GB" w:eastAsia="en-US"/>
    </w:rPr>
  </w:style>
  <w:style w:type="character" w:customStyle="1" w:styleId="TALCar">
    <w:name w:val="TAL Car"/>
    <w:qFormat/>
    <w:rsid w:val="00256885"/>
    <w:rPr>
      <w:rFonts w:ascii="Arial" w:eastAsia="Times New Roman" w:hAnsi="Arial"/>
      <w:sz w:val="18"/>
    </w:rPr>
  </w:style>
  <w:style w:type="character" w:customStyle="1" w:styleId="TACCar">
    <w:name w:val="TAC Car"/>
    <w:qFormat/>
    <w:locked/>
    <w:rsid w:val="00256885"/>
    <w:rPr>
      <w:rFonts w:ascii="Arial" w:hAnsi="Arial"/>
      <w:sz w:val="18"/>
      <w:lang w:val="en-GB"/>
    </w:rPr>
  </w:style>
  <w:style w:type="character" w:customStyle="1" w:styleId="47">
    <w:name w:val="コメント参照4"/>
    <w:rsid w:val="00256885"/>
    <w:rPr>
      <w:sz w:val="16"/>
    </w:rPr>
  </w:style>
  <w:style w:type="character" w:customStyle="1" w:styleId="B1Char">
    <w:name w:val="B1 Char"/>
    <w:qFormat/>
    <w:rsid w:val="00256885"/>
    <w:rPr>
      <w:rFonts w:ascii="Times New Roman" w:hAnsi="Times New Roman"/>
      <w:lang w:val="en-GB" w:eastAsia="en-US"/>
    </w:rPr>
  </w:style>
  <w:style w:type="character" w:customStyle="1" w:styleId="Char30">
    <w:name w:val="메모 주제 Char3"/>
    <w:link w:val="af1"/>
    <w:uiPriority w:val="99"/>
    <w:qFormat/>
    <w:rsid w:val="00256885"/>
    <w:rPr>
      <w:rFonts w:ascii="Times New Roman" w:hAnsi="Times New Roman"/>
      <w:b/>
      <w:bCs/>
      <w:lang w:val="en-GB" w:eastAsia="en-US"/>
    </w:rPr>
  </w:style>
  <w:style w:type="character" w:customStyle="1" w:styleId="UnresolvedMention1">
    <w:name w:val="Unresolved Mention1"/>
    <w:uiPriority w:val="99"/>
    <w:unhideWhenUsed/>
    <w:rsid w:val="00256885"/>
    <w:rPr>
      <w:color w:val="808080"/>
      <w:shd w:val="clear" w:color="auto" w:fill="E6E6E6"/>
    </w:rPr>
  </w:style>
  <w:style w:type="paragraph" w:customStyle="1" w:styleId="B1">
    <w:name w:val="B1+"/>
    <w:basedOn w:val="B10"/>
    <w:link w:val="B1Car"/>
    <w:uiPriority w:val="99"/>
    <w:qFormat/>
    <w:rsid w:val="00256885"/>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qFormat/>
    <w:rsid w:val="00256885"/>
    <w:pPr>
      <w:overflowPunct w:val="0"/>
      <w:autoSpaceDE w:val="0"/>
      <w:autoSpaceDN w:val="0"/>
      <w:adjustRightInd w:val="0"/>
      <w:textAlignment w:val="baseline"/>
    </w:pPr>
    <w:rPr>
      <w:rFonts w:eastAsia="Arial"/>
      <w:bCs/>
      <w:sz w:val="22"/>
    </w:rPr>
  </w:style>
  <w:style w:type="paragraph" w:customStyle="1" w:styleId="TableText">
    <w:name w:val="TableText"/>
    <w:basedOn w:val="aff6"/>
    <w:uiPriority w:val="99"/>
    <w:qFormat/>
    <w:rsid w:val="00256885"/>
    <w:pPr>
      <w:keepNext/>
      <w:keepLines/>
      <w:snapToGrid w:val="0"/>
      <w:spacing w:after="180"/>
      <w:ind w:left="0"/>
      <w:jc w:val="center"/>
    </w:pPr>
    <w:rPr>
      <w:kern w:val="2"/>
    </w:rPr>
  </w:style>
  <w:style w:type="paragraph" w:styleId="aff6">
    <w:name w:val="Body Text Indent"/>
    <w:basedOn w:val="a1"/>
    <w:link w:val="Charf"/>
    <w:uiPriority w:val="99"/>
    <w:qFormat/>
    <w:rsid w:val="00256885"/>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uiPriority w:val="99"/>
    <w:qFormat/>
    <w:rsid w:val="00256885"/>
    <w:rPr>
      <w:rFonts w:ascii="Times New Roman" w:eastAsia="SimSun" w:hAnsi="Times New Roman"/>
      <w:lang w:val="en-GB" w:eastAsia="en-US"/>
    </w:rPr>
  </w:style>
  <w:style w:type="paragraph" w:customStyle="1" w:styleId="B2">
    <w:name w:val="B2+"/>
    <w:basedOn w:val="B20"/>
    <w:uiPriority w:val="99"/>
    <w:qFormat/>
    <w:rsid w:val="0025688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5688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25688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256885"/>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25688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25688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25688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qFormat/>
    <w:rsid w:val="0025688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0"/>
    <w:unhideWhenUsed/>
    <w:qFormat/>
    <w:rsid w:val="00256885"/>
    <w:pPr>
      <w:overflowPunct w:val="0"/>
      <w:autoSpaceDE w:val="0"/>
      <w:autoSpaceDN w:val="0"/>
      <w:adjustRightInd w:val="0"/>
      <w:textAlignment w:val="baseline"/>
    </w:pPr>
    <w:rPr>
      <w:rFonts w:eastAsia="Yu Mincho"/>
      <w:b/>
      <w:bCs/>
    </w:rPr>
  </w:style>
  <w:style w:type="character" w:customStyle="1" w:styleId="fontstyle01">
    <w:name w:val="fontstyle01"/>
    <w:qFormat/>
    <w:rsid w:val="0025688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5688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56885"/>
    <w:rPr>
      <w:rFonts w:ascii="Arial" w:hAnsi="Arial"/>
      <w:sz w:val="36"/>
      <w:lang w:val="en-GB"/>
    </w:rPr>
  </w:style>
  <w:style w:type="paragraph" w:styleId="aff9">
    <w:name w:val="index heading"/>
    <w:basedOn w:val="a1"/>
    <w:next w:val="a1"/>
    <w:uiPriority w:val="99"/>
    <w:qFormat/>
    <w:rsid w:val="0025688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qFormat/>
    <w:rsid w:val="00256885"/>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25688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56885"/>
    <w:rPr>
      <w:rFonts w:eastAsia="Times New Roman"/>
    </w:rPr>
  </w:style>
  <w:style w:type="paragraph" w:styleId="28">
    <w:name w:val="Body Text 2"/>
    <w:basedOn w:val="a1"/>
    <w:link w:val="2Char2"/>
    <w:uiPriority w:val="99"/>
    <w:qFormat/>
    <w:rsid w:val="00256885"/>
    <w:pPr>
      <w:overflowPunct w:val="0"/>
      <w:autoSpaceDE w:val="0"/>
      <w:autoSpaceDN w:val="0"/>
      <w:adjustRightInd w:val="0"/>
      <w:textAlignment w:val="baseline"/>
    </w:pPr>
    <w:rPr>
      <w:rFonts w:eastAsia="MS Mincho"/>
      <w:i/>
    </w:rPr>
  </w:style>
  <w:style w:type="character" w:customStyle="1" w:styleId="2Char2">
    <w:name w:val="본문 2 Char"/>
    <w:basedOn w:val="a2"/>
    <w:link w:val="28"/>
    <w:uiPriority w:val="99"/>
    <w:qFormat/>
    <w:rsid w:val="00256885"/>
    <w:rPr>
      <w:rFonts w:ascii="Times New Roman" w:eastAsia="MS Mincho" w:hAnsi="Times New Roman"/>
      <w:i/>
      <w:lang w:val="en-GB" w:eastAsia="en-US"/>
    </w:rPr>
  </w:style>
  <w:style w:type="paragraph" w:styleId="37">
    <w:name w:val="Body Text 3"/>
    <w:basedOn w:val="a1"/>
    <w:link w:val="3Char2"/>
    <w:uiPriority w:val="99"/>
    <w:qFormat/>
    <w:rsid w:val="00256885"/>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uiPriority w:val="99"/>
    <w:qFormat/>
    <w:rsid w:val="0025688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5688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qFormat/>
    <w:rsid w:val="00256885"/>
    <w:rPr>
      <w:rFonts w:ascii="Arial" w:eastAsia="Arial" w:hAnsi="Arial"/>
      <w:b/>
      <w:bCs/>
      <w:noProof/>
      <w:sz w:val="22"/>
      <w:lang w:val="en-GB" w:eastAsia="en-US"/>
    </w:rPr>
  </w:style>
  <w:style w:type="paragraph" w:customStyle="1" w:styleId="CharChar">
    <w:name w:val="Char Char"/>
    <w:semiHidden/>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6885"/>
    <w:rPr>
      <w:lang w:val="en-GB" w:eastAsia="ja-JP" w:bidi="ar-SA"/>
    </w:rPr>
  </w:style>
  <w:style w:type="paragraph" w:customStyle="1" w:styleId="1Char0">
    <w:name w:val="(文字) (文字)1 Char (文字) (文字)"/>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56885"/>
    <w:rPr>
      <w:rFonts w:eastAsia="MS Mincho"/>
      <w:lang w:val="en-GB" w:eastAsia="en-US" w:bidi="ar-SA"/>
    </w:rPr>
  </w:style>
  <w:style w:type="paragraph" w:customStyle="1" w:styleId="1CharChar">
    <w:name w:val="(文字) (文字)1 Char (文字) (文字) Ch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25688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5688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568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68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6885"/>
    <w:rPr>
      <w:rFonts w:ascii="Arial" w:hAnsi="Arial"/>
      <w:sz w:val="32"/>
      <w:lang w:val="en-GB" w:eastAsia="ja-JP" w:bidi="ar-SA"/>
    </w:rPr>
  </w:style>
  <w:style w:type="character" w:customStyle="1" w:styleId="CharChar4">
    <w:name w:val="Char Char4"/>
    <w:qFormat/>
    <w:rsid w:val="00256885"/>
    <w:rPr>
      <w:rFonts w:ascii="Courier New" w:hAnsi="Courier New"/>
      <w:lang w:val="nb-NO" w:eastAsia="ja-JP" w:bidi="ar-SA"/>
    </w:rPr>
  </w:style>
  <w:style w:type="character" w:customStyle="1" w:styleId="AndreaLeonardi">
    <w:name w:val="Andrea Leonardi"/>
    <w:semiHidden/>
    <w:qFormat/>
    <w:rsid w:val="00256885"/>
    <w:rPr>
      <w:rFonts w:ascii="Arial" w:hAnsi="Arial" w:cs="Arial"/>
      <w:color w:val="auto"/>
      <w:sz w:val="20"/>
      <w:szCs w:val="20"/>
    </w:rPr>
  </w:style>
  <w:style w:type="character" w:customStyle="1" w:styleId="B1Char1">
    <w:name w:val="B1 Char1"/>
    <w:qFormat/>
    <w:rsid w:val="00256885"/>
    <w:rPr>
      <w:lang w:val="en-GB"/>
    </w:rPr>
  </w:style>
  <w:style w:type="character" w:customStyle="1" w:styleId="msoins0">
    <w:name w:val="msoins"/>
    <w:qFormat/>
    <w:rsid w:val="00256885"/>
  </w:style>
  <w:style w:type="character" w:customStyle="1" w:styleId="NOCharChar">
    <w:name w:val="NO Char Char"/>
    <w:qFormat/>
    <w:rsid w:val="00256885"/>
    <w:rPr>
      <w:lang w:val="en-GB" w:eastAsia="en-US" w:bidi="ar-SA"/>
    </w:rPr>
  </w:style>
  <w:style w:type="character" w:customStyle="1" w:styleId="NOZchn">
    <w:name w:val="NO Zchn"/>
    <w:qFormat/>
    <w:rsid w:val="00256885"/>
    <w:rPr>
      <w:lang w:val="en-GB" w:eastAsia="en-US" w:bidi="ar-SA"/>
    </w:rPr>
  </w:style>
  <w:style w:type="paragraph" w:customStyle="1" w:styleId="CharCharCharCharCharChar">
    <w:name w:val="Char Char Char Char Char Char"/>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56885"/>
  </w:style>
  <w:style w:type="character" w:customStyle="1" w:styleId="T1Char1">
    <w:name w:val="T1 Char1"/>
    <w:aliases w:val="Header 6 Char Char1,Heading 6 Char1"/>
    <w:qFormat/>
    <w:rsid w:val="0025688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6885"/>
    <w:rPr>
      <w:rFonts w:ascii="Arial" w:eastAsia="MS Mincho" w:hAnsi="Arial"/>
      <w:sz w:val="24"/>
      <w:lang w:val="en-GB" w:eastAsia="en-US" w:bidi="ar-SA"/>
    </w:rPr>
  </w:style>
  <w:style w:type="paragraph" w:customStyle="1" w:styleId="CarCar">
    <w:name w:val="Car C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6885"/>
    <w:rPr>
      <w:rFonts w:ascii="Arial" w:hAnsi="Arial"/>
      <w:sz w:val="32"/>
      <w:lang w:val="en-GB" w:eastAsia="en-US" w:bidi="ar-SA"/>
    </w:rPr>
  </w:style>
  <w:style w:type="paragraph" w:customStyle="1" w:styleId="ZchnZchn1">
    <w:name w:val="Zchn Zchn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5688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6885"/>
    <w:rPr>
      <w:rFonts w:ascii="Arial" w:hAnsi="Arial"/>
      <w:sz w:val="32"/>
      <w:lang w:val="en-GB" w:eastAsia="en-US" w:bidi="ar-SA"/>
    </w:rPr>
  </w:style>
  <w:style w:type="paragraph" w:customStyle="1" w:styleId="29">
    <w:name w:val="(文字) (文字)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68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68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6885"/>
    <w:rPr>
      <w:rFonts w:ascii="Arial" w:eastAsia="MS Mincho" w:hAnsi="Arial"/>
      <w:sz w:val="22"/>
      <w:lang w:val="en-GB" w:eastAsia="en-US" w:bidi="ar-SA"/>
    </w:rPr>
  </w:style>
  <w:style w:type="paragraph" w:customStyle="1" w:styleId="38">
    <w:name w:val="(文字) (文字)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56885"/>
  </w:style>
  <w:style w:type="paragraph" w:customStyle="1" w:styleId="16">
    <w:name w:val="(文字) (文字)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uiPriority w:val="99"/>
    <w:qFormat/>
    <w:rsid w:val="0025688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uiPriority w:val="99"/>
    <w:qFormat/>
    <w:rsid w:val="00256885"/>
    <w:rPr>
      <w:rFonts w:ascii="Times New Roman" w:eastAsia="MS Mincho" w:hAnsi="Times New Roman"/>
      <w:lang w:val="en-GB" w:eastAsia="en-GB"/>
    </w:rPr>
  </w:style>
  <w:style w:type="paragraph" w:styleId="affc">
    <w:name w:val="Normal Indent"/>
    <w:aliases w:val="d"/>
    <w:basedOn w:val="a1"/>
    <w:uiPriority w:val="99"/>
    <w:qFormat/>
    <w:rsid w:val="00256885"/>
    <w:pPr>
      <w:spacing w:after="0"/>
      <w:ind w:left="851"/>
    </w:pPr>
    <w:rPr>
      <w:rFonts w:eastAsia="MS Mincho"/>
      <w:lang w:val="it-IT" w:eastAsia="en-GB"/>
    </w:rPr>
  </w:style>
  <w:style w:type="paragraph" w:styleId="55">
    <w:name w:val="List Number 5"/>
    <w:basedOn w:val="a1"/>
    <w:uiPriority w:val="99"/>
    <w:qFormat/>
    <w:rsid w:val="0025688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25688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25688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6885"/>
    <w:rPr>
      <w:rFonts w:ascii="Arial" w:hAnsi="Arial"/>
      <w:sz w:val="36"/>
      <w:lang w:val="en-GB" w:eastAsia="en-US" w:bidi="ar-SA"/>
    </w:rPr>
  </w:style>
  <w:style w:type="character" w:customStyle="1" w:styleId="CharChar7">
    <w:name w:val="Char Char7"/>
    <w:qFormat/>
    <w:rsid w:val="00256885"/>
    <w:rPr>
      <w:rFonts w:ascii="Tahoma" w:hAnsi="Tahoma" w:cs="Tahoma"/>
      <w:shd w:val="clear" w:color="auto" w:fill="000080"/>
      <w:lang w:val="en-GB" w:eastAsia="en-US"/>
    </w:rPr>
  </w:style>
  <w:style w:type="character" w:customStyle="1" w:styleId="ZchnZchn5">
    <w:name w:val="Zchn Zchn5"/>
    <w:qFormat/>
    <w:rsid w:val="00256885"/>
    <w:rPr>
      <w:rFonts w:ascii="Courier New" w:eastAsia="바탕" w:hAnsi="Courier New"/>
      <w:lang w:val="nb-NO" w:eastAsia="en-US" w:bidi="ar-SA"/>
    </w:rPr>
  </w:style>
  <w:style w:type="character" w:customStyle="1" w:styleId="CharChar10">
    <w:name w:val="Char Char10"/>
    <w:semiHidden/>
    <w:qFormat/>
    <w:rsid w:val="00256885"/>
    <w:rPr>
      <w:rFonts w:ascii="Times New Roman" w:hAnsi="Times New Roman"/>
      <w:lang w:val="en-GB" w:eastAsia="en-US"/>
    </w:rPr>
  </w:style>
  <w:style w:type="character" w:customStyle="1" w:styleId="CharChar9">
    <w:name w:val="Char Char9"/>
    <w:qFormat/>
    <w:rsid w:val="00256885"/>
    <w:rPr>
      <w:rFonts w:ascii="Tahoma" w:hAnsi="Tahoma" w:cs="Tahoma"/>
      <w:sz w:val="16"/>
      <w:szCs w:val="16"/>
      <w:lang w:val="en-GB" w:eastAsia="en-US"/>
    </w:rPr>
  </w:style>
  <w:style w:type="character" w:customStyle="1" w:styleId="CharChar8">
    <w:name w:val="Char Char8"/>
    <w:semiHidden/>
    <w:qFormat/>
    <w:rsid w:val="00256885"/>
    <w:rPr>
      <w:rFonts w:ascii="Times New Roman" w:hAnsi="Times New Roman"/>
      <w:b/>
      <w:bCs/>
      <w:lang w:val="en-GB" w:eastAsia="en-US"/>
    </w:rPr>
  </w:style>
  <w:style w:type="paragraph" w:styleId="affd">
    <w:name w:val="endnote text"/>
    <w:basedOn w:val="a1"/>
    <w:link w:val="Charf2"/>
    <w:uiPriority w:val="99"/>
    <w:qFormat/>
    <w:rsid w:val="00256885"/>
    <w:pPr>
      <w:snapToGrid w:val="0"/>
    </w:pPr>
    <w:rPr>
      <w:rFonts w:eastAsia="SimSun"/>
    </w:rPr>
  </w:style>
  <w:style w:type="character" w:customStyle="1" w:styleId="Charf2">
    <w:name w:val="미주 텍스트 Char"/>
    <w:basedOn w:val="a2"/>
    <w:link w:val="affd"/>
    <w:uiPriority w:val="99"/>
    <w:qFormat/>
    <w:rsid w:val="00256885"/>
    <w:rPr>
      <w:rFonts w:ascii="Times New Roman" w:eastAsia="SimSun" w:hAnsi="Times New Roman"/>
      <w:lang w:val="en-GB" w:eastAsia="en-US"/>
    </w:rPr>
  </w:style>
  <w:style w:type="character" w:styleId="affe">
    <w:name w:val="endnote reference"/>
    <w:qFormat/>
    <w:rsid w:val="00256885"/>
    <w:rPr>
      <w:vertAlign w:val="superscript"/>
    </w:rPr>
  </w:style>
  <w:style w:type="character" w:customStyle="1" w:styleId="btChar3">
    <w:name w:val="bt Char3"/>
    <w:aliases w:val="bt Car Char Char3"/>
    <w:qFormat/>
    <w:rsid w:val="00256885"/>
    <w:rPr>
      <w:lang w:val="en-GB" w:eastAsia="ja-JP" w:bidi="ar-SA"/>
    </w:rPr>
  </w:style>
  <w:style w:type="paragraph" w:styleId="afff">
    <w:name w:val="Title"/>
    <w:aliases w:val="Section Header"/>
    <w:basedOn w:val="a1"/>
    <w:next w:val="a1"/>
    <w:link w:val="Charf3"/>
    <w:qFormat/>
    <w:rsid w:val="0025688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qFormat/>
    <w:rsid w:val="0025688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56885"/>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25688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6885"/>
    <w:rPr>
      <w:rFonts w:ascii="Arial" w:hAnsi="Arial"/>
      <w:sz w:val="24"/>
      <w:lang w:val="en-GB"/>
    </w:rPr>
  </w:style>
  <w:style w:type="paragraph" w:customStyle="1" w:styleId="AutoCorrect">
    <w:name w:val="AutoCorrect"/>
    <w:uiPriority w:val="99"/>
    <w:qFormat/>
    <w:rsid w:val="00256885"/>
    <w:rPr>
      <w:rFonts w:ascii="Times New Roman" w:eastAsia="MS Mincho" w:hAnsi="Times New Roman"/>
      <w:sz w:val="24"/>
      <w:szCs w:val="24"/>
      <w:lang w:val="en-GB" w:eastAsia="ko-KR"/>
    </w:rPr>
  </w:style>
  <w:style w:type="paragraph" w:customStyle="1" w:styleId="-PAGE-">
    <w:name w:val="- PAGE -"/>
    <w:uiPriority w:val="99"/>
    <w:qFormat/>
    <w:rsid w:val="0025688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56885"/>
    <w:rPr>
      <w:rFonts w:ascii="Arial" w:eastAsia="바탕" w:hAnsi="Arial" w:cs="Times New Roman"/>
      <w:b/>
      <w:bCs/>
      <w:i/>
      <w:iCs/>
      <w:sz w:val="28"/>
      <w:szCs w:val="28"/>
      <w:lang w:val="en-GB" w:eastAsia="en-US" w:bidi="ar-SA"/>
    </w:rPr>
  </w:style>
  <w:style w:type="paragraph" w:customStyle="1" w:styleId="Createdby">
    <w:name w:val="Created by"/>
    <w:uiPriority w:val="99"/>
    <w:qFormat/>
    <w:rsid w:val="00256885"/>
    <w:rPr>
      <w:rFonts w:ascii="Times New Roman" w:eastAsia="MS Mincho" w:hAnsi="Times New Roman"/>
      <w:sz w:val="24"/>
      <w:szCs w:val="24"/>
      <w:lang w:val="en-GB" w:eastAsia="ko-KR"/>
    </w:rPr>
  </w:style>
  <w:style w:type="paragraph" w:customStyle="1" w:styleId="Createdon">
    <w:name w:val="Created on"/>
    <w:uiPriority w:val="99"/>
    <w:qFormat/>
    <w:rsid w:val="00256885"/>
    <w:rPr>
      <w:rFonts w:ascii="Times New Roman" w:eastAsia="MS Mincho" w:hAnsi="Times New Roman"/>
      <w:sz w:val="24"/>
      <w:szCs w:val="24"/>
      <w:lang w:val="en-GB" w:eastAsia="ko-KR"/>
    </w:rPr>
  </w:style>
  <w:style w:type="paragraph" w:customStyle="1" w:styleId="Lastprinted">
    <w:name w:val="Last printed"/>
    <w:uiPriority w:val="99"/>
    <w:qFormat/>
    <w:rsid w:val="00256885"/>
    <w:rPr>
      <w:rFonts w:ascii="Times New Roman" w:eastAsia="MS Mincho" w:hAnsi="Times New Roman"/>
      <w:sz w:val="24"/>
      <w:szCs w:val="24"/>
      <w:lang w:val="en-GB" w:eastAsia="ko-KR"/>
    </w:rPr>
  </w:style>
  <w:style w:type="paragraph" w:customStyle="1" w:styleId="Lastsavedby">
    <w:name w:val="Last saved by"/>
    <w:uiPriority w:val="99"/>
    <w:qFormat/>
    <w:rsid w:val="00256885"/>
    <w:rPr>
      <w:rFonts w:ascii="Times New Roman" w:eastAsia="MS Mincho" w:hAnsi="Times New Roman"/>
      <w:sz w:val="24"/>
      <w:szCs w:val="24"/>
      <w:lang w:val="en-GB" w:eastAsia="ko-KR"/>
    </w:rPr>
  </w:style>
  <w:style w:type="paragraph" w:customStyle="1" w:styleId="Filename">
    <w:name w:val="Filename"/>
    <w:uiPriority w:val="99"/>
    <w:qFormat/>
    <w:rsid w:val="00256885"/>
    <w:rPr>
      <w:rFonts w:ascii="Times New Roman" w:eastAsia="MS Mincho" w:hAnsi="Times New Roman"/>
      <w:sz w:val="24"/>
      <w:szCs w:val="24"/>
      <w:lang w:val="en-GB" w:eastAsia="ko-KR"/>
    </w:rPr>
  </w:style>
  <w:style w:type="paragraph" w:customStyle="1" w:styleId="Filenameandpath">
    <w:name w:val="Filename and path"/>
    <w:uiPriority w:val="99"/>
    <w:qFormat/>
    <w:rsid w:val="00256885"/>
    <w:rPr>
      <w:rFonts w:ascii="Times New Roman" w:eastAsia="MS Mincho" w:hAnsi="Times New Roman"/>
      <w:sz w:val="24"/>
      <w:szCs w:val="24"/>
      <w:lang w:val="en-GB" w:eastAsia="ko-KR"/>
    </w:rPr>
  </w:style>
  <w:style w:type="paragraph" w:customStyle="1" w:styleId="AuthorPageDate">
    <w:name w:val="Author  Page #  Date"/>
    <w:uiPriority w:val="99"/>
    <w:qFormat/>
    <w:rsid w:val="0025688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6885"/>
    <w:rPr>
      <w:rFonts w:ascii="Times New Roman" w:eastAsia="MS Mincho" w:hAnsi="Times New Roman"/>
      <w:sz w:val="24"/>
      <w:szCs w:val="24"/>
      <w:lang w:val="en-GB" w:eastAsia="ko-KR"/>
    </w:rPr>
  </w:style>
  <w:style w:type="paragraph" w:customStyle="1" w:styleId="INDENT1">
    <w:name w:val="INDENT1"/>
    <w:basedOn w:val="a1"/>
    <w:uiPriority w:val="99"/>
    <w:qFormat/>
    <w:rsid w:val="0025688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25688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25688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2568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256885"/>
    <w:rPr>
      <w:b/>
      <w:bCs/>
    </w:rPr>
  </w:style>
  <w:style w:type="paragraph" w:customStyle="1" w:styleId="enumlev2">
    <w:name w:val="enumlev2"/>
    <w:basedOn w:val="a1"/>
    <w:uiPriority w:val="99"/>
    <w:qFormat/>
    <w:rsid w:val="002568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25688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25688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5688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6885"/>
    <w:rPr>
      <w:rFonts w:ascii="Times New Roman" w:eastAsia="SimSun" w:hAnsi="Times New Roman"/>
      <w:sz w:val="24"/>
      <w:szCs w:val="24"/>
      <w:lang w:val="en-GB" w:eastAsia="ko-KR"/>
    </w:rPr>
  </w:style>
  <w:style w:type="paragraph" w:customStyle="1" w:styleId="ATC">
    <w:name w:val="ATC"/>
    <w:basedOn w:val="a1"/>
    <w:uiPriority w:val="99"/>
    <w:qFormat/>
    <w:rsid w:val="00256885"/>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25688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256885"/>
    <w:pPr>
      <w:tabs>
        <w:tab w:val="center" w:pos="4820"/>
        <w:tab w:val="right" w:pos="9640"/>
      </w:tabs>
    </w:pPr>
    <w:rPr>
      <w:rFonts w:eastAsia="SimSun"/>
      <w:lang w:eastAsia="ja-JP"/>
    </w:rPr>
  </w:style>
  <w:style w:type="paragraph" w:customStyle="1" w:styleId="Separation">
    <w:name w:val="Separation"/>
    <w:basedOn w:val="10"/>
    <w:next w:val="a1"/>
    <w:uiPriority w:val="99"/>
    <w:qFormat/>
    <w:rsid w:val="00256885"/>
    <w:pPr>
      <w:pBdr>
        <w:top w:val="none" w:sz="0" w:space="0" w:color="auto"/>
      </w:pBdr>
    </w:pPr>
    <w:rPr>
      <w:rFonts w:eastAsia="MS Mincho"/>
      <w:b/>
      <w:color w:val="0000FF"/>
      <w:szCs w:val="36"/>
      <w:lang w:eastAsia="ja-JP"/>
    </w:rPr>
  </w:style>
  <w:style w:type="paragraph" w:customStyle="1" w:styleId="TaOC">
    <w:name w:val="TaOC"/>
    <w:basedOn w:val="TAC"/>
    <w:qFormat/>
    <w:rsid w:val="0025688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56885"/>
    <w:rPr>
      <w:rFonts w:ascii="Arial" w:hAnsi="Arial"/>
      <w:lang w:val="en-GB" w:eastAsia="en-US" w:bidi="ar-SA"/>
    </w:rPr>
  </w:style>
  <w:style w:type="table" w:customStyle="1" w:styleId="Tabellengitternetz1">
    <w:name w:val="Tabellengitternetz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56885"/>
    <w:pPr>
      <w:tabs>
        <w:tab w:val="num" w:pos="928"/>
      </w:tabs>
      <w:ind w:left="928" w:hanging="360"/>
    </w:pPr>
    <w:rPr>
      <w:rFonts w:eastAsia="바탕"/>
    </w:rPr>
  </w:style>
  <w:style w:type="table" w:customStyle="1" w:styleId="TableGrid2">
    <w:name w:val="Table Grid2"/>
    <w:basedOn w:val="a3"/>
    <w:next w:val="aff4"/>
    <w:qFormat/>
    <w:rsid w:val="0025688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688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6885"/>
    <w:pPr>
      <w:keepNext w:val="0"/>
      <w:keepLines w:val="0"/>
      <w:spacing w:before="240"/>
      <w:ind w:left="0" w:firstLine="0"/>
    </w:pPr>
    <w:rPr>
      <w:rFonts w:eastAsia="MS Mincho"/>
      <w:bCs/>
    </w:rPr>
  </w:style>
  <w:style w:type="table" w:customStyle="1" w:styleId="TableGrid3">
    <w:name w:val="Table Grid3"/>
    <w:basedOn w:val="a3"/>
    <w:next w:val="aff4"/>
    <w:qFormat/>
    <w:rsid w:val="002568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256885"/>
    <w:rPr>
      <w:rFonts w:ascii="Tahoma" w:eastAsia="MS Mincho" w:hAnsi="Tahoma" w:cs="Tahoma"/>
      <w:sz w:val="16"/>
      <w:szCs w:val="16"/>
    </w:rPr>
  </w:style>
  <w:style w:type="paragraph" w:customStyle="1" w:styleId="JK-text-simpledoc">
    <w:name w:val="JK - text - simple doc"/>
    <w:basedOn w:val="affa"/>
    <w:autoRedefine/>
    <w:uiPriority w:val="99"/>
    <w:qFormat/>
    <w:rsid w:val="002568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256885"/>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256885"/>
    <w:rPr>
      <w:rFonts w:ascii="Tahoma" w:eastAsia="MS Mincho" w:hAnsi="Tahoma" w:cs="Tahoma"/>
      <w:sz w:val="16"/>
      <w:szCs w:val="16"/>
    </w:rPr>
  </w:style>
  <w:style w:type="paragraph" w:customStyle="1" w:styleId="ZchnZchn">
    <w:name w:val="Zchn Zchn"/>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56885"/>
    <w:rPr>
      <w:rFonts w:ascii="Arial" w:hAnsi="Arial"/>
      <w:b/>
      <w:noProof/>
      <w:sz w:val="18"/>
      <w:lang w:val="en-GB" w:eastAsia="en-US" w:bidi="ar-SA"/>
    </w:rPr>
  </w:style>
  <w:style w:type="paragraph" w:customStyle="1" w:styleId="2b">
    <w:name w:val="吹き出し2"/>
    <w:basedOn w:val="a1"/>
    <w:uiPriority w:val="99"/>
    <w:semiHidden/>
    <w:qFormat/>
    <w:rsid w:val="00256885"/>
    <w:rPr>
      <w:rFonts w:ascii="Tahoma" w:eastAsia="MS Mincho" w:hAnsi="Tahoma" w:cs="Tahoma"/>
      <w:sz w:val="16"/>
      <w:szCs w:val="16"/>
    </w:rPr>
  </w:style>
  <w:style w:type="paragraph" w:customStyle="1" w:styleId="Note">
    <w:name w:val="Note"/>
    <w:basedOn w:val="B10"/>
    <w:uiPriority w:val="99"/>
    <w:qFormat/>
    <w:rsid w:val="0025688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25688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568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25688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2568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25688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688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6885"/>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68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25688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25688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25688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6885"/>
    <w:rPr>
      <w:rFonts w:ascii="Arial" w:hAnsi="Arial"/>
      <w:sz w:val="36"/>
      <w:lang w:val="en-GB" w:eastAsia="en-US" w:bidi="ar-SA"/>
    </w:rPr>
  </w:style>
  <w:style w:type="paragraph" w:customStyle="1" w:styleId="TableTitle">
    <w:name w:val="TableTitle"/>
    <w:basedOn w:val="28"/>
    <w:next w:val="28"/>
    <w:uiPriority w:val="99"/>
    <w:qFormat/>
    <w:rsid w:val="00256885"/>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2568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25688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2568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25688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6885"/>
    <w:rPr>
      <w:rFonts w:ascii="Arial" w:hAnsi="Arial"/>
      <w:sz w:val="28"/>
      <w:lang w:val="en-GB" w:eastAsia="en-US" w:bidi="ar-SA"/>
    </w:rPr>
  </w:style>
  <w:style w:type="paragraph" w:customStyle="1" w:styleId="Heading3Underrubrik2H3">
    <w:name w:val="Heading 3.Underrubrik2.H3"/>
    <w:basedOn w:val="Heading2Head2A2"/>
    <w:next w:val="a1"/>
    <w:qFormat/>
    <w:rsid w:val="00256885"/>
    <w:pPr>
      <w:spacing w:before="120"/>
      <w:outlineLvl w:val="2"/>
    </w:pPr>
    <w:rPr>
      <w:sz w:val="28"/>
    </w:rPr>
  </w:style>
  <w:style w:type="paragraph" w:customStyle="1" w:styleId="Heading2Head2A2">
    <w:name w:val="Heading 2.Head2A.2"/>
    <w:basedOn w:val="10"/>
    <w:next w:val="a1"/>
    <w:uiPriority w:val="99"/>
    <w:qFormat/>
    <w:rsid w:val="0025688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25688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2568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2568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6885"/>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256885"/>
    <w:pPr>
      <w:widowControl w:val="0"/>
      <w:spacing w:after="120"/>
      <w:ind w:left="283" w:hanging="283"/>
    </w:pPr>
    <w:rPr>
      <w:lang w:eastAsia="de-DE"/>
    </w:rPr>
  </w:style>
  <w:style w:type="paragraph" w:customStyle="1" w:styleId="11BodyText">
    <w:name w:val="11 BodyText"/>
    <w:basedOn w:val="a1"/>
    <w:link w:val="11BodyTextChar"/>
    <w:qFormat/>
    <w:rsid w:val="00256885"/>
    <w:pPr>
      <w:spacing w:after="220"/>
      <w:ind w:left="1298"/>
    </w:pPr>
    <w:rPr>
      <w:rFonts w:ascii="Arial" w:eastAsia="SimSun" w:hAnsi="Arial"/>
      <w:lang w:val="en-US" w:eastAsia="en-GB"/>
    </w:rPr>
  </w:style>
  <w:style w:type="numbering" w:customStyle="1" w:styleId="18">
    <w:name w:val="无列表1"/>
    <w:next w:val="a4"/>
    <w:semiHidden/>
    <w:rsid w:val="00256885"/>
  </w:style>
  <w:style w:type="paragraph" w:customStyle="1" w:styleId="berschrift2Head2A2">
    <w:name w:val="Überschrift 2.Head2A.2"/>
    <w:basedOn w:val="10"/>
    <w:next w:val="a1"/>
    <w:uiPriority w:val="99"/>
    <w:qFormat/>
    <w:rsid w:val="0025688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25688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25688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25688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6885"/>
    <w:rPr>
      <w:rFonts w:eastAsia="MS Mincho"/>
      <w:kern w:val="2"/>
    </w:rPr>
  </w:style>
  <w:style w:type="character" w:customStyle="1" w:styleId="StyleTACChar">
    <w:name w:val="Style TAC + Char"/>
    <w:link w:val="StyleTAC"/>
    <w:qFormat/>
    <w:rsid w:val="00256885"/>
    <w:rPr>
      <w:rFonts w:ascii="Arial" w:eastAsia="MS Mincho" w:hAnsi="Arial"/>
      <w:kern w:val="2"/>
      <w:sz w:val="18"/>
      <w:lang w:val="en-GB" w:eastAsia="en-US"/>
    </w:rPr>
  </w:style>
  <w:style w:type="character" w:customStyle="1" w:styleId="CharChar29">
    <w:name w:val="Char Char29"/>
    <w:qFormat/>
    <w:rsid w:val="00256885"/>
    <w:rPr>
      <w:rFonts w:ascii="Arial" w:hAnsi="Arial"/>
      <w:sz w:val="36"/>
      <w:lang w:val="en-GB" w:eastAsia="en-US" w:bidi="ar-SA"/>
    </w:rPr>
  </w:style>
  <w:style w:type="character" w:customStyle="1" w:styleId="CharChar28">
    <w:name w:val="Char Char28"/>
    <w:qFormat/>
    <w:rsid w:val="00256885"/>
    <w:rPr>
      <w:rFonts w:ascii="Arial" w:hAnsi="Arial"/>
      <w:sz w:val="32"/>
      <w:lang w:val="en-GB"/>
    </w:rPr>
  </w:style>
  <w:style w:type="paragraph" w:customStyle="1" w:styleId="berschrift3h3H3Underrubrik2">
    <w:name w:val="Überschrift 3.h3.H3.Underrubrik2"/>
    <w:basedOn w:val="2"/>
    <w:next w:val="a1"/>
    <w:uiPriority w:val="99"/>
    <w:qFormat/>
    <w:rsid w:val="0025688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68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256885"/>
    <w:rPr>
      <w:rFonts w:ascii="Arial" w:hAnsi="Arial"/>
      <w:sz w:val="22"/>
      <w:lang w:val="en-GB" w:eastAsia="en-GB" w:bidi="ar-SA"/>
    </w:rPr>
  </w:style>
  <w:style w:type="paragraph" w:customStyle="1" w:styleId="56">
    <w:name w:val="吹き出し5"/>
    <w:basedOn w:val="a1"/>
    <w:uiPriority w:val="99"/>
    <w:qFormat/>
    <w:rsid w:val="00256885"/>
    <w:rPr>
      <w:rFonts w:ascii="Tahoma" w:eastAsia="MS Mincho" w:hAnsi="Tahoma" w:cs="Tahoma"/>
      <w:sz w:val="16"/>
      <w:szCs w:val="16"/>
    </w:rPr>
  </w:style>
  <w:style w:type="paragraph" w:customStyle="1" w:styleId="Reference">
    <w:name w:val="Reference"/>
    <w:basedOn w:val="a1"/>
    <w:uiPriority w:val="99"/>
    <w:qFormat/>
    <w:rsid w:val="0025688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6885"/>
    <w:rPr>
      <w:rFonts w:ascii="Times New Roman" w:eastAsia="Times New Roman" w:hAnsi="Times New Roman"/>
      <w:lang w:val="en-GB" w:eastAsia="ja-JP"/>
    </w:rPr>
  </w:style>
  <w:style w:type="paragraph" w:customStyle="1" w:styleId="CharCharCharCharChar2">
    <w:name w:val="Char Char Char Char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25688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56885"/>
    <w:rPr>
      <w:lang w:val="en-GB" w:eastAsia="ja-JP" w:bidi="ar-SA"/>
    </w:rPr>
  </w:style>
  <w:style w:type="character" w:customStyle="1" w:styleId="CharChar42">
    <w:name w:val="Char Char42"/>
    <w:qFormat/>
    <w:rsid w:val="00256885"/>
    <w:rPr>
      <w:rFonts w:ascii="Courier New" w:hAnsi="Courier New" w:cs="Courier New" w:hint="default"/>
      <w:lang w:val="nb-NO" w:eastAsia="ja-JP" w:bidi="ar-SA"/>
    </w:rPr>
  </w:style>
  <w:style w:type="character" w:customStyle="1" w:styleId="CharChar72">
    <w:name w:val="Char Char72"/>
    <w:semiHidden/>
    <w:qFormat/>
    <w:rsid w:val="0025688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5688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256885"/>
    <w:rPr>
      <w:rFonts w:ascii="Times New Roman" w:hAnsi="Times New Roman" w:cs="Times New Roman" w:hint="default"/>
      <w:lang w:val="en-GB" w:eastAsia="en-US"/>
    </w:rPr>
  </w:style>
  <w:style w:type="character" w:customStyle="1" w:styleId="CharChar92">
    <w:name w:val="Char Char92"/>
    <w:semiHidden/>
    <w:qFormat/>
    <w:rsid w:val="00256885"/>
    <w:rPr>
      <w:rFonts w:ascii="Tahoma" w:hAnsi="Tahoma" w:cs="Tahoma" w:hint="default"/>
      <w:sz w:val="16"/>
      <w:szCs w:val="16"/>
      <w:lang w:val="en-GB" w:eastAsia="en-US"/>
    </w:rPr>
  </w:style>
  <w:style w:type="character" w:customStyle="1" w:styleId="CharChar82">
    <w:name w:val="Char Char82"/>
    <w:semiHidden/>
    <w:qFormat/>
    <w:rsid w:val="00256885"/>
    <w:rPr>
      <w:rFonts w:ascii="Times New Roman" w:hAnsi="Times New Roman" w:cs="Times New Roman" w:hint="default"/>
      <w:b/>
      <w:bCs/>
      <w:lang w:val="en-GB" w:eastAsia="en-US"/>
    </w:rPr>
  </w:style>
  <w:style w:type="character" w:customStyle="1" w:styleId="CharChar292">
    <w:name w:val="Char Char292"/>
    <w:qFormat/>
    <w:rsid w:val="00256885"/>
    <w:rPr>
      <w:rFonts w:ascii="Arial" w:hAnsi="Arial" w:cs="Arial" w:hint="default"/>
      <w:sz w:val="36"/>
      <w:lang w:val="en-GB" w:eastAsia="en-US" w:bidi="ar-SA"/>
    </w:rPr>
  </w:style>
  <w:style w:type="character" w:customStyle="1" w:styleId="CharChar282">
    <w:name w:val="Char Char282"/>
    <w:qFormat/>
    <w:rsid w:val="00256885"/>
    <w:rPr>
      <w:rFonts w:ascii="Arial" w:hAnsi="Arial" w:cs="Arial" w:hint="default"/>
      <w:sz w:val="32"/>
      <w:lang w:val="en-GB"/>
    </w:rPr>
  </w:style>
  <w:style w:type="character" w:customStyle="1" w:styleId="GuidanceChar">
    <w:name w:val="Guidance Char"/>
    <w:link w:val="Guidance"/>
    <w:qFormat/>
    <w:rsid w:val="00256885"/>
    <w:rPr>
      <w:rFonts w:ascii="Times New Roman" w:eastAsia="Times New Roman" w:hAnsi="Times New Roman"/>
      <w:i/>
      <w:color w:val="0000FF"/>
      <w:lang w:val="en-GB" w:eastAsia="en-GB"/>
    </w:rPr>
  </w:style>
  <w:style w:type="character" w:customStyle="1" w:styleId="msoins00">
    <w:name w:val="msoins0"/>
    <w:qFormat/>
    <w:rsid w:val="00256885"/>
  </w:style>
  <w:style w:type="paragraph" w:customStyle="1" w:styleId="CharChar24">
    <w:name w:val="Char Char24"/>
    <w:basedOn w:val="a1"/>
    <w:uiPriority w:val="99"/>
    <w:semiHidden/>
    <w:qFormat/>
    <w:rsid w:val="0025688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256885"/>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25688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256885"/>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uiPriority w:val="99"/>
    <w:qFormat/>
    <w:rsid w:val="00256885"/>
    <w:rPr>
      <w:rFonts w:ascii="Times New Roman" w:eastAsia="Yu Mincho" w:hAnsi="Times New Roman"/>
      <w:lang w:val="en-GB" w:eastAsia="en-US"/>
    </w:rPr>
  </w:style>
  <w:style w:type="paragraph" w:customStyle="1" w:styleId="MotorolaResponse1">
    <w:name w:val="Motorola Response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568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56885"/>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2568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568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568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5688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56885"/>
    <w:rPr>
      <w:rFonts w:ascii="Arial" w:eastAsia="Arial" w:hAnsi="Arial"/>
      <w:sz w:val="28"/>
      <w:lang w:val="en-GB" w:eastAsia="en-US"/>
    </w:rPr>
  </w:style>
  <w:style w:type="paragraph" w:customStyle="1" w:styleId="a">
    <w:name w:val="表格题注"/>
    <w:next w:val="a1"/>
    <w:uiPriority w:val="99"/>
    <w:qFormat/>
    <w:rsid w:val="0025688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256885"/>
    <w:pPr>
      <w:numPr>
        <w:numId w:val="12"/>
      </w:numPr>
      <w:jc w:val="center"/>
    </w:pPr>
    <w:rPr>
      <w:rFonts w:ascii="Times New Roman" w:eastAsia="Yu Mincho" w:hAnsi="Times New Roman"/>
      <w:b/>
      <w:lang w:val="en-GB" w:eastAsia="zh-CN"/>
    </w:rPr>
  </w:style>
  <w:style w:type="character" w:customStyle="1" w:styleId="textbodybold1">
    <w:name w:val="textbodybold1"/>
    <w:qFormat/>
    <w:rsid w:val="0025688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25688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56885"/>
    <w:rPr>
      <w:vanish w:val="0"/>
      <w:color w:val="FF0000"/>
      <w:lang w:eastAsia="en-US"/>
    </w:rPr>
  </w:style>
  <w:style w:type="character" w:customStyle="1" w:styleId="ZchnZchn52">
    <w:name w:val="Zchn Zchn52"/>
    <w:qFormat/>
    <w:rsid w:val="00256885"/>
    <w:rPr>
      <w:rFonts w:ascii="Courier New" w:eastAsia="바탕" w:hAnsi="Courier New"/>
      <w:lang w:val="nb-NO" w:eastAsia="en-US" w:bidi="ar-SA"/>
    </w:rPr>
  </w:style>
  <w:style w:type="character" w:customStyle="1" w:styleId="2Char1">
    <w:name w:val="목록 2 Char"/>
    <w:link w:val="25"/>
    <w:qFormat/>
    <w:rsid w:val="00256885"/>
    <w:rPr>
      <w:rFonts w:ascii="Times New Roman" w:hAnsi="Times New Roman"/>
      <w:lang w:val="en-GB" w:eastAsia="en-US"/>
    </w:rPr>
  </w:style>
  <w:style w:type="character" w:customStyle="1" w:styleId="3Char0">
    <w:name w:val="글머리 기호 3 Char"/>
    <w:link w:val="32"/>
    <w:qFormat/>
    <w:rsid w:val="00256885"/>
    <w:rPr>
      <w:rFonts w:ascii="Times New Roman" w:hAnsi="Times New Roman"/>
      <w:lang w:val="en-GB" w:eastAsia="en-US"/>
    </w:rPr>
  </w:style>
  <w:style w:type="character" w:customStyle="1" w:styleId="2Char0">
    <w:name w:val="글머리 기호 2 Char"/>
    <w:link w:val="24"/>
    <w:qFormat/>
    <w:rsid w:val="00256885"/>
    <w:rPr>
      <w:rFonts w:ascii="Times New Roman" w:hAnsi="Times New Roman"/>
      <w:lang w:val="en-GB" w:eastAsia="en-US"/>
    </w:rPr>
  </w:style>
  <w:style w:type="character" w:customStyle="1" w:styleId="1Char1">
    <w:name w:val="样式1 Char"/>
    <w:link w:val="1"/>
    <w:qFormat/>
    <w:rsid w:val="00256885"/>
    <w:rPr>
      <w:rFonts w:ascii="Arial" w:hAnsi="Arial"/>
      <w:sz w:val="18"/>
      <w:lang w:eastAsia="ja-JP"/>
    </w:rPr>
  </w:style>
  <w:style w:type="character" w:customStyle="1" w:styleId="superscript">
    <w:name w:val="superscript"/>
    <w:aliases w:val="+"/>
    <w:qFormat/>
    <w:rsid w:val="00256885"/>
    <w:rPr>
      <w:rFonts w:ascii="Bookman" w:hAnsi="Bookman"/>
      <w:position w:val="6"/>
      <w:sz w:val="18"/>
    </w:rPr>
  </w:style>
  <w:style w:type="character" w:customStyle="1" w:styleId="NOChar1">
    <w:name w:val="NO Char1"/>
    <w:qFormat/>
    <w:rsid w:val="00256885"/>
    <w:rPr>
      <w:rFonts w:eastAsia="MS Mincho"/>
      <w:lang w:val="en-GB" w:eastAsia="en-US" w:bidi="ar-SA"/>
    </w:rPr>
  </w:style>
  <w:style w:type="paragraph" w:customStyle="1" w:styleId="textintend1">
    <w:name w:val="text intend 1"/>
    <w:basedOn w:val="text"/>
    <w:qFormat/>
    <w:rsid w:val="0025688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256885"/>
    <w:pPr>
      <w:tabs>
        <w:tab w:val="left" w:pos="1134"/>
      </w:tabs>
      <w:spacing w:after="0"/>
    </w:pPr>
    <w:rPr>
      <w:rFonts w:eastAsia="MS Mincho"/>
    </w:rPr>
  </w:style>
  <w:style w:type="character" w:customStyle="1" w:styleId="BodyText2Char1">
    <w:name w:val="Body Text 2 Char1"/>
    <w:qFormat/>
    <w:rsid w:val="00256885"/>
    <w:rPr>
      <w:lang w:val="en-GB"/>
    </w:rPr>
  </w:style>
  <w:style w:type="character" w:customStyle="1" w:styleId="EndnoteTextChar1">
    <w:name w:val="Endnote Text Char1"/>
    <w:qFormat/>
    <w:rsid w:val="00256885"/>
    <w:rPr>
      <w:lang w:val="en-GB"/>
    </w:rPr>
  </w:style>
  <w:style w:type="character" w:customStyle="1" w:styleId="TitleChar1">
    <w:name w:val="Title Char1"/>
    <w:aliases w:val="Section Header Char1"/>
    <w:qFormat/>
    <w:rsid w:val="00256885"/>
    <w:rPr>
      <w:rFonts w:ascii="Cambria" w:eastAsia="Times New Roman" w:hAnsi="Cambria" w:cs="Times New Roman"/>
      <w:b/>
      <w:bCs/>
      <w:kern w:val="28"/>
      <w:sz w:val="32"/>
      <w:szCs w:val="32"/>
      <w:lang w:val="en-GB"/>
    </w:rPr>
  </w:style>
  <w:style w:type="paragraph" w:customStyle="1" w:styleId="textintend2">
    <w:name w:val="text intend 2"/>
    <w:basedOn w:val="text"/>
    <w:qFormat/>
    <w:rsid w:val="0025688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6885"/>
    <w:rPr>
      <w:lang w:val="en-GB"/>
    </w:rPr>
  </w:style>
  <w:style w:type="character" w:customStyle="1" w:styleId="BodyTextIndentChar1">
    <w:name w:val="Body Text Indent Char1"/>
    <w:qFormat/>
    <w:rsid w:val="00256885"/>
    <w:rPr>
      <w:lang w:val="en-GB"/>
    </w:rPr>
  </w:style>
  <w:style w:type="character" w:customStyle="1" w:styleId="BodyText3Char1">
    <w:name w:val="Body Text 3 Char1"/>
    <w:qFormat/>
    <w:rsid w:val="00256885"/>
    <w:rPr>
      <w:sz w:val="16"/>
      <w:szCs w:val="16"/>
      <w:lang w:val="en-GB"/>
    </w:rPr>
  </w:style>
  <w:style w:type="paragraph" w:customStyle="1" w:styleId="text">
    <w:name w:val="text"/>
    <w:basedOn w:val="a1"/>
    <w:uiPriority w:val="99"/>
    <w:qFormat/>
    <w:rsid w:val="00256885"/>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25688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5688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256885"/>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256885"/>
    <w:pPr>
      <w:spacing w:after="240"/>
      <w:jc w:val="both"/>
    </w:pPr>
    <w:rPr>
      <w:rFonts w:ascii="Helvetica" w:eastAsia="SimSun" w:hAnsi="Helvetica"/>
    </w:rPr>
  </w:style>
  <w:style w:type="paragraph" w:customStyle="1" w:styleId="List10">
    <w:name w:val="List1"/>
    <w:basedOn w:val="a1"/>
    <w:uiPriority w:val="99"/>
    <w:qFormat/>
    <w:rsid w:val="0025688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25688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256885"/>
    <w:pPr>
      <w:spacing w:before="120" w:after="0"/>
      <w:jc w:val="both"/>
    </w:pPr>
    <w:rPr>
      <w:rFonts w:eastAsia="SimSun"/>
      <w:lang w:val="en-US"/>
    </w:rPr>
  </w:style>
  <w:style w:type="paragraph" w:customStyle="1" w:styleId="centered">
    <w:name w:val="centered"/>
    <w:basedOn w:val="a1"/>
    <w:uiPriority w:val="99"/>
    <w:qFormat/>
    <w:rsid w:val="00256885"/>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25688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25688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56885"/>
    <w:rPr>
      <w:rFonts w:ascii="Times New Roman" w:eastAsia="바탕" w:hAnsi="Times New Roman"/>
      <w:lang w:val="en-GB" w:eastAsia="en-US"/>
    </w:rPr>
  </w:style>
  <w:style w:type="paragraph" w:customStyle="1" w:styleId="TOC911">
    <w:name w:val="TOC 911"/>
    <w:basedOn w:val="80"/>
    <w:uiPriority w:val="99"/>
    <w:qFormat/>
    <w:rsid w:val="0025688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256885"/>
  </w:style>
  <w:style w:type="paragraph" w:customStyle="1" w:styleId="81">
    <w:name w:val="表 (赤)  81"/>
    <w:basedOn w:val="a1"/>
    <w:uiPriority w:val="34"/>
    <w:qFormat/>
    <w:rsid w:val="0025688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256885"/>
    <w:pPr>
      <w:spacing w:before="100" w:beforeAutospacing="1" w:after="100" w:afterAutospacing="1"/>
    </w:pPr>
    <w:rPr>
      <w:rFonts w:eastAsia="SimSun"/>
      <w:sz w:val="24"/>
      <w:szCs w:val="24"/>
      <w:lang w:val="en-US" w:eastAsia="en-GB"/>
    </w:rPr>
  </w:style>
  <w:style w:type="table" w:styleId="2c">
    <w:name w:val="Table Classic 2"/>
    <w:basedOn w:val="a3"/>
    <w:qFormat/>
    <w:rsid w:val="0025688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256885"/>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256885"/>
    <w:pPr>
      <w:spacing w:after="240"/>
      <w:jc w:val="both"/>
    </w:pPr>
    <w:rPr>
      <w:rFonts w:ascii="Arial" w:eastAsia="SimSun" w:hAnsi="Arial"/>
      <w:szCs w:val="24"/>
    </w:rPr>
  </w:style>
  <w:style w:type="paragraph" w:customStyle="1" w:styleId="ECCFootnote">
    <w:name w:val="ECC Footnote"/>
    <w:basedOn w:val="a1"/>
    <w:autoRedefine/>
    <w:uiPriority w:val="99"/>
    <w:qFormat/>
    <w:rsid w:val="0025688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56885"/>
    <w:rPr>
      <w:rFonts w:ascii="Arial" w:eastAsia="SimSun" w:hAnsi="Arial"/>
      <w:szCs w:val="24"/>
      <w:lang w:val="en-GB" w:eastAsia="en-US"/>
    </w:rPr>
  </w:style>
  <w:style w:type="paragraph" w:customStyle="1" w:styleId="Text1">
    <w:name w:val="Text 1"/>
    <w:basedOn w:val="a1"/>
    <w:uiPriority w:val="99"/>
    <w:qFormat/>
    <w:rsid w:val="00256885"/>
    <w:pPr>
      <w:spacing w:after="240"/>
      <w:ind w:left="482"/>
      <w:jc w:val="both"/>
    </w:pPr>
    <w:rPr>
      <w:rFonts w:eastAsia="SimSun"/>
      <w:sz w:val="24"/>
      <w:lang w:eastAsia="fr-BE"/>
    </w:rPr>
  </w:style>
  <w:style w:type="paragraph" w:customStyle="1" w:styleId="NumPar4">
    <w:name w:val="NumPar 4"/>
    <w:basedOn w:val="40"/>
    <w:next w:val="a1"/>
    <w:uiPriority w:val="99"/>
    <w:qFormat/>
    <w:rsid w:val="0025688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56885"/>
  </w:style>
  <w:style w:type="paragraph" w:customStyle="1" w:styleId="cita">
    <w:name w:val="cita"/>
    <w:basedOn w:val="a1"/>
    <w:uiPriority w:val="99"/>
    <w:qFormat/>
    <w:rsid w:val="0025688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25688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25688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2568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2568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5688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25688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56885"/>
    <w:rPr>
      <w:vanish w:val="0"/>
      <w:webHidden w:val="0"/>
      <w:color w:val="000000"/>
      <w:specVanish w:val="0"/>
    </w:rPr>
  </w:style>
  <w:style w:type="paragraph" w:customStyle="1" w:styleId="Equation">
    <w:name w:val="Equation"/>
    <w:basedOn w:val="a1"/>
    <w:next w:val="a1"/>
    <w:link w:val="EquationChar"/>
    <w:qFormat/>
    <w:rsid w:val="0025688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56885"/>
    <w:rPr>
      <w:rFonts w:ascii="Times New Roman" w:eastAsia="SimSun" w:hAnsi="Times New Roman"/>
      <w:sz w:val="22"/>
      <w:szCs w:val="22"/>
      <w:lang w:val="en-GB" w:eastAsia="en-US"/>
    </w:rPr>
  </w:style>
  <w:style w:type="character" w:customStyle="1" w:styleId="apple-converted-space">
    <w:name w:val="apple-converted-space"/>
    <w:qFormat/>
    <w:rsid w:val="00256885"/>
  </w:style>
  <w:style w:type="character" w:customStyle="1" w:styleId="shorttext">
    <w:name w:val="short_text"/>
    <w:qFormat/>
    <w:rsid w:val="0025688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688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688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688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688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56885"/>
    <w:rPr>
      <w:rFonts w:ascii="Yu Gothic Light" w:eastAsia="Yu Gothic Light" w:hAnsi="Yu Gothic Light" w:cs="Times New Roman"/>
      <w:lang w:val="en-GB" w:eastAsia="en-US"/>
    </w:rPr>
  </w:style>
  <w:style w:type="paragraph" w:customStyle="1" w:styleId="msonormal0">
    <w:name w:val="msonormal"/>
    <w:basedOn w:val="a1"/>
    <w:uiPriority w:val="99"/>
    <w:qFormat/>
    <w:rsid w:val="0025688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688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688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6885"/>
    <w:rPr>
      <w:rFonts w:ascii="Times New Roman" w:eastAsia="Yu Mincho" w:hAnsi="Times New Roman"/>
      <w:lang w:val="en-GB" w:eastAsia="en-US"/>
    </w:rPr>
  </w:style>
  <w:style w:type="paragraph" w:customStyle="1" w:styleId="4a">
    <w:name w:val="吹き出し4"/>
    <w:basedOn w:val="a1"/>
    <w:uiPriority w:val="99"/>
    <w:qFormat/>
    <w:rsid w:val="00256885"/>
    <w:rPr>
      <w:rFonts w:ascii="Tahoma" w:eastAsia="MS Mincho" w:hAnsi="Tahoma" w:cs="Tahoma"/>
      <w:sz w:val="16"/>
      <w:szCs w:val="16"/>
    </w:rPr>
  </w:style>
  <w:style w:type="paragraph" w:customStyle="1" w:styleId="tac0">
    <w:name w:val="tac"/>
    <w:basedOn w:val="a1"/>
    <w:uiPriority w:val="99"/>
    <w:qFormat/>
    <w:rsid w:val="0025688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256885"/>
  </w:style>
  <w:style w:type="character" w:customStyle="1" w:styleId="UnresolvedMention11">
    <w:name w:val="Unresolved Mention11"/>
    <w:uiPriority w:val="99"/>
    <w:semiHidden/>
    <w:unhideWhenUsed/>
    <w:qFormat/>
    <w:rsid w:val="00256885"/>
    <w:rPr>
      <w:color w:val="808080"/>
      <w:shd w:val="clear" w:color="auto" w:fill="E6E6E6"/>
    </w:rPr>
  </w:style>
  <w:style w:type="table" w:customStyle="1" w:styleId="TableGrid4">
    <w:name w:val="Table Grid4"/>
    <w:basedOn w:val="a3"/>
    <w:next w:val="aff4"/>
    <w:qFormat/>
    <w:rsid w:val="0025688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25688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2568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56885"/>
  </w:style>
  <w:style w:type="table" w:customStyle="1" w:styleId="311">
    <w:name w:val="网格型31"/>
    <w:basedOn w:val="a3"/>
    <w:next w:val="aff4"/>
    <w:qFormat/>
    <w:rsid w:val="0025688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25688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56885"/>
  </w:style>
  <w:style w:type="table" w:customStyle="1" w:styleId="TableClassic21">
    <w:name w:val="Table Classic 21"/>
    <w:basedOn w:val="a3"/>
    <w:next w:val="2c"/>
    <w:qFormat/>
    <w:rsid w:val="0025688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2">
    <w:name w:val="Unresolved Mention"/>
    <w:uiPriority w:val="99"/>
    <w:semiHidden/>
    <w:unhideWhenUsed/>
    <w:rsid w:val="00256885"/>
    <w:rPr>
      <w:color w:val="808080"/>
      <w:shd w:val="clear" w:color="auto" w:fill="E6E6E6"/>
    </w:rPr>
  </w:style>
  <w:style w:type="paragraph" w:styleId="TOC">
    <w:name w:val="TOC Heading"/>
    <w:basedOn w:val="10"/>
    <w:next w:val="a1"/>
    <w:uiPriority w:val="39"/>
    <w:unhideWhenUsed/>
    <w:qFormat/>
    <w:rsid w:val="0025688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56885"/>
    <w:rPr>
      <w:lang w:val="en-GB" w:eastAsia="ja-JP" w:bidi="ar-SA"/>
    </w:rPr>
  </w:style>
  <w:style w:type="paragraph" w:customStyle="1" w:styleId="1Char10">
    <w:name w:val="(文字) (文字)1 Char (文字) (文字)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25688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56885"/>
    <w:rPr>
      <w:rFonts w:ascii="Courier New" w:hAnsi="Courier New"/>
      <w:lang w:val="nb-NO" w:eastAsia="ja-JP" w:bidi="ar-SA"/>
    </w:rPr>
  </w:style>
  <w:style w:type="paragraph" w:customStyle="1" w:styleId="CharCharCharCharCharChar1">
    <w:name w:val="Char Char Char Char Char Char1"/>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56885"/>
    <w:rPr>
      <w:rFonts w:ascii="Tahoma" w:hAnsi="Tahoma" w:cs="Tahoma"/>
      <w:shd w:val="clear" w:color="auto" w:fill="000080"/>
      <w:lang w:val="en-GB" w:eastAsia="en-US"/>
    </w:rPr>
  </w:style>
  <w:style w:type="character" w:customStyle="1" w:styleId="ZchnZchn51">
    <w:name w:val="Zchn Zchn51"/>
    <w:qFormat/>
    <w:rsid w:val="00256885"/>
    <w:rPr>
      <w:rFonts w:ascii="Courier New" w:eastAsia="바탕" w:hAnsi="Courier New"/>
      <w:lang w:val="nb-NO" w:eastAsia="en-US" w:bidi="ar-SA"/>
    </w:rPr>
  </w:style>
  <w:style w:type="character" w:customStyle="1" w:styleId="CharChar101">
    <w:name w:val="Char Char101"/>
    <w:semiHidden/>
    <w:qFormat/>
    <w:rsid w:val="00256885"/>
    <w:rPr>
      <w:rFonts w:ascii="Times New Roman" w:hAnsi="Times New Roman"/>
      <w:lang w:val="en-GB" w:eastAsia="en-US"/>
    </w:rPr>
  </w:style>
  <w:style w:type="character" w:customStyle="1" w:styleId="CharChar91">
    <w:name w:val="Char Char91"/>
    <w:qFormat/>
    <w:rsid w:val="00256885"/>
    <w:rPr>
      <w:rFonts w:ascii="Tahoma" w:hAnsi="Tahoma" w:cs="Tahoma"/>
      <w:sz w:val="16"/>
      <w:szCs w:val="16"/>
      <w:lang w:val="en-GB" w:eastAsia="en-US"/>
    </w:rPr>
  </w:style>
  <w:style w:type="character" w:customStyle="1" w:styleId="CharChar81">
    <w:name w:val="Char Char81"/>
    <w:semiHidden/>
    <w:qFormat/>
    <w:rsid w:val="00256885"/>
    <w:rPr>
      <w:rFonts w:ascii="Times New Roman" w:hAnsi="Times New Roman"/>
      <w:b/>
      <w:bCs/>
      <w:lang w:val="en-GB" w:eastAsia="en-US"/>
    </w:rPr>
  </w:style>
  <w:style w:type="paragraph" w:customStyle="1" w:styleId="2d">
    <w:name w:val="修订2"/>
    <w:hidden/>
    <w:uiPriority w:val="99"/>
    <w:semiHidden/>
    <w:qFormat/>
    <w:rsid w:val="00256885"/>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568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6885"/>
    <w:rPr>
      <w:rFonts w:ascii="Arial" w:hAnsi="Arial"/>
      <w:sz w:val="36"/>
      <w:lang w:val="en-GB" w:eastAsia="en-US" w:bidi="ar-SA"/>
    </w:rPr>
  </w:style>
  <w:style w:type="character" w:customStyle="1" w:styleId="CharChar281">
    <w:name w:val="Char Char281"/>
    <w:qFormat/>
    <w:rsid w:val="00256885"/>
    <w:rPr>
      <w:rFonts w:ascii="Arial" w:hAnsi="Arial"/>
      <w:sz w:val="32"/>
      <w:lang w:val="en-GB"/>
    </w:rPr>
  </w:style>
  <w:style w:type="paragraph" w:customStyle="1" w:styleId="CharChar241">
    <w:name w:val="Char Char241"/>
    <w:basedOn w:val="a1"/>
    <w:uiPriority w:val="99"/>
    <w:semiHidden/>
    <w:qFormat/>
    <w:rsid w:val="0025688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25688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256885"/>
  </w:style>
  <w:style w:type="numbering" w:customStyle="1" w:styleId="NoList3">
    <w:name w:val="No List3"/>
    <w:next w:val="a4"/>
    <w:semiHidden/>
    <w:unhideWhenUsed/>
    <w:rsid w:val="0025688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56885"/>
    <w:rPr>
      <w:rFonts w:ascii="Arial" w:hAnsi="Arial"/>
      <w:sz w:val="32"/>
      <w:lang w:val="en-GB" w:eastAsia="en-US" w:bidi="ar-SA"/>
    </w:rPr>
  </w:style>
  <w:style w:type="numbering" w:customStyle="1" w:styleId="NoList11">
    <w:name w:val="No List11"/>
    <w:next w:val="a4"/>
    <w:semiHidden/>
    <w:unhideWhenUsed/>
    <w:rsid w:val="00256885"/>
  </w:style>
  <w:style w:type="numbering" w:customStyle="1" w:styleId="NoList4">
    <w:name w:val="No List4"/>
    <w:next w:val="a4"/>
    <w:semiHidden/>
    <w:unhideWhenUsed/>
    <w:rsid w:val="00256885"/>
  </w:style>
  <w:style w:type="numbering" w:customStyle="1" w:styleId="NoList5">
    <w:name w:val="No List5"/>
    <w:next w:val="a4"/>
    <w:semiHidden/>
    <w:unhideWhenUsed/>
    <w:rsid w:val="00256885"/>
  </w:style>
  <w:style w:type="numbering" w:customStyle="1" w:styleId="NoList111">
    <w:name w:val="No List111"/>
    <w:next w:val="a4"/>
    <w:semiHidden/>
    <w:unhideWhenUsed/>
    <w:rsid w:val="00256885"/>
  </w:style>
  <w:style w:type="numbering" w:customStyle="1" w:styleId="NoList21">
    <w:name w:val="No List21"/>
    <w:next w:val="a4"/>
    <w:semiHidden/>
    <w:unhideWhenUsed/>
    <w:rsid w:val="00256885"/>
  </w:style>
  <w:style w:type="numbering" w:customStyle="1" w:styleId="NoList31">
    <w:name w:val="No List31"/>
    <w:next w:val="a4"/>
    <w:semiHidden/>
    <w:unhideWhenUsed/>
    <w:rsid w:val="00256885"/>
  </w:style>
  <w:style w:type="numbering" w:customStyle="1" w:styleId="NoList41">
    <w:name w:val="No List41"/>
    <w:next w:val="a4"/>
    <w:semiHidden/>
    <w:unhideWhenUsed/>
    <w:rsid w:val="00256885"/>
  </w:style>
  <w:style w:type="numbering" w:customStyle="1" w:styleId="NoList6">
    <w:name w:val="No List6"/>
    <w:next w:val="a4"/>
    <w:semiHidden/>
    <w:unhideWhenUsed/>
    <w:rsid w:val="00256885"/>
  </w:style>
  <w:style w:type="character" w:styleId="afff3">
    <w:name w:val="Emphasis"/>
    <w:qFormat/>
    <w:rsid w:val="00256885"/>
    <w:rPr>
      <w:i/>
      <w:iCs/>
    </w:rPr>
  </w:style>
  <w:style w:type="numbering" w:customStyle="1" w:styleId="NoList7">
    <w:name w:val="No List7"/>
    <w:next w:val="a4"/>
    <w:semiHidden/>
    <w:unhideWhenUsed/>
    <w:rsid w:val="00256885"/>
  </w:style>
  <w:style w:type="table" w:customStyle="1" w:styleId="TableGrid12">
    <w:name w:val="Table Grid12"/>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256885"/>
  </w:style>
  <w:style w:type="table" w:customStyle="1" w:styleId="TableGrid111">
    <w:name w:val="Table Grid111"/>
    <w:basedOn w:val="a3"/>
    <w:next w:val="aff4"/>
    <w:qFormat/>
    <w:rsid w:val="002568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56885"/>
    <w:rPr>
      <w:color w:val="808080"/>
      <w:shd w:val="clear" w:color="auto" w:fill="E6E6E6"/>
    </w:rPr>
  </w:style>
  <w:style w:type="numbering" w:customStyle="1" w:styleId="NoList22">
    <w:name w:val="No List22"/>
    <w:next w:val="a4"/>
    <w:semiHidden/>
    <w:unhideWhenUsed/>
    <w:rsid w:val="00256885"/>
  </w:style>
  <w:style w:type="numbering" w:customStyle="1" w:styleId="NoList32">
    <w:name w:val="No List32"/>
    <w:next w:val="a4"/>
    <w:uiPriority w:val="99"/>
    <w:semiHidden/>
    <w:unhideWhenUsed/>
    <w:rsid w:val="00256885"/>
  </w:style>
  <w:style w:type="character" w:customStyle="1" w:styleId="FooterChar1">
    <w:name w:val="Footer Char1"/>
    <w:aliases w:val="footer odd Char1,footer Char1,fo Char1,pie de página Char1,页脚 Char1"/>
    <w:rsid w:val="00256885"/>
    <w:rPr>
      <w:rFonts w:ascii="Times New Roman" w:hAnsi="Times New Roman"/>
      <w:lang w:val="en-GB"/>
    </w:rPr>
  </w:style>
  <w:style w:type="paragraph" w:customStyle="1" w:styleId="CharChar5">
    <w:name w:val="Char Char5"/>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56885"/>
    <w:rPr>
      <w:rFonts w:ascii="Times New Roman" w:hAnsi="Times New Roman"/>
      <w:color w:val="FF0000"/>
      <w:lang w:val="en-GB" w:eastAsia="en-US"/>
    </w:rPr>
  </w:style>
  <w:style w:type="character" w:customStyle="1" w:styleId="B2Car">
    <w:name w:val="B2 Car"/>
    <w:rsid w:val="00256885"/>
    <w:rPr>
      <w:lang w:val="en-GB" w:eastAsia="en-US"/>
    </w:rPr>
  </w:style>
  <w:style w:type="character" w:customStyle="1" w:styleId="Heading6Char3">
    <w:name w:val="Heading 6 Char3"/>
    <w:aliases w:val="T1 Char10,Header 6 Char1"/>
    <w:rsid w:val="00256885"/>
    <w:rPr>
      <w:rFonts w:ascii="Arial" w:hAnsi="Arial"/>
      <w:lang w:val="en-GB"/>
    </w:rPr>
  </w:style>
  <w:style w:type="character" w:customStyle="1" w:styleId="TF0">
    <w:name w:val="TF字符"/>
    <w:aliases w:val="left字符"/>
    <w:rsid w:val="00256885"/>
    <w:rPr>
      <w:rFonts w:ascii="Arial" w:hAnsi="Arial"/>
      <w:b/>
      <w:lang w:val="en-GB" w:eastAsia="en-US"/>
    </w:rPr>
  </w:style>
  <w:style w:type="character" w:customStyle="1" w:styleId="1-11">
    <w:name w:val="网格表 1 浅色 - 着色 11"/>
    <w:uiPriority w:val="31"/>
    <w:qFormat/>
    <w:rsid w:val="00256885"/>
    <w:rPr>
      <w:smallCaps/>
      <w:color w:val="5A5A5A"/>
    </w:rPr>
  </w:style>
  <w:style w:type="character" w:customStyle="1" w:styleId="CharChar110">
    <w:name w:val="Char Char110"/>
    <w:rsid w:val="00256885"/>
    <w:rPr>
      <w:lang w:val="en-GB" w:eastAsia="ja-JP" w:bidi="ar-SA"/>
    </w:rPr>
  </w:style>
  <w:style w:type="paragraph" w:customStyle="1" w:styleId="CharChar2CharChar3">
    <w:name w:val="Char Char2 Char Char3"/>
    <w:basedOn w:val="a1"/>
    <w:uiPriority w:val="99"/>
    <w:qFormat/>
    <w:rsid w:val="002568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harChar43">
    <w:name w:val="Char Char43"/>
    <w:rsid w:val="00256885"/>
    <w:rPr>
      <w:rFonts w:ascii="Courier New" w:hAnsi="Courier New"/>
      <w:lang w:val="nb-NO" w:eastAsia="ja-JP" w:bidi="ar-SA"/>
    </w:rPr>
  </w:style>
  <w:style w:type="paragraph" w:customStyle="1" w:styleId="-310">
    <w:name w:val="彩色底纹 - 着色 31"/>
    <w:basedOn w:val="a1"/>
    <w:uiPriority w:val="34"/>
    <w:qFormat/>
    <w:rsid w:val="0025688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56885"/>
    <w:rPr>
      <w:rFonts w:ascii="Arial" w:eastAsia="MS Mincho" w:hAnsi="Arial"/>
      <w:sz w:val="22"/>
      <w:lang w:val="en-GB" w:eastAsia="en-US" w:bidi="ar-SA"/>
    </w:rPr>
  </w:style>
  <w:style w:type="character" w:customStyle="1" w:styleId="CharChar73">
    <w:name w:val="Char Char73"/>
    <w:rsid w:val="00256885"/>
    <w:rPr>
      <w:rFonts w:ascii="Tahoma" w:hAnsi="Tahoma" w:cs="Tahoma"/>
      <w:shd w:val="clear" w:color="auto" w:fill="000080"/>
      <w:lang w:val="en-GB" w:eastAsia="en-US"/>
    </w:rPr>
  </w:style>
  <w:style w:type="character" w:customStyle="1" w:styleId="ZchnZchn53">
    <w:name w:val="Zchn Zchn53"/>
    <w:rsid w:val="00256885"/>
    <w:rPr>
      <w:rFonts w:ascii="Courier New" w:eastAsia="바탕" w:hAnsi="Courier New"/>
      <w:lang w:val="nb-NO" w:eastAsia="en-US" w:bidi="ar-SA"/>
    </w:rPr>
  </w:style>
  <w:style w:type="character" w:customStyle="1" w:styleId="CharChar93">
    <w:name w:val="Char Char93"/>
    <w:rsid w:val="00256885"/>
    <w:rPr>
      <w:rFonts w:ascii="Tahoma" w:hAnsi="Tahoma" w:cs="Tahoma"/>
      <w:sz w:val="16"/>
      <w:szCs w:val="16"/>
      <w:lang w:val="en-GB" w:eastAsia="en-US"/>
    </w:rPr>
  </w:style>
  <w:style w:type="character" w:customStyle="1" w:styleId="Char21">
    <w:name w:val="日期 Char2"/>
    <w:rsid w:val="00256885"/>
    <w:rPr>
      <w:lang w:val="en-GB" w:eastAsia="x-none"/>
    </w:rPr>
  </w:style>
  <w:style w:type="paragraph" w:customStyle="1" w:styleId="p20">
    <w:name w:val="p20"/>
    <w:basedOn w:val="a1"/>
    <w:uiPriority w:val="99"/>
    <w:qFormat/>
    <w:rsid w:val="0025688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uiPriority w:val="99"/>
    <w:qFormat/>
    <w:rsid w:val="002568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256885"/>
    <w:rPr>
      <w:rFonts w:ascii="Arial" w:hAnsi="Arial"/>
      <w:sz w:val="36"/>
      <w:lang w:val="en-GB" w:eastAsia="en-US" w:bidi="ar-SA"/>
    </w:rPr>
  </w:style>
  <w:style w:type="character" w:customStyle="1" w:styleId="CharChar283">
    <w:name w:val="Char Char283"/>
    <w:rsid w:val="00256885"/>
    <w:rPr>
      <w:rFonts w:ascii="Arial" w:hAnsi="Arial"/>
      <w:sz w:val="32"/>
      <w:lang w:val="en-GB"/>
    </w:rPr>
  </w:style>
  <w:style w:type="paragraph" w:customStyle="1" w:styleId="CharChar242">
    <w:name w:val="Char Char242"/>
    <w:basedOn w:val="a1"/>
    <w:uiPriority w:val="99"/>
    <w:semiHidden/>
    <w:qFormat/>
    <w:rsid w:val="002568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21">
    <w:name w:val="浅色网格 - 着色 21"/>
    <w:uiPriority w:val="99"/>
    <w:unhideWhenUsed/>
    <w:rsid w:val="00256885"/>
    <w:rPr>
      <w:color w:val="808080"/>
    </w:rPr>
  </w:style>
  <w:style w:type="paragraph" w:customStyle="1" w:styleId="Char22">
    <w:name w:val="(文字) (文字)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568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Norma">
    <w:name w:val="Norma"/>
    <w:basedOn w:val="10"/>
    <w:uiPriority w:val="99"/>
    <w:qFormat/>
    <w:rsid w:val="0025688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56885"/>
    <w:rPr>
      <w:rFonts w:ascii="Times New Roman" w:eastAsia="SimSun" w:hAnsi="Times New Roman"/>
      <w:lang w:val="en-GB" w:eastAsia="en-US"/>
    </w:rPr>
  </w:style>
  <w:style w:type="paragraph" w:customStyle="1" w:styleId="1-21">
    <w:name w:val="中等深浅网格 1 - 着色 21"/>
    <w:basedOn w:val="a1"/>
    <w:uiPriority w:val="34"/>
    <w:qFormat/>
    <w:rsid w:val="0025688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56885"/>
    <w:rPr>
      <w:color w:val="808080"/>
    </w:rPr>
  </w:style>
  <w:style w:type="character" w:styleId="HTML">
    <w:name w:val="HTML Acronym"/>
    <w:uiPriority w:val="99"/>
    <w:unhideWhenUsed/>
    <w:rsid w:val="00256885"/>
  </w:style>
  <w:style w:type="character" w:customStyle="1" w:styleId="UnresolvedMention3">
    <w:name w:val="Unresolved Mention3"/>
    <w:uiPriority w:val="99"/>
    <w:semiHidden/>
    <w:unhideWhenUsed/>
    <w:rsid w:val="00256885"/>
    <w:rPr>
      <w:color w:val="808080"/>
      <w:shd w:val="clear" w:color="auto" w:fill="E6E6E6"/>
    </w:rPr>
  </w:style>
  <w:style w:type="character" w:customStyle="1" w:styleId="afff5">
    <w:name w:val="未处理的提及"/>
    <w:uiPriority w:val="52"/>
    <w:rsid w:val="00256885"/>
    <w:rPr>
      <w:color w:val="808080"/>
      <w:shd w:val="clear" w:color="auto" w:fill="E6E6E6"/>
    </w:rPr>
  </w:style>
  <w:style w:type="paragraph" w:customStyle="1" w:styleId="430">
    <w:name w:val="(文字) (文字)4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56885"/>
    <w:rPr>
      <w:rFonts w:ascii="Times New Roman" w:hAnsi="Times New Roman"/>
      <w:lang w:val="en-GB" w:eastAsia="en-US"/>
    </w:rPr>
  </w:style>
  <w:style w:type="character" w:customStyle="1" w:styleId="CharChar83">
    <w:name w:val="Char Char83"/>
    <w:semiHidden/>
    <w:rsid w:val="0025688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0"/>
    <w:uiPriority w:val="99"/>
    <w:qFormat/>
    <w:rsid w:val="002568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256885"/>
    <w:rPr>
      <w:rFonts w:ascii="Arial" w:hAnsi="Arial"/>
      <w:b/>
      <w:sz w:val="22"/>
      <w:lang w:eastAsia="en-US"/>
    </w:rPr>
  </w:style>
  <w:style w:type="paragraph" w:customStyle="1" w:styleId="B6">
    <w:name w:val="B6"/>
    <w:basedOn w:val="B5"/>
    <w:link w:val="B6Char"/>
    <w:qFormat/>
    <w:rsid w:val="0025688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56885"/>
    <w:rPr>
      <w:rFonts w:ascii="Times New Roman" w:eastAsia="SimSun" w:hAnsi="Times New Roman"/>
      <w:lang w:val="en-GB" w:eastAsia="x-none"/>
    </w:rPr>
  </w:style>
  <w:style w:type="paragraph" w:customStyle="1" w:styleId="CarCar1CharCharCarCar">
    <w:name w:val="Car Car1 Char Char Car Car"/>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1"/>
    <w:next w:val="a1"/>
    <w:link w:val="Charf5"/>
    <w:uiPriority w:val="99"/>
    <w:qFormat/>
    <w:rsid w:val="00256885"/>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6"/>
    <w:uiPriority w:val="99"/>
    <w:qFormat/>
    <w:rsid w:val="00256885"/>
    <w:rPr>
      <w:rFonts w:ascii="Times New Roman" w:eastAsia="MS Mincho" w:hAnsi="Times New Roman"/>
      <w:lang w:val="x-none" w:eastAsia="en-GB"/>
    </w:rPr>
  </w:style>
  <w:style w:type="character" w:customStyle="1" w:styleId="B2Char1">
    <w:name w:val="B2 Char1"/>
    <w:rsid w:val="00256885"/>
    <w:rPr>
      <w:rFonts w:ascii="Times New Roman" w:hAnsi="Times New Roman"/>
      <w:lang w:val="en-GB" w:eastAsia="en-US"/>
    </w:rPr>
  </w:style>
  <w:style w:type="character" w:customStyle="1" w:styleId="CharChar17">
    <w:name w:val="Char Char17"/>
    <w:semiHidden/>
    <w:rsid w:val="00256885"/>
    <w:rPr>
      <w:rFonts w:ascii="Tahoma" w:hAnsi="Tahoma" w:cs="Tahoma"/>
      <w:shd w:val="clear" w:color="auto" w:fill="000080"/>
      <w:lang w:val="en-GB" w:eastAsia="en-US"/>
    </w:rPr>
  </w:style>
  <w:style w:type="character" w:customStyle="1" w:styleId="CharChar19">
    <w:name w:val="Char Char19"/>
    <w:semiHidden/>
    <w:rsid w:val="00256885"/>
    <w:rPr>
      <w:rFonts w:ascii="Times New Roman" w:hAnsi="Times New Roman"/>
      <w:lang w:val="en-GB"/>
    </w:rPr>
  </w:style>
  <w:style w:type="character" w:customStyle="1" w:styleId="CharChar20">
    <w:name w:val="Char Char20"/>
    <w:semiHidden/>
    <w:rsid w:val="00256885"/>
    <w:rPr>
      <w:rFonts w:ascii="Tahoma" w:hAnsi="Tahoma" w:cs="Tahoma"/>
      <w:sz w:val="16"/>
      <w:szCs w:val="16"/>
      <w:lang w:val="en-GB" w:eastAsia="en-US"/>
    </w:rPr>
  </w:style>
  <w:style w:type="character" w:customStyle="1" w:styleId="CharChar21">
    <w:name w:val="Char Char21"/>
    <w:rsid w:val="00256885"/>
    <w:rPr>
      <w:rFonts w:ascii="Arial" w:hAnsi="Arial"/>
      <w:lang w:val="en-GB" w:eastAsia="en-US"/>
    </w:rPr>
  </w:style>
  <w:style w:type="character" w:customStyle="1" w:styleId="CharChar26">
    <w:name w:val="Char Char26"/>
    <w:semiHidden/>
    <w:rsid w:val="00256885"/>
    <w:rPr>
      <w:rFonts w:ascii="Times New Roman" w:hAnsi="Times New Roman"/>
      <w:lang w:val="en-GB" w:eastAsia="en-US"/>
    </w:rPr>
  </w:style>
  <w:style w:type="character" w:customStyle="1" w:styleId="EXCar">
    <w:name w:val="EX Car"/>
    <w:qFormat/>
    <w:rsid w:val="00256885"/>
    <w:rPr>
      <w:rFonts w:ascii="Times New Roman" w:hAnsi="Times New Roman"/>
      <w:lang w:val="en-GB" w:eastAsia="en-US"/>
    </w:rPr>
  </w:style>
  <w:style w:type="paragraph" w:customStyle="1" w:styleId="Objetducommentaire">
    <w:name w:val="Objet du commentaire"/>
    <w:basedOn w:val="ae"/>
    <w:next w:val="ae"/>
    <w:uiPriority w:val="99"/>
    <w:semiHidden/>
    <w:qFormat/>
    <w:rsid w:val="002568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568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5688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5688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56885"/>
    <w:rPr>
      <w:b/>
      <w:lang w:val="en-GB" w:eastAsia="en-US" w:bidi="ar-SA"/>
    </w:rPr>
  </w:style>
  <w:style w:type="paragraph" w:customStyle="1" w:styleId="NormalLatinItalique">
    <w:name w:val="Normal + (Latin) Italique"/>
    <w:basedOn w:val="a1"/>
    <w:link w:val="NormalLatinItaliqueCar"/>
    <w:qFormat/>
    <w:rsid w:val="0025688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2568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568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2568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568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568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568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568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2568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568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568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56885"/>
    <w:rPr>
      <w:rFonts w:ascii="Times New Roman" w:eastAsia="PMingLiU" w:hAnsi="Times New Roman"/>
      <w:lang w:val="en-GB" w:eastAsia="en-GB"/>
    </w:rPr>
    <w:tblPr/>
  </w:style>
  <w:style w:type="character" w:customStyle="1" w:styleId="MTDisplayEquationZchn">
    <w:name w:val="MTDisplayEquation Zchn"/>
    <w:link w:val="MTDisplayEquation"/>
    <w:rsid w:val="00256885"/>
    <w:rPr>
      <w:rFonts w:ascii="Times New Roman" w:eastAsia="SimSun" w:hAnsi="Times New Roman"/>
      <w:lang w:val="en-GB" w:eastAsia="ja-JP"/>
    </w:rPr>
  </w:style>
  <w:style w:type="character" w:customStyle="1" w:styleId="NormalLatinItaliqueCar">
    <w:name w:val="Normal + (Latin) Italique Car"/>
    <w:link w:val="NormalLatinItalique"/>
    <w:rsid w:val="00256885"/>
    <w:rPr>
      <w:rFonts w:eastAsia="Times New Roman"/>
      <w:lang w:val="en-GB" w:eastAsia="x-none"/>
    </w:rPr>
  </w:style>
  <w:style w:type="character" w:customStyle="1" w:styleId="ListChar3">
    <w:name w:val="List Char3"/>
    <w:rsid w:val="00256885"/>
    <w:rPr>
      <w:rFonts w:ascii="Times New Roman" w:hAnsi="Times New Roman"/>
      <w:lang w:val="en-GB" w:eastAsia="en-US"/>
    </w:rPr>
  </w:style>
  <w:style w:type="paragraph" w:customStyle="1" w:styleId="Revision1">
    <w:name w:val="Revision1"/>
    <w:hidden/>
    <w:uiPriority w:val="99"/>
    <w:semiHidden/>
    <w:qFormat/>
    <w:rsid w:val="00256885"/>
    <w:rPr>
      <w:rFonts w:ascii="Times New Roman" w:eastAsia="바탕" w:hAnsi="Times New Roman"/>
      <w:lang w:val="en-GB" w:eastAsia="en-US"/>
    </w:rPr>
  </w:style>
  <w:style w:type="paragraph" w:customStyle="1" w:styleId="B1LatinItalique">
    <w:name w:val="B1 + (Latin) Italique"/>
    <w:basedOn w:val="B10"/>
    <w:link w:val="B1LatinItaliqueCar"/>
    <w:qFormat/>
    <w:rsid w:val="0025688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256885"/>
    <w:rPr>
      <w:rFonts w:eastAsia="MS Mincho"/>
      <w:b/>
      <w:bCs/>
      <w:lang w:val="en-GB"/>
    </w:rPr>
  </w:style>
  <w:style w:type="character" w:customStyle="1" w:styleId="B1LatinItaliqueCar">
    <w:name w:val="B1 + (Latin) Italique Car"/>
    <w:link w:val="B1LatinItalique"/>
    <w:rsid w:val="00256885"/>
    <w:rPr>
      <w:rFonts w:eastAsia="Times New Roman"/>
      <w:i/>
      <w:iCs/>
      <w:lang w:val="en-GB" w:eastAsia="x-none"/>
    </w:rPr>
  </w:style>
  <w:style w:type="character" w:customStyle="1" w:styleId="Char13">
    <w:name w:val="日期 Char1"/>
    <w:rsid w:val="00256885"/>
    <w:rPr>
      <w:rFonts w:eastAsia="MS Mincho"/>
      <w:lang w:val="en-GB" w:eastAsia="x-none"/>
    </w:rPr>
  </w:style>
  <w:style w:type="paragraph" w:customStyle="1" w:styleId="1d">
    <w:name w:val="无间隔1"/>
    <w:uiPriority w:val="99"/>
    <w:qFormat/>
    <w:rsid w:val="00256885"/>
    <w:rPr>
      <w:rFonts w:ascii="Times New Roman" w:eastAsia="SimSun" w:hAnsi="Times New Roman"/>
      <w:lang w:val="en-GB" w:eastAsia="en-US"/>
    </w:rPr>
  </w:style>
  <w:style w:type="character" w:customStyle="1" w:styleId="CharChar6">
    <w:name w:val="Char Char6"/>
    <w:rsid w:val="00256885"/>
    <w:rPr>
      <w:rFonts w:ascii="Arial" w:eastAsia="SimSun" w:hAnsi="Arial"/>
      <w:sz w:val="32"/>
      <w:lang w:val="en-GB" w:eastAsia="en-US" w:bidi="ar-SA"/>
    </w:rPr>
  </w:style>
  <w:style w:type="paragraph" w:customStyle="1" w:styleId="63">
    <w:name w:val="无间隔6"/>
    <w:uiPriority w:val="99"/>
    <w:qFormat/>
    <w:rsid w:val="00256885"/>
    <w:rPr>
      <w:rFonts w:ascii="Times New Roman" w:eastAsia="SimSun" w:hAnsi="Times New Roman"/>
      <w:lang w:val="en-GB" w:eastAsia="en-US"/>
    </w:rPr>
  </w:style>
  <w:style w:type="character" w:customStyle="1" w:styleId="CharChar52">
    <w:name w:val="Char Char52"/>
    <w:rsid w:val="00256885"/>
    <w:rPr>
      <w:rFonts w:ascii="Arial" w:eastAsia="SimSun" w:hAnsi="Arial"/>
      <w:sz w:val="28"/>
      <w:lang w:val="en-GB" w:eastAsia="en-US" w:bidi="ar-SA"/>
    </w:rPr>
  </w:style>
  <w:style w:type="paragraph" w:customStyle="1" w:styleId="MO">
    <w:name w:val="MO"/>
    <w:basedOn w:val="a1"/>
    <w:uiPriority w:val="99"/>
    <w:qFormat/>
    <w:rsid w:val="00256885"/>
    <w:pPr>
      <w:overflowPunct w:val="0"/>
      <w:autoSpaceDE w:val="0"/>
      <w:autoSpaceDN w:val="0"/>
      <w:adjustRightInd w:val="0"/>
      <w:textAlignment w:val="baseline"/>
    </w:pPr>
    <w:rPr>
      <w:rFonts w:eastAsia="SimSun"/>
      <w:lang w:eastAsia="ja-JP"/>
    </w:rPr>
  </w:style>
  <w:style w:type="character" w:customStyle="1" w:styleId="CharChar16">
    <w:name w:val="Char Char16"/>
    <w:rsid w:val="00256885"/>
    <w:rPr>
      <w:rFonts w:ascii="Arial" w:eastAsia="SimSun" w:hAnsi="Arial"/>
      <w:lang w:val="en-GB" w:eastAsia="en-US" w:bidi="ar-SA"/>
    </w:rPr>
  </w:style>
  <w:style w:type="character" w:customStyle="1" w:styleId="CharChar14">
    <w:name w:val="Char Char14"/>
    <w:rsid w:val="00256885"/>
    <w:rPr>
      <w:rFonts w:ascii="Arial" w:eastAsia="SimSun" w:hAnsi="Arial"/>
      <w:sz w:val="36"/>
      <w:lang w:val="en-GB" w:eastAsia="en-US" w:bidi="ar-SA"/>
    </w:rPr>
  </w:style>
  <w:style w:type="character" w:customStyle="1" w:styleId="EditorsNoteChar1">
    <w:name w:val="Editor's Note Char1"/>
    <w:locked/>
    <w:rsid w:val="00256885"/>
    <w:rPr>
      <w:color w:val="FF0000"/>
      <w:lang w:val="en-GB"/>
    </w:rPr>
  </w:style>
  <w:style w:type="character" w:customStyle="1" w:styleId="BalloonTextChar1">
    <w:name w:val="Balloon Text Char1"/>
    <w:uiPriority w:val="99"/>
    <w:rsid w:val="0025688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56885"/>
    <w:rPr>
      <w:rFonts w:ascii="Times New Roman" w:eastAsia="MS Mincho" w:hAnsi="Times New Roman"/>
      <w:lang w:val="en-GB" w:eastAsia="en-US"/>
    </w:rPr>
  </w:style>
  <w:style w:type="character" w:customStyle="1" w:styleId="PlainTextChar1">
    <w:name w:val="Plain Text Char1"/>
    <w:locked/>
    <w:rsid w:val="00256885"/>
    <w:rPr>
      <w:rFonts w:ascii="Courier New" w:eastAsia="Times New Roman" w:hAnsi="Courier New"/>
      <w:lang w:val="nb-NO"/>
    </w:rPr>
  </w:style>
  <w:style w:type="character" w:customStyle="1" w:styleId="DocumentMapChar1">
    <w:name w:val="Document Map Char1"/>
    <w:uiPriority w:val="99"/>
    <w:semiHidden/>
    <w:rsid w:val="0025688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56885"/>
    <w:pPr>
      <w:spacing w:before="360"/>
      <w:ind w:left="2552"/>
    </w:pPr>
    <w:rPr>
      <w:rFonts w:ascii="Arial" w:hAnsi="Arial"/>
      <w:b/>
      <w:sz w:val="22"/>
      <w:lang w:eastAsia="en-US"/>
    </w:rPr>
  </w:style>
  <w:style w:type="character" w:customStyle="1" w:styleId="Heading1Char2">
    <w:name w:val="Heading 1 Char2"/>
    <w:rsid w:val="00256885"/>
    <w:rPr>
      <w:rFonts w:ascii="Arial" w:hAnsi="Arial" w:cs="Arial" w:hint="default"/>
      <w:sz w:val="36"/>
      <w:lang w:val="en-GB" w:eastAsia="en-US"/>
    </w:rPr>
  </w:style>
  <w:style w:type="character" w:customStyle="1" w:styleId="CharChar34">
    <w:name w:val="Char Char34"/>
    <w:rsid w:val="00256885"/>
    <w:rPr>
      <w:rFonts w:ascii="Arial" w:hAnsi="Arial"/>
      <w:sz w:val="22"/>
      <w:lang w:val="en-GB" w:eastAsia="en-US" w:bidi="ar-SA"/>
    </w:rPr>
  </w:style>
  <w:style w:type="character" w:customStyle="1" w:styleId="CharChar213">
    <w:name w:val="Char Char213"/>
    <w:rsid w:val="0025688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56885"/>
    <w:rPr>
      <w:rFonts w:ascii="Arial" w:eastAsia="SimSun" w:hAnsi="Arial" w:cs="Arial" w:hint="default"/>
      <w:lang w:val="en-GB" w:eastAsia="en-US" w:bidi="ar-SA"/>
    </w:rPr>
  </w:style>
  <w:style w:type="character" w:customStyle="1" w:styleId="CharChar142">
    <w:name w:val="Char Char142"/>
    <w:rsid w:val="00256885"/>
    <w:rPr>
      <w:rFonts w:ascii="Arial" w:eastAsia="SimSun" w:hAnsi="Arial" w:cs="Arial" w:hint="default"/>
      <w:sz w:val="36"/>
      <w:lang w:val="en-GB" w:eastAsia="en-US" w:bidi="ar-SA"/>
    </w:rPr>
  </w:style>
  <w:style w:type="character" w:customStyle="1" w:styleId="CharChar25">
    <w:name w:val="Char Char25"/>
    <w:rsid w:val="00256885"/>
    <w:rPr>
      <w:rFonts w:ascii="Arial" w:hAnsi="Arial" w:cs="Arial" w:hint="default"/>
      <w:lang w:val="en-GB" w:eastAsia="en-US"/>
    </w:rPr>
  </w:style>
  <w:style w:type="character" w:customStyle="1" w:styleId="CharChar172">
    <w:name w:val="Char Char172"/>
    <w:rsid w:val="00256885"/>
    <w:rPr>
      <w:rFonts w:ascii="Tahoma" w:hAnsi="Tahoma" w:cs="Tahoma" w:hint="default"/>
      <w:shd w:val="clear" w:color="auto" w:fill="000080"/>
      <w:lang w:val="en-GB" w:eastAsia="en-US"/>
    </w:rPr>
  </w:style>
  <w:style w:type="character" w:customStyle="1" w:styleId="CharChar192">
    <w:name w:val="Char Char192"/>
    <w:rsid w:val="00256885"/>
    <w:rPr>
      <w:rFonts w:ascii="Times New Roman" w:hAnsi="Times New Roman" w:cs="Times New Roman" w:hint="default"/>
      <w:lang w:val="en-GB"/>
    </w:rPr>
  </w:style>
  <w:style w:type="character" w:customStyle="1" w:styleId="CharChar202">
    <w:name w:val="Char Char202"/>
    <w:rsid w:val="00256885"/>
    <w:rPr>
      <w:rFonts w:ascii="Tahoma" w:hAnsi="Tahoma" w:cs="Tahoma" w:hint="default"/>
      <w:sz w:val="16"/>
      <w:szCs w:val="16"/>
      <w:lang w:val="en-GB" w:eastAsia="en-US"/>
    </w:rPr>
  </w:style>
  <w:style w:type="character" w:customStyle="1" w:styleId="CharChar30">
    <w:name w:val="Char Char30"/>
    <w:rsid w:val="00256885"/>
    <w:rPr>
      <w:rFonts w:ascii="Arial" w:hAnsi="Arial" w:cs="Arial" w:hint="default"/>
      <w:lang w:val="en-GB" w:eastAsia="en-US"/>
    </w:rPr>
  </w:style>
  <w:style w:type="character" w:customStyle="1" w:styleId="Titre3Car">
    <w:name w:val="Titre 3 Car"/>
    <w:rsid w:val="00256885"/>
    <w:rPr>
      <w:rFonts w:ascii="Arial" w:hAnsi="Arial"/>
      <w:sz w:val="28"/>
      <w:szCs w:val="28"/>
      <w:lang w:val="en-GB" w:eastAsia="en-GB"/>
    </w:rPr>
  </w:style>
  <w:style w:type="paragraph" w:customStyle="1" w:styleId="IBN">
    <w:name w:val="IBN"/>
    <w:basedOn w:val="a1"/>
    <w:uiPriority w:val="99"/>
    <w:qFormat/>
    <w:rsid w:val="0025688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56885"/>
    <w:rPr>
      <w:rFonts w:ascii="Times New Roman" w:hAnsi="Times New Roman" w:cs="Times New Roman" w:hint="default"/>
      <w:lang w:val="en-GB" w:eastAsia="en-US"/>
    </w:rPr>
  </w:style>
  <w:style w:type="character" w:customStyle="1" w:styleId="CharChar27">
    <w:name w:val="Char Char27"/>
    <w:rsid w:val="00256885"/>
    <w:rPr>
      <w:rFonts w:ascii="Arial" w:hAnsi="Arial" w:cs="Arial" w:hint="default"/>
      <w:b/>
      <w:bCs w:val="0"/>
      <w:i/>
      <w:iCs w:val="0"/>
      <w:noProof/>
      <w:sz w:val="18"/>
      <w:lang w:val="en-GB" w:eastAsia="en-US"/>
    </w:rPr>
  </w:style>
  <w:style w:type="paragraph" w:customStyle="1" w:styleId="Npr">
    <w:name w:val="Npr"/>
    <w:basedOn w:val="a1"/>
    <w:uiPriority w:val="99"/>
    <w:qFormat/>
    <w:rsid w:val="002568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5688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56885"/>
    <w:rPr>
      <w:rFonts w:ascii="Arial" w:hAnsi="Arial"/>
      <w:lang w:val="en-GB" w:eastAsia="en-US"/>
    </w:rPr>
  </w:style>
  <w:style w:type="character" w:customStyle="1" w:styleId="CharChar302">
    <w:name w:val="Char Char302"/>
    <w:rsid w:val="00256885"/>
    <w:rPr>
      <w:rFonts w:ascii="Arial" w:hAnsi="Arial"/>
      <w:lang w:val="en-GB" w:eastAsia="en-US"/>
    </w:rPr>
  </w:style>
  <w:style w:type="character" w:customStyle="1" w:styleId="CharChar272">
    <w:name w:val="Char Char272"/>
    <w:rsid w:val="00256885"/>
    <w:rPr>
      <w:rFonts w:ascii="Arial" w:hAnsi="Arial"/>
      <w:b/>
      <w:i/>
      <w:noProof/>
      <w:sz w:val="18"/>
      <w:lang w:val="en-GB" w:eastAsia="en-US"/>
    </w:rPr>
  </w:style>
  <w:style w:type="character" w:customStyle="1" w:styleId="CharChar15">
    <w:name w:val="Char Char15"/>
    <w:rsid w:val="00256885"/>
    <w:rPr>
      <w:rFonts w:ascii="Arial" w:hAnsi="Arial"/>
      <w:sz w:val="36"/>
      <w:lang w:val="en-GB"/>
    </w:rPr>
  </w:style>
  <w:style w:type="paragraph" w:customStyle="1" w:styleId="NB2">
    <w:name w:val="NB2"/>
    <w:basedOn w:val="ZG"/>
    <w:uiPriority w:val="99"/>
    <w:qFormat/>
    <w:rsid w:val="0025688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56885"/>
    <w:rPr>
      <w:rFonts w:ascii="Arial" w:hAnsi="Arial"/>
      <w:lang w:val="en-GB" w:eastAsia="en-US" w:bidi="ar-SA"/>
    </w:rPr>
  </w:style>
  <w:style w:type="character" w:customStyle="1" w:styleId="B3Char2">
    <w:name w:val="B3 Char2"/>
    <w:qFormat/>
    <w:rsid w:val="00256885"/>
    <w:rPr>
      <w:rFonts w:ascii="Times New Roman" w:hAnsi="Times New Roman"/>
      <w:lang w:val="en-GB" w:eastAsia="en-US"/>
    </w:rPr>
  </w:style>
  <w:style w:type="character" w:customStyle="1" w:styleId="CharChar152">
    <w:name w:val="Char Char152"/>
    <w:rsid w:val="00256885"/>
    <w:rPr>
      <w:rFonts w:ascii="Arial" w:hAnsi="Arial" w:cs="Arial" w:hint="default"/>
      <w:sz w:val="36"/>
      <w:lang w:val="en-GB"/>
    </w:rPr>
  </w:style>
  <w:style w:type="character" w:customStyle="1" w:styleId="CommentSubjectChar3">
    <w:name w:val="Comment Subject Char3"/>
    <w:rsid w:val="00256885"/>
    <w:rPr>
      <w:rFonts w:ascii="Times New Roman" w:hAnsi="Times New Roman"/>
      <w:b/>
      <w:bCs/>
      <w:lang w:val="en-GB" w:eastAsia="en-US"/>
    </w:rPr>
  </w:style>
  <w:style w:type="paragraph" w:customStyle="1" w:styleId="tableentry">
    <w:name w:val="table entry"/>
    <w:basedOn w:val="a1"/>
    <w:uiPriority w:val="99"/>
    <w:qFormat/>
    <w:rsid w:val="0025688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885"/>
    <w:rPr>
      <w:rFonts w:ascii="Arial" w:hAnsi="Arial"/>
      <w:sz w:val="28"/>
      <w:lang w:val="en-GB"/>
    </w:rPr>
  </w:style>
  <w:style w:type="paragraph" w:customStyle="1" w:styleId="H60">
    <w:name w:val="样式 H6"/>
    <w:basedOn w:val="H6"/>
    <w:uiPriority w:val="99"/>
    <w:qFormat/>
    <w:rsid w:val="00256885"/>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5688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885"/>
    <w:rPr>
      <w:rFonts w:ascii="Arial" w:hAnsi="Arial"/>
      <w:sz w:val="28"/>
      <w:lang w:val="en-GB" w:eastAsia="en-US" w:bidi="ar-SA"/>
    </w:rPr>
  </w:style>
  <w:style w:type="character" w:customStyle="1" w:styleId="TFZchn">
    <w:name w:val="TF Zchn"/>
    <w:rsid w:val="00256885"/>
    <w:rPr>
      <w:rFonts w:ascii="Arial" w:eastAsia="MS Mincho" w:hAnsi="Arial"/>
      <w:b/>
      <w:bCs/>
      <w:lang w:val="en-GB" w:eastAsia="en-GB"/>
    </w:rPr>
  </w:style>
  <w:style w:type="paragraph" w:customStyle="1" w:styleId="TAH8pt">
    <w:name w:val="TAH + 8 pt"/>
    <w:basedOn w:val="TAH"/>
    <w:rsid w:val="002568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88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56885"/>
    <w:rPr>
      <w:rFonts w:ascii="Times New Roman" w:eastAsia="PMingLiU" w:hAnsi="Times New Roman"/>
      <w:b/>
      <w:lang w:val="en-GB" w:eastAsia="ja-JP"/>
    </w:rPr>
  </w:style>
  <w:style w:type="paragraph" w:customStyle="1" w:styleId="TableEntry0">
    <w:name w:val="Table Entry"/>
    <w:basedOn w:val="a1"/>
    <w:next w:val="a1"/>
    <w:uiPriority w:val="99"/>
    <w:qFormat/>
    <w:rsid w:val="0025688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256885"/>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256885"/>
    <w:rPr>
      <w:rFonts w:ascii="Arial" w:eastAsia="SimSun" w:hAnsi="Arial"/>
      <w:lang w:val="en-US" w:eastAsia="en-GB"/>
    </w:rPr>
  </w:style>
  <w:style w:type="paragraph" w:customStyle="1" w:styleId="Tadc">
    <w:name w:val="Tadc"/>
    <w:basedOn w:val="a1"/>
    <w:uiPriority w:val="99"/>
    <w:qFormat/>
    <w:rsid w:val="00256885"/>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256885"/>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uiPriority w:val="99"/>
    <w:qFormat/>
    <w:rsid w:val="002568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6885"/>
    <w:rPr>
      <w:rFonts w:ascii="Arial" w:eastAsia="Times New Roman" w:hAnsi="Arial"/>
      <w:sz w:val="36"/>
      <w:lang w:val="en-GB" w:eastAsia="ja-JP" w:bidi="ar-SA"/>
    </w:rPr>
  </w:style>
  <w:style w:type="paragraph" w:customStyle="1" w:styleId="TALCharChar">
    <w:name w:val="TAL Char Char"/>
    <w:basedOn w:val="a1"/>
    <w:link w:val="TALCharCharChar"/>
    <w:qFormat/>
    <w:rsid w:val="0025688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256885"/>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256885"/>
    <w:rPr>
      <w:rFonts w:ascii="Courier New" w:eastAsia="MS Mincho" w:hAnsi="Courier New"/>
      <w:lang w:val="en-GB" w:eastAsia="ja-JP"/>
    </w:rPr>
  </w:style>
  <w:style w:type="paragraph" w:customStyle="1" w:styleId="msolistparagraph0">
    <w:name w:val="msolistparagraph"/>
    <w:basedOn w:val="a1"/>
    <w:uiPriority w:val="99"/>
    <w:qFormat/>
    <w:rsid w:val="0025688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25688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56885"/>
    <w:rPr>
      <w:rFonts w:ascii="Arial" w:eastAsia="MS Mincho" w:hAnsi="Arial"/>
      <w:sz w:val="18"/>
      <w:lang w:val="en-GB" w:eastAsia="x-none"/>
    </w:rPr>
  </w:style>
  <w:style w:type="paragraph" w:customStyle="1" w:styleId="tal1">
    <w:name w:val="tal"/>
    <w:basedOn w:val="a1"/>
    <w:uiPriority w:val="99"/>
    <w:qFormat/>
    <w:rsid w:val="002568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5688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56885"/>
    <w:rPr>
      <w:sz w:val="18"/>
      <w:szCs w:val="18"/>
    </w:rPr>
  </w:style>
  <w:style w:type="paragraph" w:customStyle="1" w:styleId="PLBold">
    <w:name w:val="PL Bold"/>
    <w:basedOn w:val="PL"/>
    <w:link w:val="PLBoldChar"/>
    <w:qFormat/>
    <w:rsid w:val="002568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56885"/>
    <w:rPr>
      <w:rFonts w:ascii="Courier New" w:eastAsia="MS Gothic" w:hAnsi="Courier New"/>
      <w:b/>
      <w:bCs/>
      <w:noProof/>
      <w:sz w:val="16"/>
      <w:lang w:val="en-GB" w:eastAsia="ja-JP"/>
    </w:rPr>
  </w:style>
  <w:style w:type="paragraph" w:customStyle="1" w:styleId="PLBold0">
    <w:name w:val="PL + Bold"/>
    <w:basedOn w:val="PL"/>
    <w:link w:val="PLBoldChar0"/>
    <w:qFormat/>
    <w:rsid w:val="0025688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56885"/>
    <w:rPr>
      <w:rFonts w:ascii="Courier New" w:eastAsia="SimSun" w:hAnsi="Courier New"/>
      <w:noProof/>
      <w:sz w:val="16"/>
      <w:lang w:val="en-GB" w:eastAsia="ja-JP"/>
    </w:rPr>
  </w:style>
  <w:style w:type="character" w:customStyle="1" w:styleId="mediumtext1">
    <w:name w:val="medium_text1"/>
    <w:rsid w:val="00256885"/>
    <w:rPr>
      <w:sz w:val="18"/>
      <w:szCs w:val="18"/>
    </w:rPr>
  </w:style>
  <w:style w:type="character" w:customStyle="1" w:styleId="shorttext1">
    <w:name w:val="short_text1"/>
    <w:rsid w:val="0025688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885"/>
    <w:rPr>
      <w:rFonts w:ascii="Arial" w:hAnsi="Arial"/>
      <w:sz w:val="28"/>
      <w:lang w:val="en-GB" w:eastAsia="en-US"/>
    </w:rPr>
  </w:style>
  <w:style w:type="character" w:customStyle="1" w:styleId="Heading7Char3">
    <w:name w:val="Heading 7 Char3"/>
    <w:rsid w:val="00256885"/>
    <w:rPr>
      <w:rFonts w:ascii="Arial" w:eastAsia="SimSun" w:hAnsi="Arial" w:cs="Times New Roman"/>
      <w:kern w:val="0"/>
      <w:sz w:val="20"/>
      <w:szCs w:val="20"/>
      <w:lang w:val="en-GB" w:eastAsia="en-US"/>
    </w:rPr>
  </w:style>
  <w:style w:type="character" w:customStyle="1" w:styleId="Heading8Char3">
    <w:name w:val="Heading 8 Char3"/>
    <w:rsid w:val="00256885"/>
    <w:rPr>
      <w:rFonts w:ascii="Arial" w:eastAsia="SimSun" w:hAnsi="Arial" w:cs="Times New Roman"/>
      <w:kern w:val="0"/>
      <w:sz w:val="36"/>
      <w:szCs w:val="20"/>
      <w:lang w:val="en-GB" w:eastAsia="en-US"/>
    </w:rPr>
  </w:style>
  <w:style w:type="character" w:customStyle="1" w:styleId="Heading9Char2">
    <w:name w:val="Heading 9 Char2"/>
    <w:rsid w:val="00256885"/>
    <w:rPr>
      <w:rFonts w:ascii="Arial" w:eastAsia="SimSun" w:hAnsi="Arial" w:cs="Times New Roman"/>
      <w:kern w:val="0"/>
      <w:sz w:val="36"/>
      <w:szCs w:val="20"/>
      <w:lang w:val="en-GB" w:eastAsia="en-US"/>
    </w:rPr>
  </w:style>
  <w:style w:type="character" w:customStyle="1" w:styleId="PlainTextChar3">
    <w:name w:val="Plain Text Char3"/>
    <w:rsid w:val="0025688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5688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56885"/>
    <w:rPr>
      <w:rFonts w:ascii="Times New Roman" w:eastAsia="SimSun" w:hAnsi="Times New Roman"/>
      <w:noProof/>
      <w:szCs w:val="18"/>
      <w:lang w:val="en-GB" w:eastAsia="x-none"/>
    </w:rPr>
  </w:style>
  <w:style w:type="character" w:customStyle="1" w:styleId="H6Car">
    <w:name w:val="H6 Car"/>
    <w:rsid w:val="00256885"/>
    <w:rPr>
      <w:rFonts w:ascii="Arial" w:hAnsi="Arial"/>
      <w:sz w:val="22"/>
      <w:lang w:val="en-GB"/>
    </w:rPr>
  </w:style>
  <w:style w:type="character" w:customStyle="1" w:styleId="ListChar2">
    <w:name w:val="List Char2"/>
    <w:rsid w:val="00256885"/>
    <w:rPr>
      <w:lang w:val="en-GB" w:eastAsia="en-GB" w:bidi="ar-SA"/>
    </w:rPr>
  </w:style>
  <w:style w:type="paragraph" w:customStyle="1" w:styleId="B3H6">
    <w:name w:val="B3H6"/>
    <w:basedOn w:val="B30"/>
    <w:uiPriority w:val="99"/>
    <w:qFormat/>
    <w:rsid w:val="0025688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56885"/>
    <w:rPr>
      <w:lang w:val="en-GB" w:eastAsia="en-US" w:bidi="ar-SA"/>
    </w:rPr>
  </w:style>
  <w:style w:type="character" w:customStyle="1" w:styleId="TALZchn">
    <w:name w:val="TAL Zchn"/>
    <w:rsid w:val="0025688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56885"/>
    <w:rPr>
      <w:rFonts w:ascii="Arial" w:eastAsia="SimSun" w:hAnsi="Arial" w:cs="Arial"/>
      <w:color w:val="0000FF"/>
      <w:kern w:val="2"/>
      <w:sz w:val="24"/>
      <w:szCs w:val="28"/>
      <w:lang w:val="en-GB" w:eastAsia="en-GB"/>
    </w:rPr>
  </w:style>
  <w:style w:type="character" w:customStyle="1" w:styleId="BodyText2Char3">
    <w:name w:val="Body Text 2 Char3"/>
    <w:rsid w:val="00256885"/>
    <w:rPr>
      <w:rFonts w:ascii="Times New Roman" w:eastAsia="SimSun" w:hAnsi="Times New Roman" w:cs="Times New Roman"/>
      <w:kern w:val="0"/>
      <w:sz w:val="20"/>
      <w:szCs w:val="20"/>
      <w:lang w:val="en-GB" w:eastAsia="ja-JP"/>
    </w:rPr>
  </w:style>
  <w:style w:type="character" w:customStyle="1" w:styleId="BodyText3Char3">
    <w:name w:val="Body Text 3 Char3"/>
    <w:rsid w:val="00256885"/>
    <w:rPr>
      <w:rFonts w:ascii="Times New Roman" w:eastAsia="SimSun" w:hAnsi="Times New Roman" w:cs="Times New Roman"/>
      <w:kern w:val="0"/>
      <w:sz w:val="20"/>
      <w:szCs w:val="20"/>
      <w:lang w:val="en-GB" w:eastAsia="ja-JP"/>
    </w:rPr>
  </w:style>
  <w:style w:type="character" w:customStyle="1" w:styleId="apple-style-span">
    <w:name w:val="apple-style-span"/>
    <w:rsid w:val="00256885"/>
  </w:style>
  <w:style w:type="character" w:customStyle="1" w:styleId="ENChar">
    <w:name w:val="EN Char"/>
    <w:rsid w:val="00256885"/>
    <w:rPr>
      <w:color w:val="FF0000"/>
      <w:lang w:val="en-GB" w:eastAsia="en-US"/>
    </w:rPr>
  </w:style>
  <w:style w:type="character" w:customStyle="1" w:styleId="BodyTextIndentChar3">
    <w:name w:val="Body Text Indent Char3"/>
    <w:rsid w:val="00256885"/>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25688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25688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56885"/>
    <w:rPr>
      <w:rFonts w:ascii="Arial" w:eastAsia="MS Mincho" w:hAnsi="Arial" w:cs="Times New Roman"/>
      <w:kern w:val="0"/>
      <w:sz w:val="20"/>
      <w:szCs w:val="20"/>
      <w:lang w:val="en-GB" w:eastAsia="ja-JP"/>
    </w:rPr>
  </w:style>
  <w:style w:type="character" w:customStyle="1" w:styleId="EditorsNoteCharCharChar">
    <w:name w:val="Editor's Note Char Char Char"/>
    <w:rsid w:val="00256885"/>
    <w:rPr>
      <w:color w:val="FF0000"/>
      <w:lang w:val="en-GB" w:eastAsia="en-US" w:bidi="ar-SA"/>
    </w:rPr>
  </w:style>
  <w:style w:type="paragraph" w:customStyle="1" w:styleId="talcharchar0">
    <w:name w:val="talcharchar"/>
    <w:basedOn w:val="a1"/>
    <w:uiPriority w:val="99"/>
    <w:qFormat/>
    <w:rsid w:val="002568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56885"/>
    <w:rPr>
      <w:rFonts w:ascii="Arial" w:hAnsi="Arial"/>
      <w:sz w:val="24"/>
      <w:szCs w:val="28"/>
      <w:lang w:val="en-GB" w:eastAsia="en-US"/>
    </w:rPr>
  </w:style>
  <w:style w:type="character" w:customStyle="1" w:styleId="CharChar18">
    <w:name w:val="Char Char18"/>
    <w:rsid w:val="00256885"/>
    <w:rPr>
      <w:rFonts w:ascii="Arial" w:hAnsi="Arial"/>
      <w:lang w:eastAsia="en-US"/>
    </w:rPr>
  </w:style>
  <w:style w:type="character" w:customStyle="1" w:styleId="ListChar1">
    <w:name w:val="List Char1"/>
    <w:rsid w:val="0025688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885"/>
    <w:rPr>
      <w:rFonts w:eastAsia="MS Mincho"/>
      <w:sz w:val="32"/>
      <w:lang w:val="en-GB" w:eastAsia="en-US"/>
    </w:rPr>
  </w:style>
  <w:style w:type="character" w:customStyle="1" w:styleId="CommentTextChar1">
    <w:name w:val="Comment Text Char1"/>
    <w:semiHidden/>
    <w:rsid w:val="00256885"/>
    <w:rPr>
      <w:lang w:val="en-GB" w:eastAsia="en-US" w:bidi="ar-SA"/>
    </w:rPr>
  </w:style>
  <w:style w:type="paragraph" w:customStyle="1" w:styleId="30mm">
    <w:name w:val="段落フォント + 左 :  30 mm"/>
    <w:aliases w:val="ぶら下げインデント :  2.81 字"/>
    <w:basedOn w:val="B20"/>
    <w:uiPriority w:val="99"/>
    <w:qFormat/>
    <w:rsid w:val="0025688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25688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7">
    <w:name w:val="標準番号"/>
    <w:basedOn w:val="a1"/>
    <w:uiPriority w:val="99"/>
    <w:qFormat/>
    <w:rsid w:val="002568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25688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56885"/>
    <w:rPr>
      <w:rFonts w:ascii="Arial" w:hAnsi="Arial"/>
      <w:sz w:val="32"/>
      <w:lang w:val="en-GB" w:eastAsia="en-GB" w:bidi="ar-SA"/>
    </w:rPr>
  </w:style>
  <w:style w:type="paragraph" w:customStyle="1" w:styleId="2e">
    <w:name w:val="列出段落2"/>
    <w:basedOn w:val="a1"/>
    <w:uiPriority w:val="99"/>
    <w:qFormat/>
    <w:rsid w:val="00256885"/>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uiPriority w:val="99"/>
    <w:qFormat/>
    <w:rsid w:val="0025688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25688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56885"/>
    <w:rPr>
      <w:rFonts w:ascii="Arial" w:hAnsi="Arial"/>
      <w:sz w:val="24"/>
      <w:szCs w:val="28"/>
      <w:lang w:val="en-GB" w:eastAsia="en-GB" w:bidi="ar-SA"/>
    </w:rPr>
  </w:style>
  <w:style w:type="character" w:customStyle="1" w:styleId="Heading7Char2">
    <w:name w:val="Heading 7 Char2"/>
    <w:rsid w:val="00256885"/>
    <w:rPr>
      <w:rFonts w:ascii="Arial" w:hAnsi="Arial"/>
      <w:lang w:val="en-GB" w:eastAsia="en-GB" w:bidi="ar-SA"/>
    </w:rPr>
  </w:style>
  <w:style w:type="character" w:customStyle="1" w:styleId="Heading8Char2">
    <w:name w:val="Heading 8 Char2"/>
    <w:rsid w:val="00256885"/>
    <w:rPr>
      <w:rFonts w:ascii="Arial" w:hAnsi="Arial"/>
      <w:sz w:val="36"/>
      <w:lang w:val="en-GB" w:eastAsia="en-GB" w:bidi="ar-SA"/>
    </w:rPr>
  </w:style>
  <w:style w:type="character" w:customStyle="1" w:styleId="PlainTextChar2">
    <w:name w:val="Plain Text Char2"/>
    <w:rsid w:val="00256885"/>
    <w:rPr>
      <w:rFonts w:ascii="Courier New" w:hAnsi="Courier New"/>
      <w:lang w:val="nb-NO" w:eastAsia="en-US" w:bidi="ar-SA"/>
    </w:rPr>
  </w:style>
  <w:style w:type="character" w:customStyle="1" w:styleId="WW-Absatz-Standardschriftart">
    <w:name w:val="WW-Absatz-Standardschriftart"/>
    <w:rsid w:val="00256885"/>
  </w:style>
  <w:style w:type="character" w:customStyle="1" w:styleId="WW8Num1z0">
    <w:name w:val="WW8Num1z0"/>
    <w:rsid w:val="00256885"/>
    <w:rPr>
      <w:rFonts w:ascii="Symbol" w:hAnsi="Symbol"/>
    </w:rPr>
  </w:style>
  <w:style w:type="character" w:customStyle="1" w:styleId="WW8Num5z0">
    <w:name w:val="WW8Num5z0"/>
    <w:rsid w:val="00256885"/>
    <w:rPr>
      <w:rFonts w:ascii="Times New Roman" w:eastAsia="MS Mincho" w:hAnsi="Times New Roman" w:cs="Times New Roman"/>
    </w:rPr>
  </w:style>
  <w:style w:type="character" w:customStyle="1" w:styleId="WW8Num5z1">
    <w:name w:val="WW8Num5z1"/>
    <w:rsid w:val="00256885"/>
    <w:rPr>
      <w:rFonts w:ascii="Courier New" w:hAnsi="Courier New" w:cs="Courier New"/>
    </w:rPr>
  </w:style>
  <w:style w:type="character" w:customStyle="1" w:styleId="WW8Num5z2">
    <w:name w:val="WW8Num5z2"/>
    <w:rsid w:val="00256885"/>
    <w:rPr>
      <w:rFonts w:ascii="Wingdings" w:hAnsi="Wingdings"/>
    </w:rPr>
  </w:style>
  <w:style w:type="character" w:customStyle="1" w:styleId="WW8Num5z3">
    <w:name w:val="WW8Num5z3"/>
    <w:rsid w:val="00256885"/>
    <w:rPr>
      <w:rFonts w:ascii="Symbol" w:hAnsi="Symbol"/>
    </w:rPr>
  </w:style>
  <w:style w:type="character" w:customStyle="1" w:styleId="WW8Num6z0">
    <w:name w:val="WW8Num6z0"/>
    <w:rsid w:val="00256885"/>
    <w:rPr>
      <w:rFonts w:ascii="Arial" w:eastAsia="MS Mincho" w:hAnsi="Arial" w:cs="Arial"/>
    </w:rPr>
  </w:style>
  <w:style w:type="character" w:customStyle="1" w:styleId="WW8Num6z1">
    <w:name w:val="WW8Num6z1"/>
    <w:rsid w:val="00256885"/>
    <w:rPr>
      <w:rFonts w:ascii="Courier New" w:hAnsi="Courier New" w:cs="Courier New"/>
    </w:rPr>
  </w:style>
  <w:style w:type="character" w:customStyle="1" w:styleId="WW8Num6z2">
    <w:name w:val="WW8Num6z2"/>
    <w:rsid w:val="00256885"/>
    <w:rPr>
      <w:rFonts w:ascii="Wingdings" w:hAnsi="Wingdings"/>
    </w:rPr>
  </w:style>
  <w:style w:type="character" w:customStyle="1" w:styleId="WW8Num6z3">
    <w:name w:val="WW8Num6z3"/>
    <w:rsid w:val="00256885"/>
    <w:rPr>
      <w:rFonts w:ascii="Symbol" w:hAnsi="Symbol"/>
    </w:rPr>
  </w:style>
  <w:style w:type="character" w:customStyle="1" w:styleId="WW8Num9z0">
    <w:name w:val="WW8Num9z0"/>
    <w:rsid w:val="00256885"/>
    <w:rPr>
      <w:rFonts w:ascii="Times New Roman" w:eastAsia="MS Mincho" w:hAnsi="Times New Roman" w:cs="Times New Roman"/>
    </w:rPr>
  </w:style>
  <w:style w:type="character" w:customStyle="1" w:styleId="WW8Num9z1">
    <w:name w:val="WW8Num9z1"/>
    <w:rsid w:val="00256885"/>
    <w:rPr>
      <w:rFonts w:ascii="Courier New" w:hAnsi="Courier New" w:cs="Courier New"/>
    </w:rPr>
  </w:style>
  <w:style w:type="character" w:customStyle="1" w:styleId="WW8Num9z2">
    <w:name w:val="WW8Num9z2"/>
    <w:rsid w:val="00256885"/>
    <w:rPr>
      <w:rFonts w:ascii="Wingdings" w:hAnsi="Wingdings"/>
    </w:rPr>
  </w:style>
  <w:style w:type="character" w:customStyle="1" w:styleId="WW8Num9z3">
    <w:name w:val="WW8Num9z3"/>
    <w:rsid w:val="00256885"/>
    <w:rPr>
      <w:rFonts w:ascii="Symbol" w:hAnsi="Symbol"/>
    </w:rPr>
  </w:style>
  <w:style w:type="character" w:customStyle="1" w:styleId="WW8Num11z0">
    <w:name w:val="WW8Num11z0"/>
    <w:rsid w:val="00256885"/>
    <w:rPr>
      <w:rFonts w:ascii="Times New Roman" w:eastAsia="MS Mincho" w:hAnsi="Times New Roman" w:cs="Times New Roman"/>
    </w:rPr>
  </w:style>
  <w:style w:type="character" w:customStyle="1" w:styleId="WW8Num11z1">
    <w:name w:val="WW8Num11z1"/>
    <w:rsid w:val="00256885"/>
    <w:rPr>
      <w:rFonts w:ascii="Courier New" w:hAnsi="Courier New" w:cs="Courier New"/>
    </w:rPr>
  </w:style>
  <w:style w:type="character" w:customStyle="1" w:styleId="WW8Num11z2">
    <w:name w:val="WW8Num11z2"/>
    <w:rsid w:val="00256885"/>
    <w:rPr>
      <w:rFonts w:ascii="Wingdings" w:hAnsi="Wingdings"/>
    </w:rPr>
  </w:style>
  <w:style w:type="character" w:customStyle="1" w:styleId="WW8Num11z3">
    <w:name w:val="WW8Num11z3"/>
    <w:rsid w:val="00256885"/>
    <w:rPr>
      <w:rFonts w:ascii="Symbol" w:hAnsi="Symbol"/>
    </w:rPr>
  </w:style>
  <w:style w:type="character" w:customStyle="1" w:styleId="WW8Num15z0">
    <w:name w:val="WW8Num15z0"/>
    <w:rsid w:val="00256885"/>
    <w:rPr>
      <w:rFonts w:ascii="Times New Roman" w:eastAsia="Times New Roman" w:hAnsi="Times New Roman" w:cs="Times New Roman"/>
    </w:rPr>
  </w:style>
  <w:style w:type="character" w:customStyle="1" w:styleId="WW8Num15z1">
    <w:name w:val="WW8Num15z1"/>
    <w:rsid w:val="00256885"/>
    <w:rPr>
      <w:rFonts w:ascii="Courier New" w:hAnsi="Courier New" w:cs="Courier New"/>
    </w:rPr>
  </w:style>
  <w:style w:type="character" w:customStyle="1" w:styleId="WW8Num15z2">
    <w:name w:val="WW8Num15z2"/>
    <w:rsid w:val="00256885"/>
    <w:rPr>
      <w:rFonts w:ascii="Wingdings" w:hAnsi="Wingdings"/>
    </w:rPr>
  </w:style>
  <w:style w:type="character" w:customStyle="1" w:styleId="WW8Num15z3">
    <w:name w:val="WW8Num15z3"/>
    <w:rsid w:val="00256885"/>
    <w:rPr>
      <w:rFonts w:ascii="Symbol" w:hAnsi="Symbol"/>
    </w:rPr>
  </w:style>
  <w:style w:type="character" w:customStyle="1" w:styleId="WW8Num16z0">
    <w:name w:val="WW8Num16z0"/>
    <w:rsid w:val="00256885"/>
    <w:rPr>
      <w:rFonts w:ascii="Times New Roman" w:eastAsia="MS Mincho" w:hAnsi="Times New Roman" w:cs="Times New Roman"/>
    </w:rPr>
  </w:style>
  <w:style w:type="character" w:customStyle="1" w:styleId="WW8Num16z1">
    <w:name w:val="WW8Num16z1"/>
    <w:rsid w:val="00256885"/>
    <w:rPr>
      <w:rFonts w:ascii="Courier New" w:hAnsi="Courier New" w:cs="Courier New"/>
    </w:rPr>
  </w:style>
  <w:style w:type="character" w:customStyle="1" w:styleId="WW8Num16z2">
    <w:name w:val="WW8Num16z2"/>
    <w:rsid w:val="00256885"/>
    <w:rPr>
      <w:rFonts w:ascii="Wingdings" w:hAnsi="Wingdings"/>
    </w:rPr>
  </w:style>
  <w:style w:type="character" w:customStyle="1" w:styleId="WW8Num16z3">
    <w:name w:val="WW8Num16z3"/>
    <w:rsid w:val="00256885"/>
    <w:rPr>
      <w:rFonts w:ascii="Symbol" w:hAnsi="Symbol"/>
    </w:rPr>
  </w:style>
  <w:style w:type="character" w:customStyle="1" w:styleId="WW8Num18z0">
    <w:name w:val="WW8Num18z0"/>
    <w:rsid w:val="00256885"/>
    <w:rPr>
      <w:rFonts w:ascii="Times New Roman" w:eastAsia="Times New Roman" w:hAnsi="Times New Roman" w:cs="Times New Roman"/>
    </w:rPr>
  </w:style>
  <w:style w:type="character" w:customStyle="1" w:styleId="WW8Num18z1">
    <w:name w:val="WW8Num18z1"/>
    <w:rsid w:val="00256885"/>
    <w:rPr>
      <w:rFonts w:ascii="Courier New" w:hAnsi="Courier New" w:cs="Courier New"/>
    </w:rPr>
  </w:style>
  <w:style w:type="character" w:customStyle="1" w:styleId="WW8Num18z2">
    <w:name w:val="WW8Num18z2"/>
    <w:rsid w:val="00256885"/>
    <w:rPr>
      <w:rFonts w:ascii="Wingdings" w:hAnsi="Wingdings"/>
    </w:rPr>
  </w:style>
  <w:style w:type="character" w:customStyle="1" w:styleId="WW8Num18z3">
    <w:name w:val="WW8Num18z3"/>
    <w:rsid w:val="00256885"/>
    <w:rPr>
      <w:rFonts w:ascii="Symbol" w:hAnsi="Symbol"/>
    </w:rPr>
  </w:style>
  <w:style w:type="character" w:customStyle="1" w:styleId="WW8Num19z0">
    <w:name w:val="WW8Num19z0"/>
    <w:rsid w:val="00256885"/>
    <w:rPr>
      <w:rFonts w:ascii="Times New Roman" w:eastAsia="MS Mincho" w:hAnsi="Times New Roman" w:cs="Times New Roman"/>
    </w:rPr>
  </w:style>
  <w:style w:type="character" w:customStyle="1" w:styleId="WW8Num19z1">
    <w:name w:val="WW8Num19z1"/>
    <w:rsid w:val="00256885"/>
    <w:rPr>
      <w:rFonts w:ascii="Wingdings" w:hAnsi="Wingdings"/>
    </w:rPr>
  </w:style>
  <w:style w:type="character" w:customStyle="1" w:styleId="WW8Num25z0">
    <w:name w:val="WW8Num25z0"/>
    <w:rsid w:val="00256885"/>
    <w:rPr>
      <w:rFonts w:ascii="Arial" w:eastAsia="SimSun" w:hAnsi="Arial" w:cs="Arial"/>
    </w:rPr>
  </w:style>
  <w:style w:type="character" w:customStyle="1" w:styleId="WW8Num25z1">
    <w:name w:val="WW8Num25z1"/>
    <w:rsid w:val="00256885"/>
    <w:rPr>
      <w:rFonts w:ascii="Wingdings" w:hAnsi="Wingdings"/>
    </w:rPr>
  </w:style>
  <w:style w:type="character" w:customStyle="1" w:styleId="WW8Num28z0">
    <w:name w:val="WW8Num28z0"/>
    <w:rsid w:val="00256885"/>
    <w:rPr>
      <w:rFonts w:ascii="Times New Roman" w:eastAsia="MS Mincho" w:hAnsi="Times New Roman" w:cs="Times New Roman"/>
    </w:rPr>
  </w:style>
  <w:style w:type="character" w:customStyle="1" w:styleId="WW8Num28z1">
    <w:name w:val="WW8Num28z1"/>
    <w:rsid w:val="00256885"/>
    <w:rPr>
      <w:rFonts w:ascii="Courier New" w:hAnsi="Courier New" w:cs="Courier New"/>
    </w:rPr>
  </w:style>
  <w:style w:type="character" w:customStyle="1" w:styleId="WW8Num28z2">
    <w:name w:val="WW8Num28z2"/>
    <w:rsid w:val="00256885"/>
    <w:rPr>
      <w:rFonts w:ascii="Wingdings" w:hAnsi="Wingdings"/>
    </w:rPr>
  </w:style>
  <w:style w:type="character" w:customStyle="1" w:styleId="WW8Num28z3">
    <w:name w:val="WW8Num28z3"/>
    <w:rsid w:val="00256885"/>
    <w:rPr>
      <w:rFonts w:ascii="Symbol" w:hAnsi="Symbol"/>
    </w:rPr>
  </w:style>
  <w:style w:type="character" w:customStyle="1" w:styleId="WW8Num32z0">
    <w:name w:val="WW8Num32z0"/>
    <w:rsid w:val="00256885"/>
    <w:rPr>
      <w:rFonts w:ascii="Times New Roman" w:eastAsia="Times New Roman" w:hAnsi="Times New Roman" w:cs="Times New Roman"/>
    </w:rPr>
  </w:style>
  <w:style w:type="character" w:customStyle="1" w:styleId="WW8Num32z1">
    <w:name w:val="WW8Num32z1"/>
    <w:rsid w:val="00256885"/>
    <w:rPr>
      <w:rFonts w:ascii="Courier New" w:hAnsi="Courier New" w:cs="Courier New"/>
    </w:rPr>
  </w:style>
  <w:style w:type="character" w:customStyle="1" w:styleId="WW8Num32z2">
    <w:name w:val="WW8Num32z2"/>
    <w:rsid w:val="00256885"/>
    <w:rPr>
      <w:rFonts w:ascii="Wingdings" w:hAnsi="Wingdings"/>
    </w:rPr>
  </w:style>
  <w:style w:type="character" w:customStyle="1" w:styleId="WW8Num32z3">
    <w:name w:val="WW8Num32z3"/>
    <w:rsid w:val="00256885"/>
    <w:rPr>
      <w:rFonts w:ascii="Symbol" w:hAnsi="Symbol"/>
    </w:rPr>
  </w:style>
  <w:style w:type="character" w:customStyle="1" w:styleId="WW8Num34z0">
    <w:name w:val="WW8Num34z0"/>
    <w:rsid w:val="00256885"/>
    <w:rPr>
      <w:rFonts w:ascii="Times New Roman" w:eastAsia="SimSun" w:hAnsi="Times New Roman" w:cs="Times New Roman"/>
    </w:rPr>
  </w:style>
  <w:style w:type="character" w:customStyle="1" w:styleId="WW8Num34z1">
    <w:name w:val="WW8Num34z1"/>
    <w:rsid w:val="00256885"/>
    <w:rPr>
      <w:rFonts w:ascii="Wingdings" w:hAnsi="Wingdings"/>
    </w:rPr>
  </w:style>
  <w:style w:type="character" w:customStyle="1" w:styleId="WW8Num35z0">
    <w:name w:val="WW8Num35z0"/>
    <w:rsid w:val="00256885"/>
    <w:rPr>
      <w:rFonts w:ascii="Times New Roman" w:eastAsia="SimSun" w:hAnsi="Times New Roman" w:cs="Times New Roman"/>
    </w:rPr>
  </w:style>
  <w:style w:type="character" w:customStyle="1" w:styleId="WW8Num35z1">
    <w:name w:val="WW8Num35z1"/>
    <w:rsid w:val="00256885"/>
    <w:rPr>
      <w:rFonts w:ascii="Wingdings" w:hAnsi="Wingdings"/>
    </w:rPr>
  </w:style>
  <w:style w:type="character" w:customStyle="1" w:styleId="WW8Num36z0">
    <w:name w:val="WW8Num36z0"/>
    <w:rsid w:val="00256885"/>
    <w:rPr>
      <w:rFonts w:ascii="Times New Roman" w:eastAsia="SimSun" w:hAnsi="Times New Roman" w:cs="Times New Roman"/>
    </w:rPr>
  </w:style>
  <w:style w:type="character" w:customStyle="1" w:styleId="WW8Num36z1">
    <w:name w:val="WW8Num36z1"/>
    <w:rsid w:val="00256885"/>
    <w:rPr>
      <w:rFonts w:ascii="Wingdings" w:hAnsi="Wingdings"/>
    </w:rPr>
  </w:style>
  <w:style w:type="character" w:customStyle="1" w:styleId="WW8Num39z0">
    <w:name w:val="WW8Num39z0"/>
    <w:rsid w:val="00256885"/>
    <w:rPr>
      <w:rFonts w:ascii="Times New Roman" w:eastAsia="SimSun" w:hAnsi="Times New Roman" w:cs="Times New Roman"/>
    </w:rPr>
  </w:style>
  <w:style w:type="character" w:customStyle="1" w:styleId="WW8Num39z1">
    <w:name w:val="WW8Num39z1"/>
    <w:rsid w:val="00256885"/>
    <w:rPr>
      <w:rFonts w:ascii="Wingdings" w:hAnsi="Wingdings"/>
    </w:rPr>
  </w:style>
  <w:style w:type="character" w:customStyle="1" w:styleId="WW8NumSt1z0">
    <w:name w:val="WW8NumSt1z0"/>
    <w:rsid w:val="00256885"/>
    <w:rPr>
      <w:rFonts w:ascii="Symbol" w:hAnsi="Symbol"/>
    </w:rPr>
  </w:style>
  <w:style w:type="character" w:customStyle="1" w:styleId="WW8NumSt18z0">
    <w:name w:val="WW8NumSt18z0"/>
    <w:rsid w:val="00256885"/>
    <w:rPr>
      <w:rFonts w:ascii="Geneva" w:hAnsi="Geneva"/>
    </w:rPr>
  </w:style>
  <w:style w:type="character" w:customStyle="1" w:styleId="afff8">
    <w:name w:val="段落フォント"/>
    <w:rsid w:val="00256885"/>
  </w:style>
  <w:style w:type="character" w:customStyle="1" w:styleId="afff9">
    <w:name w:val="脚注番号"/>
    <w:rsid w:val="00256885"/>
    <w:rPr>
      <w:b/>
      <w:position w:val="3"/>
      <w:sz w:val="16"/>
    </w:rPr>
  </w:style>
  <w:style w:type="character" w:customStyle="1" w:styleId="afffa">
    <w:name w:val="コメント参照"/>
    <w:rsid w:val="00256885"/>
    <w:rPr>
      <w:sz w:val="16"/>
    </w:rPr>
  </w:style>
  <w:style w:type="character" w:customStyle="1" w:styleId="H1">
    <w:name w:val="H1 (文字)"/>
    <w:rsid w:val="00256885"/>
    <w:rPr>
      <w:rFonts w:ascii="Arial" w:eastAsia="MS Mincho" w:hAnsi="Arial"/>
      <w:sz w:val="36"/>
      <w:lang w:val="en-GB" w:eastAsia="ar-SA" w:bidi="ar-SA"/>
    </w:rPr>
  </w:style>
  <w:style w:type="character" w:customStyle="1" w:styleId="Head2A">
    <w:name w:val="Head2A (文字)"/>
    <w:rsid w:val="00256885"/>
    <w:rPr>
      <w:rFonts w:ascii="Arial" w:eastAsia="MS Mincho" w:hAnsi="Arial"/>
      <w:sz w:val="32"/>
      <w:lang w:val="en-GB" w:eastAsia="ar-SA" w:bidi="ar-SA"/>
    </w:rPr>
  </w:style>
  <w:style w:type="character" w:customStyle="1" w:styleId="Underrubrik2">
    <w:name w:val="Underrubrik2 (文字)"/>
    <w:rsid w:val="00256885"/>
    <w:rPr>
      <w:rFonts w:ascii="Arial" w:eastAsia="MS Mincho" w:hAnsi="Arial"/>
      <w:sz w:val="28"/>
      <w:lang w:val="en-GB" w:eastAsia="ar-SA" w:bidi="ar-SA"/>
    </w:rPr>
  </w:style>
  <w:style w:type="character" w:customStyle="1" w:styleId="BodyText2Char2">
    <w:name w:val="Body Text 2 Char2"/>
    <w:rsid w:val="00256885"/>
    <w:rPr>
      <w:lang w:val="en-GB" w:eastAsia="ja-JP" w:bidi="ar-SA"/>
    </w:rPr>
  </w:style>
  <w:style w:type="character" w:customStyle="1" w:styleId="M5">
    <w:name w:val="M5 (文字)"/>
    <w:rsid w:val="00256885"/>
    <w:rPr>
      <w:rFonts w:ascii="Arial" w:eastAsia="MS Mincho" w:hAnsi="Arial"/>
      <w:sz w:val="22"/>
      <w:lang w:val="en-GB" w:eastAsia="ar-SA" w:bidi="ar-SA"/>
    </w:rPr>
  </w:style>
  <w:style w:type="character" w:customStyle="1" w:styleId="T1">
    <w:name w:val="T1 (文字)"/>
    <w:rsid w:val="00256885"/>
    <w:rPr>
      <w:rFonts w:ascii="Arial" w:eastAsia="MS Mincho" w:hAnsi="Arial"/>
      <w:lang w:val="en-GB" w:eastAsia="ar-SA" w:bidi="ar-SA"/>
    </w:rPr>
  </w:style>
  <w:style w:type="character" w:customStyle="1" w:styleId="BodyText3Char2">
    <w:name w:val="Body Text 3 Char2"/>
    <w:rsid w:val="002568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6885"/>
    <w:rPr>
      <w:rFonts w:ascii="Arial" w:eastAsia="SimSun" w:hAnsi="Arial"/>
      <w:sz w:val="32"/>
      <w:lang w:val="en-GB" w:eastAsia="en-US" w:bidi="ar-SA"/>
    </w:rPr>
  </w:style>
  <w:style w:type="character" w:customStyle="1" w:styleId="headerodd">
    <w:name w:val="header odd (文字)"/>
    <w:rsid w:val="00256885"/>
    <w:rPr>
      <w:rFonts w:ascii="Arial" w:eastAsia="MS Mincho" w:hAnsi="Arial"/>
      <w:b/>
      <w:sz w:val="18"/>
      <w:lang w:val="en-GB" w:eastAsia="ar-SA" w:bidi="ar-SA"/>
    </w:rPr>
  </w:style>
  <w:style w:type="character" w:customStyle="1" w:styleId="footnotetext1">
    <w:name w:val="footnote text1 (文字)"/>
    <w:rsid w:val="00256885"/>
    <w:rPr>
      <w:rFonts w:eastAsia="MS Mincho"/>
      <w:sz w:val="16"/>
      <w:lang w:val="en-GB" w:eastAsia="ar-SA" w:bidi="ar-SA"/>
    </w:rPr>
  </w:style>
  <w:style w:type="character" w:customStyle="1" w:styleId="BodyTextIndentChar2">
    <w:name w:val="Body Text Indent Char2"/>
    <w:rsid w:val="00256885"/>
    <w:rPr>
      <w:lang w:val="en-GB" w:eastAsia="en-US" w:bidi="ar-SA"/>
    </w:rPr>
  </w:style>
  <w:style w:type="character" w:customStyle="1" w:styleId="cap">
    <w:name w:val="cap (文字)"/>
    <w:rsid w:val="00256885"/>
    <w:rPr>
      <w:rFonts w:eastAsia="MS Mincho"/>
      <w:b/>
      <w:lang w:val="en-GB" w:eastAsia="ar-SA" w:bidi="ar-SA"/>
    </w:rPr>
  </w:style>
  <w:style w:type="character" w:customStyle="1" w:styleId="BodyTextIndent2Char2">
    <w:name w:val="Body Text Indent 2 Char2"/>
    <w:rsid w:val="002568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6885"/>
    <w:rPr>
      <w:rFonts w:ascii="Arial" w:eastAsia="SimSun" w:hAnsi="Arial"/>
      <w:sz w:val="24"/>
      <w:szCs w:val="28"/>
      <w:lang w:val="en-GB" w:eastAsia="en-US" w:bidi="ar-SA"/>
    </w:rPr>
  </w:style>
  <w:style w:type="character" w:customStyle="1" w:styleId="afffb">
    <w:name w:val="番号付け記号"/>
    <w:rsid w:val="00256885"/>
  </w:style>
  <w:style w:type="paragraph" w:customStyle="1" w:styleId="afffc">
    <w:name w:val="見出し"/>
    <w:basedOn w:val="a1"/>
    <w:next w:val="a1"/>
    <w:uiPriority w:val="99"/>
    <w:qFormat/>
    <w:rsid w:val="002568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2568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2568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f"/>
    <w:uiPriority w:val="99"/>
    <w:qFormat/>
    <w:rsid w:val="00256885"/>
    <w:pPr>
      <w:ind w:left="851" w:hanging="284"/>
    </w:pPr>
  </w:style>
  <w:style w:type="paragraph" w:customStyle="1" w:styleId="affff0">
    <w:name w:val="箇条書き"/>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0"/>
    <w:uiPriority w:val="99"/>
    <w:qFormat/>
    <w:rsid w:val="00256885"/>
    <w:pPr>
      <w:tabs>
        <w:tab w:val="clear" w:pos="644"/>
        <w:tab w:val="num" w:pos="1494"/>
      </w:tabs>
      <w:ind w:left="851" w:hanging="284"/>
    </w:pPr>
  </w:style>
  <w:style w:type="paragraph" w:customStyle="1" w:styleId="3c">
    <w:name w:val="箇条書き 3"/>
    <w:basedOn w:val="2f0"/>
    <w:uiPriority w:val="99"/>
    <w:qFormat/>
    <w:rsid w:val="00256885"/>
    <w:pPr>
      <w:ind w:left="1135"/>
    </w:pPr>
  </w:style>
  <w:style w:type="paragraph" w:customStyle="1" w:styleId="2f1">
    <w:name w:val="一覧 2"/>
    <w:basedOn w:val="aa"/>
    <w:uiPriority w:val="99"/>
    <w:qFormat/>
    <w:rsid w:val="00256885"/>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uiPriority w:val="99"/>
    <w:qFormat/>
    <w:rsid w:val="00256885"/>
    <w:pPr>
      <w:ind w:left="1135"/>
    </w:pPr>
  </w:style>
  <w:style w:type="paragraph" w:customStyle="1" w:styleId="4b">
    <w:name w:val="一覧 4"/>
    <w:basedOn w:val="3d"/>
    <w:uiPriority w:val="99"/>
    <w:qFormat/>
    <w:rsid w:val="00256885"/>
    <w:pPr>
      <w:ind w:left="1418"/>
    </w:pPr>
  </w:style>
  <w:style w:type="paragraph" w:customStyle="1" w:styleId="58">
    <w:name w:val="一覧 5"/>
    <w:basedOn w:val="4b"/>
    <w:uiPriority w:val="99"/>
    <w:qFormat/>
    <w:rsid w:val="00256885"/>
    <w:pPr>
      <w:ind w:left="1702"/>
    </w:pPr>
  </w:style>
  <w:style w:type="paragraph" w:customStyle="1" w:styleId="4c">
    <w:name w:val="箇条書き 4"/>
    <w:basedOn w:val="3c"/>
    <w:uiPriority w:val="99"/>
    <w:qFormat/>
    <w:rsid w:val="00256885"/>
    <w:pPr>
      <w:ind w:left="1418"/>
    </w:pPr>
  </w:style>
  <w:style w:type="paragraph" w:customStyle="1" w:styleId="59">
    <w:name w:val="箇条書き 5"/>
    <w:basedOn w:val="4c"/>
    <w:uiPriority w:val="99"/>
    <w:qFormat/>
    <w:rsid w:val="00256885"/>
    <w:pPr>
      <w:ind w:left="1702"/>
    </w:pPr>
  </w:style>
  <w:style w:type="paragraph" w:customStyle="1" w:styleId="affff1">
    <w:name w:val="コメント文字列"/>
    <w:basedOn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256885"/>
    <w:rPr>
      <w:b/>
      <w:bCs/>
    </w:rPr>
  </w:style>
  <w:style w:type="paragraph" w:customStyle="1" w:styleId="affff3">
    <w:name w:val="見出しマップ"/>
    <w:basedOn w:val="a1"/>
    <w:uiPriority w:val="99"/>
    <w:qFormat/>
    <w:rsid w:val="002568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568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2568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2568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2568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2568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56885"/>
    <w:rPr>
      <w:rFonts w:ascii="Arial" w:hAnsi="Arial"/>
      <w:sz w:val="28"/>
      <w:lang w:val="en-GB" w:eastAsia="en-GB" w:bidi="ar-SA"/>
    </w:rPr>
  </w:style>
  <w:style w:type="paragraph" w:customStyle="1" w:styleId="affff7">
    <w:name w:val="表の内容"/>
    <w:basedOn w:val="a1"/>
    <w:uiPriority w:val="99"/>
    <w:qFormat/>
    <w:rsid w:val="002568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256885"/>
    <w:pPr>
      <w:jc w:val="center"/>
    </w:pPr>
    <w:rPr>
      <w:b/>
      <w:bCs/>
    </w:rPr>
  </w:style>
  <w:style w:type="character" w:customStyle="1" w:styleId="WW8Num27z0">
    <w:name w:val="WW8Num27z0"/>
    <w:rsid w:val="00256885"/>
    <w:rPr>
      <w:rFonts w:ascii="Arial" w:eastAsia="Times New Roman" w:hAnsi="Arial" w:cs="Arial"/>
    </w:rPr>
  </w:style>
  <w:style w:type="character" w:customStyle="1" w:styleId="WW8Num27z1">
    <w:name w:val="WW8Num27z1"/>
    <w:rsid w:val="00256885"/>
    <w:rPr>
      <w:rFonts w:ascii="Courier New" w:hAnsi="Courier New" w:cs="Courier New"/>
    </w:rPr>
  </w:style>
  <w:style w:type="character" w:customStyle="1" w:styleId="WW8Num27z2">
    <w:name w:val="WW8Num27z2"/>
    <w:rsid w:val="00256885"/>
    <w:rPr>
      <w:rFonts w:ascii="Wingdings" w:hAnsi="Wingdings"/>
    </w:rPr>
  </w:style>
  <w:style w:type="character" w:customStyle="1" w:styleId="WW8Num27z3">
    <w:name w:val="WW8Num27z3"/>
    <w:rsid w:val="00256885"/>
    <w:rPr>
      <w:rFonts w:ascii="Symbol" w:hAnsi="Symbol"/>
    </w:rPr>
  </w:style>
  <w:style w:type="character" w:customStyle="1" w:styleId="WW8Num29z0">
    <w:name w:val="WW8Num29z0"/>
    <w:rsid w:val="00256885"/>
    <w:rPr>
      <w:rFonts w:ascii="Times New Roman" w:eastAsia="MS Mincho" w:hAnsi="Times New Roman" w:cs="Times New Roman"/>
    </w:rPr>
  </w:style>
  <w:style w:type="character" w:customStyle="1" w:styleId="WW8Num29z1">
    <w:name w:val="WW8Num29z1"/>
    <w:rsid w:val="00256885"/>
    <w:rPr>
      <w:rFonts w:ascii="Courier New" w:hAnsi="Courier New" w:cs="Courier New"/>
    </w:rPr>
  </w:style>
  <w:style w:type="character" w:customStyle="1" w:styleId="WW8Num29z2">
    <w:name w:val="WW8Num29z2"/>
    <w:rsid w:val="00256885"/>
    <w:rPr>
      <w:rFonts w:ascii="Wingdings" w:hAnsi="Wingdings"/>
    </w:rPr>
  </w:style>
  <w:style w:type="character" w:customStyle="1" w:styleId="WW8Num29z3">
    <w:name w:val="WW8Num29z3"/>
    <w:rsid w:val="00256885"/>
    <w:rPr>
      <w:rFonts w:ascii="Symbol" w:hAnsi="Symbol"/>
    </w:rPr>
  </w:style>
  <w:style w:type="character" w:customStyle="1" w:styleId="WW8Num31z0">
    <w:name w:val="WW8Num31z0"/>
    <w:rsid w:val="00256885"/>
    <w:rPr>
      <w:rFonts w:ascii="Symbol" w:hAnsi="Symbol"/>
    </w:rPr>
  </w:style>
  <w:style w:type="character" w:customStyle="1" w:styleId="WW8Num31z1">
    <w:name w:val="WW8Num31z1"/>
    <w:rsid w:val="00256885"/>
    <w:rPr>
      <w:rFonts w:ascii="Courier New" w:hAnsi="Courier New" w:cs="Courier New"/>
    </w:rPr>
  </w:style>
  <w:style w:type="character" w:customStyle="1" w:styleId="WW8Num31z2">
    <w:name w:val="WW8Num31z2"/>
    <w:rsid w:val="00256885"/>
    <w:rPr>
      <w:rFonts w:ascii="Wingdings" w:hAnsi="Wingdings"/>
    </w:rPr>
  </w:style>
  <w:style w:type="character" w:customStyle="1" w:styleId="WW8Num34z2">
    <w:name w:val="WW8Num34z2"/>
    <w:rsid w:val="00256885"/>
    <w:rPr>
      <w:rFonts w:ascii="Wingdings" w:hAnsi="Wingdings"/>
    </w:rPr>
  </w:style>
  <w:style w:type="character" w:customStyle="1" w:styleId="WW8Num34z3">
    <w:name w:val="WW8Num34z3"/>
    <w:rsid w:val="00256885"/>
    <w:rPr>
      <w:rFonts w:ascii="Symbol" w:hAnsi="Symbol"/>
    </w:rPr>
  </w:style>
  <w:style w:type="character" w:customStyle="1" w:styleId="WW8Num37z0">
    <w:name w:val="WW8Num37z0"/>
    <w:rsid w:val="00256885"/>
    <w:rPr>
      <w:rFonts w:ascii="Times New Roman" w:eastAsia="SimSun" w:hAnsi="Times New Roman" w:cs="Times New Roman"/>
    </w:rPr>
  </w:style>
  <w:style w:type="character" w:customStyle="1" w:styleId="WW8Num37z1">
    <w:name w:val="WW8Num37z1"/>
    <w:rsid w:val="00256885"/>
    <w:rPr>
      <w:rFonts w:ascii="Wingdings" w:hAnsi="Wingdings"/>
    </w:rPr>
  </w:style>
  <w:style w:type="character" w:customStyle="1" w:styleId="WW8Num38z0">
    <w:name w:val="WW8Num38z0"/>
    <w:rsid w:val="00256885"/>
    <w:rPr>
      <w:rFonts w:ascii="Times New Roman" w:eastAsia="SimSun" w:hAnsi="Times New Roman" w:cs="Times New Roman"/>
    </w:rPr>
  </w:style>
  <w:style w:type="character" w:customStyle="1" w:styleId="WW8Num38z1">
    <w:name w:val="WW8Num38z1"/>
    <w:rsid w:val="00256885"/>
    <w:rPr>
      <w:rFonts w:ascii="Wingdings" w:hAnsi="Wingdings"/>
    </w:rPr>
  </w:style>
  <w:style w:type="character" w:customStyle="1" w:styleId="WW8Num41z0">
    <w:name w:val="WW8Num41z0"/>
    <w:rsid w:val="00256885"/>
    <w:rPr>
      <w:rFonts w:ascii="Times New Roman" w:eastAsia="SimSun" w:hAnsi="Times New Roman" w:cs="Times New Roman"/>
    </w:rPr>
  </w:style>
  <w:style w:type="character" w:customStyle="1" w:styleId="WW8Num41z1">
    <w:name w:val="WW8Num41z1"/>
    <w:rsid w:val="00256885"/>
    <w:rPr>
      <w:rFonts w:ascii="Wingdings" w:hAnsi="Wingdings"/>
    </w:rPr>
  </w:style>
  <w:style w:type="character" w:customStyle="1" w:styleId="WW8NumSt20z0">
    <w:name w:val="WW8NumSt20z0"/>
    <w:rsid w:val="00256885"/>
    <w:rPr>
      <w:rFonts w:ascii="Geneva" w:hAnsi="Geneva"/>
    </w:rPr>
  </w:style>
  <w:style w:type="character" w:customStyle="1" w:styleId="DefaultParagraphFont1">
    <w:name w:val="Default Paragraph Font1"/>
    <w:rsid w:val="00256885"/>
  </w:style>
  <w:style w:type="character" w:customStyle="1" w:styleId="CarCar9">
    <w:name w:val="Car Car9"/>
    <w:rsid w:val="00256885"/>
    <w:rPr>
      <w:rFonts w:ascii="Arial" w:hAnsi="Arial"/>
      <w:lang w:val="en-GB" w:eastAsia="ja-JP" w:bidi="ar-SA"/>
    </w:rPr>
  </w:style>
  <w:style w:type="paragraph" w:customStyle="1" w:styleId="ListBullet1">
    <w:name w:val="List Bullet1"/>
    <w:basedOn w:val="a1"/>
    <w:uiPriority w:val="99"/>
    <w:qFormat/>
    <w:rsid w:val="002568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56885"/>
    <w:pPr>
      <w:tabs>
        <w:tab w:val="clear" w:pos="644"/>
        <w:tab w:val="num" w:pos="1494"/>
      </w:tabs>
      <w:ind w:left="851"/>
    </w:pPr>
  </w:style>
  <w:style w:type="paragraph" w:customStyle="1" w:styleId="ListBullet31">
    <w:name w:val="List Bullet 31"/>
    <w:basedOn w:val="ListBullet21"/>
    <w:uiPriority w:val="99"/>
    <w:qFormat/>
    <w:rsid w:val="00256885"/>
    <w:pPr>
      <w:ind w:left="1135"/>
    </w:pPr>
  </w:style>
  <w:style w:type="paragraph" w:customStyle="1" w:styleId="ListBullet41">
    <w:name w:val="List Bullet 41"/>
    <w:basedOn w:val="ListBullet31"/>
    <w:uiPriority w:val="99"/>
    <w:qFormat/>
    <w:rsid w:val="00256885"/>
    <w:pPr>
      <w:ind w:left="1418"/>
    </w:pPr>
  </w:style>
  <w:style w:type="paragraph" w:customStyle="1" w:styleId="ListBullet51">
    <w:name w:val="List Bullet 51"/>
    <w:basedOn w:val="ListBullet41"/>
    <w:uiPriority w:val="99"/>
    <w:qFormat/>
    <w:rsid w:val="00256885"/>
    <w:pPr>
      <w:ind w:left="1702"/>
    </w:pPr>
  </w:style>
  <w:style w:type="character" w:customStyle="1" w:styleId="Heading9Char1">
    <w:name w:val="Heading 9 Char1"/>
    <w:rsid w:val="0025688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6885"/>
    <w:rPr>
      <w:rFonts w:ascii="Arial" w:hAnsi="Arial"/>
      <w:sz w:val="28"/>
      <w:lang w:val="en-GB" w:eastAsia="ja-JP" w:bidi="ar-SA"/>
    </w:rPr>
  </w:style>
  <w:style w:type="paragraph" w:customStyle="1" w:styleId="List31">
    <w:name w:val="List 31"/>
    <w:basedOn w:val="a1"/>
    <w:uiPriority w:val="99"/>
    <w:qFormat/>
    <w:rsid w:val="002568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56885"/>
    <w:pPr>
      <w:ind w:left="1418" w:hanging="284"/>
    </w:pPr>
  </w:style>
  <w:style w:type="paragraph" w:customStyle="1" w:styleId="ListNumber1">
    <w:name w:val="List Number1"/>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56885"/>
    <w:pPr>
      <w:ind w:left="851" w:hanging="284"/>
    </w:pPr>
  </w:style>
  <w:style w:type="paragraph" w:customStyle="1" w:styleId="List21">
    <w:name w:val="List 21"/>
    <w:basedOn w:val="aa"/>
    <w:uiPriority w:val="99"/>
    <w:qFormat/>
    <w:rsid w:val="0025688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56885"/>
    <w:pPr>
      <w:ind w:left="1702"/>
    </w:pPr>
  </w:style>
  <w:style w:type="character" w:customStyle="1" w:styleId="Heading7Char1">
    <w:name w:val="Heading 7 Char1"/>
    <w:rsid w:val="00256885"/>
    <w:rPr>
      <w:rFonts w:ascii="Arial" w:hAnsi="Arial"/>
      <w:lang w:val="en-GB" w:eastAsia="ja-JP" w:bidi="ar-SA"/>
    </w:rPr>
  </w:style>
  <w:style w:type="character" w:customStyle="1" w:styleId="Heading8Char1">
    <w:name w:val="Heading 8 Char1"/>
    <w:rsid w:val="00256885"/>
    <w:rPr>
      <w:rFonts w:ascii="Arial" w:hAnsi="Arial"/>
      <w:sz w:val="36"/>
      <w:lang w:val="en-GB" w:eastAsia="ja-JP" w:bidi="ar-SA"/>
    </w:rPr>
  </w:style>
  <w:style w:type="paragraph" w:customStyle="1" w:styleId="H600">
    <w:name w:val="H6 + 左侧:  0 厘米"/>
    <w:aliases w:val="首行缩进:  0 厘H6米"/>
    <w:basedOn w:val="H6"/>
    <w:uiPriority w:val="99"/>
    <w:qFormat/>
    <w:rsid w:val="0025688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2568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5688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1"/>
    <w:uiPriority w:val="99"/>
    <w:qFormat/>
    <w:rsid w:val="00256885"/>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2568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uiPriority w:val="99"/>
    <w:qFormat/>
    <w:rsid w:val="002568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2568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25688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25688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256885"/>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2568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uiPriority w:val="99"/>
    <w:qFormat/>
    <w:rsid w:val="0025688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2568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56885"/>
  </w:style>
  <w:style w:type="character" w:customStyle="1" w:styleId="h4">
    <w:name w:val="h4 (文字)"/>
    <w:rsid w:val="00256885"/>
    <w:rPr>
      <w:rFonts w:ascii="Arial" w:eastAsia="MS Mincho" w:hAnsi="Arial" w:cs="Arial"/>
      <w:color w:val="0000FF"/>
      <w:kern w:val="2"/>
      <w:sz w:val="24"/>
      <w:szCs w:val="28"/>
      <w:lang w:val="en-GB" w:eastAsia="ar-SA" w:bidi="ar-SA"/>
    </w:rPr>
  </w:style>
  <w:style w:type="character" w:customStyle="1" w:styleId="82">
    <w:name w:val="(文字) (文字)8"/>
    <w:rsid w:val="00256885"/>
    <w:rPr>
      <w:rFonts w:ascii="Arial" w:eastAsia="MS Mincho" w:hAnsi="Arial"/>
      <w:lang w:val="en-GB" w:eastAsia="ar-SA" w:bidi="ar-SA"/>
    </w:rPr>
  </w:style>
  <w:style w:type="character" w:customStyle="1" w:styleId="72">
    <w:name w:val="(文字) (文字)7"/>
    <w:rsid w:val="00256885"/>
    <w:rPr>
      <w:rFonts w:ascii="Arial" w:eastAsia="MS Mincho" w:hAnsi="Arial"/>
      <w:sz w:val="36"/>
      <w:lang w:val="en-GB" w:eastAsia="ar-SA" w:bidi="ar-SA"/>
    </w:rPr>
  </w:style>
  <w:style w:type="paragraph" w:customStyle="1" w:styleId="ListParagraph1">
    <w:name w:val="List Paragraph1"/>
    <w:basedOn w:val="a1"/>
    <w:uiPriority w:val="99"/>
    <w:qFormat/>
    <w:rsid w:val="0025688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256885"/>
  </w:style>
  <w:style w:type="numbering" w:customStyle="1" w:styleId="NoList9">
    <w:name w:val="No List9"/>
    <w:next w:val="a4"/>
    <w:semiHidden/>
    <w:rsid w:val="00256885"/>
  </w:style>
  <w:style w:type="numbering" w:customStyle="1" w:styleId="NoList13">
    <w:name w:val="No List13"/>
    <w:next w:val="a4"/>
    <w:semiHidden/>
    <w:rsid w:val="00256885"/>
  </w:style>
  <w:style w:type="numbering" w:customStyle="1" w:styleId="NoList23">
    <w:name w:val="No List23"/>
    <w:next w:val="a4"/>
    <w:semiHidden/>
    <w:rsid w:val="00256885"/>
  </w:style>
  <w:style w:type="numbering" w:customStyle="1" w:styleId="NoList10">
    <w:name w:val="No List10"/>
    <w:next w:val="a4"/>
    <w:semiHidden/>
    <w:rsid w:val="00256885"/>
  </w:style>
  <w:style w:type="character" w:customStyle="1" w:styleId="1f">
    <w:name w:val="段落フォント1"/>
    <w:rsid w:val="00256885"/>
  </w:style>
  <w:style w:type="character" w:customStyle="1" w:styleId="1f0">
    <w:name w:val="コメント参照1"/>
    <w:rsid w:val="00256885"/>
    <w:rPr>
      <w:sz w:val="16"/>
    </w:rPr>
  </w:style>
  <w:style w:type="paragraph" w:customStyle="1" w:styleId="1f1">
    <w:name w:val="図表番号1"/>
    <w:basedOn w:val="a1"/>
    <w:uiPriority w:val="99"/>
    <w:qFormat/>
    <w:rsid w:val="002568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uiPriority w:val="99"/>
    <w:qFormat/>
    <w:rsid w:val="00256885"/>
    <w:pPr>
      <w:ind w:left="851" w:hanging="284"/>
    </w:pPr>
  </w:style>
  <w:style w:type="paragraph" w:customStyle="1" w:styleId="1f3">
    <w:name w:val="箇条書き1"/>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uiPriority w:val="99"/>
    <w:qFormat/>
    <w:rsid w:val="00256885"/>
    <w:pPr>
      <w:tabs>
        <w:tab w:val="clear" w:pos="644"/>
        <w:tab w:val="num" w:pos="1494"/>
      </w:tabs>
      <w:ind w:left="851" w:hanging="284"/>
    </w:pPr>
  </w:style>
  <w:style w:type="paragraph" w:customStyle="1" w:styleId="313">
    <w:name w:val="箇条書き 31"/>
    <w:basedOn w:val="213"/>
    <w:uiPriority w:val="99"/>
    <w:qFormat/>
    <w:rsid w:val="00256885"/>
    <w:pPr>
      <w:ind w:left="1135"/>
    </w:pPr>
  </w:style>
  <w:style w:type="paragraph" w:customStyle="1" w:styleId="214">
    <w:name w:val="一覧 21"/>
    <w:basedOn w:val="aa"/>
    <w:uiPriority w:val="99"/>
    <w:qFormat/>
    <w:rsid w:val="0025688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56885"/>
    <w:pPr>
      <w:ind w:left="1135"/>
    </w:pPr>
  </w:style>
  <w:style w:type="paragraph" w:customStyle="1" w:styleId="413">
    <w:name w:val="一覧 41"/>
    <w:basedOn w:val="314"/>
    <w:uiPriority w:val="99"/>
    <w:qFormat/>
    <w:rsid w:val="00256885"/>
    <w:pPr>
      <w:ind w:left="1418"/>
    </w:pPr>
  </w:style>
  <w:style w:type="paragraph" w:customStyle="1" w:styleId="511">
    <w:name w:val="一覧 51"/>
    <w:basedOn w:val="413"/>
    <w:uiPriority w:val="99"/>
    <w:qFormat/>
    <w:rsid w:val="00256885"/>
    <w:pPr>
      <w:ind w:left="1702"/>
    </w:pPr>
  </w:style>
  <w:style w:type="paragraph" w:customStyle="1" w:styleId="414">
    <w:name w:val="箇条書き 41"/>
    <w:basedOn w:val="313"/>
    <w:uiPriority w:val="99"/>
    <w:qFormat/>
    <w:rsid w:val="00256885"/>
    <w:pPr>
      <w:ind w:left="1418"/>
    </w:pPr>
  </w:style>
  <w:style w:type="paragraph" w:customStyle="1" w:styleId="512">
    <w:name w:val="箇条書き 51"/>
    <w:basedOn w:val="414"/>
    <w:uiPriority w:val="99"/>
    <w:qFormat/>
    <w:rsid w:val="00256885"/>
    <w:pPr>
      <w:ind w:left="1702"/>
    </w:pPr>
  </w:style>
  <w:style w:type="paragraph" w:customStyle="1" w:styleId="1f4">
    <w:name w:val="コメント文字列1"/>
    <w:basedOn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256885"/>
    <w:rPr>
      <w:b/>
      <w:bCs/>
    </w:rPr>
  </w:style>
  <w:style w:type="paragraph" w:customStyle="1" w:styleId="1f6">
    <w:name w:val="見出しマップ1"/>
    <w:basedOn w:val="a1"/>
    <w:uiPriority w:val="99"/>
    <w:qFormat/>
    <w:rsid w:val="002568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2568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568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2568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2568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256885"/>
  </w:style>
  <w:style w:type="numbering" w:customStyle="1" w:styleId="NoList24">
    <w:name w:val="No List24"/>
    <w:next w:val="a4"/>
    <w:semiHidden/>
    <w:rsid w:val="00256885"/>
  </w:style>
  <w:style w:type="numbering" w:customStyle="1" w:styleId="NoList51">
    <w:name w:val="No List51"/>
    <w:next w:val="a4"/>
    <w:semiHidden/>
    <w:rsid w:val="00256885"/>
  </w:style>
  <w:style w:type="character" w:customStyle="1" w:styleId="EmailStyle97">
    <w:name w:val="EmailStyle97"/>
    <w:semiHidden/>
    <w:rsid w:val="00256885"/>
    <w:rPr>
      <w:rFonts w:ascii="Arial" w:hAnsi="Arial" w:cs="Arial"/>
      <w:color w:val="auto"/>
      <w:sz w:val="20"/>
      <w:szCs w:val="20"/>
    </w:rPr>
  </w:style>
  <w:style w:type="character" w:customStyle="1" w:styleId="THC">
    <w:name w:val="TH C"/>
    <w:rsid w:val="00256885"/>
    <w:rPr>
      <w:rFonts w:ascii="Arial" w:eastAsia="MS Mincho" w:hAnsi="Arial" w:cs="Arial"/>
      <w:b/>
      <w:bCs/>
      <w:lang w:val="en-GB" w:eastAsia="ja-JP"/>
    </w:rPr>
  </w:style>
  <w:style w:type="character" w:customStyle="1" w:styleId="bt">
    <w:name w:val="bt (文字)"/>
    <w:rsid w:val="00256885"/>
    <w:rPr>
      <w:rFonts w:eastAsia="MS Mincho"/>
      <w:lang w:val="en-GB" w:eastAsia="ar-SA" w:bidi="ar-SA"/>
    </w:rPr>
  </w:style>
  <w:style w:type="paragraph" w:customStyle="1" w:styleId="HTML2">
    <w:name w:val="HTML 書式付き"/>
    <w:basedOn w:val="a1"/>
    <w:uiPriority w:val="99"/>
    <w:qFormat/>
    <w:rsid w:val="0025688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56885"/>
    <w:rPr>
      <w:rFonts w:ascii="Arial" w:hAnsi="Arial"/>
      <w:sz w:val="28"/>
      <w:szCs w:val="28"/>
      <w:lang w:val="en-GB" w:eastAsia="en-GB"/>
    </w:rPr>
  </w:style>
  <w:style w:type="character" w:customStyle="1" w:styleId="CommentReference1">
    <w:name w:val="Comment Reference1"/>
    <w:rsid w:val="00256885"/>
    <w:rPr>
      <w:sz w:val="16"/>
    </w:rPr>
  </w:style>
  <w:style w:type="paragraph" w:customStyle="1" w:styleId="DocumentMap1">
    <w:name w:val="Document Map1"/>
    <w:basedOn w:val="a1"/>
    <w:uiPriority w:val="99"/>
    <w:qFormat/>
    <w:rsid w:val="0025688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25688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256885"/>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56885"/>
  </w:style>
  <w:style w:type="numbering" w:customStyle="1" w:styleId="NoList15">
    <w:name w:val="No List15"/>
    <w:next w:val="a4"/>
    <w:semiHidden/>
    <w:rsid w:val="00256885"/>
  </w:style>
  <w:style w:type="numbering" w:customStyle="1" w:styleId="NoList16">
    <w:name w:val="No List16"/>
    <w:next w:val="a4"/>
    <w:semiHidden/>
    <w:rsid w:val="00256885"/>
  </w:style>
  <w:style w:type="paragraph" w:customStyle="1" w:styleId="BodyText21">
    <w:name w:val="Body Text 21"/>
    <w:basedOn w:val="a1"/>
    <w:uiPriority w:val="99"/>
    <w:qFormat/>
    <w:rsid w:val="0025688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56885"/>
    <w:rPr>
      <w:rFonts w:ascii="Arial" w:hAnsi="Arial"/>
      <w:lang w:eastAsia="en-US"/>
    </w:rPr>
  </w:style>
  <w:style w:type="paragraph" w:customStyle="1" w:styleId="BodyText31">
    <w:name w:val="Body Text 31"/>
    <w:basedOn w:val="a1"/>
    <w:uiPriority w:val="99"/>
    <w:qFormat/>
    <w:rsid w:val="0025688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25688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56885"/>
    <w:rPr>
      <w:rFonts w:ascii="Arial" w:hAnsi="Arial"/>
      <w:lang w:val="en-GB"/>
    </w:rPr>
  </w:style>
  <w:style w:type="character" w:customStyle="1" w:styleId="h4CharChar">
    <w:name w:val="h4 Char Char"/>
    <w:rsid w:val="0025688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885"/>
    <w:rPr>
      <w:rFonts w:ascii="Arial" w:eastAsia="MS Mincho" w:hAnsi="Arial"/>
      <w:sz w:val="28"/>
      <w:lang w:val="en-GB" w:eastAsia="en-US" w:bidi="ar-SA"/>
    </w:rPr>
  </w:style>
  <w:style w:type="character" w:customStyle="1" w:styleId="FigureCaption1">
    <w:name w:val="Figure Caption1"/>
    <w:aliases w:val="fc Char1,Figure Caption Char Char"/>
    <w:rsid w:val="002568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885"/>
    <w:rPr>
      <w:rFonts w:ascii="Arial" w:hAnsi="Arial"/>
      <w:sz w:val="24"/>
      <w:lang w:val="en-GB" w:eastAsia="en-GB" w:bidi="ar-SA"/>
    </w:rPr>
  </w:style>
  <w:style w:type="character" w:customStyle="1" w:styleId="T1Car">
    <w:name w:val="T1 Car"/>
    <w:aliases w:val="Header 6 Car Car"/>
    <w:rsid w:val="0025688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568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885"/>
    <w:rPr>
      <w:lang w:val="en-GB" w:eastAsia="ja-JP" w:bidi="ar-SA"/>
    </w:rPr>
  </w:style>
  <w:style w:type="character" w:customStyle="1" w:styleId="CarCar10">
    <w:name w:val="Car Car10"/>
    <w:rsid w:val="00256885"/>
    <w:rPr>
      <w:rFonts w:ascii="Arial" w:hAnsi="Arial"/>
      <w:lang w:val="en-GB" w:eastAsia="ja-JP" w:bidi="ar-SA"/>
    </w:rPr>
  </w:style>
  <w:style w:type="paragraph" w:customStyle="1" w:styleId="HTML10">
    <w:name w:val="HTML 書式付き1"/>
    <w:basedOn w:val="a1"/>
    <w:uiPriority w:val="99"/>
    <w:qFormat/>
    <w:rsid w:val="0025688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256885"/>
    <w:rPr>
      <w:rFonts w:ascii="Arial" w:hAnsi="Arial"/>
      <w:lang w:val="en-GB" w:eastAsia="en-US"/>
    </w:rPr>
  </w:style>
  <w:style w:type="character" w:customStyle="1" w:styleId="B1C">
    <w:name w:val="B1 C"/>
    <w:rsid w:val="00256885"/>
    <w:rPr>
      <w:lang w:val="en-GB" w:eastAsia="en-US" w:bidi="ar-SA"/>
    </w:rPr>
  </w:style>
  <w:style w:type="character" w:customStyle="1" w:styleId="Heading4C">
    <w:name w:val="Heading 4 C"/>
    <w:rsid w:val="00256885"/>
    <w:rPr>
      <w:rFonts w:ascii="Arial" w:hAnsi="Arial"/>
      <w:sz w:val="24"/>
      <w:szCs w:val="28"/>
      <w:lang w:val="en-GB" w:eastAsia="en-US" w:bidi="ar-SA"/>
    </w:rPr>
  </w:style>
  <w:style w:type="character" w:customStyle="1" w:styleId="B3c">
    <w:name w:val="B3 c"/>
    <w:rsid w:val="00256885"/>
    <w:rPr>
      <w:lang w:val="en-GB" w:eastAsia="en-GB"/>
    </w:rPr>
  </w:style>
  <w:style w:type="character" w:customStyle="1" w:styleId="T1Char6">
    <w:name w:val="T1 Char6"/>
    <w:aliases w:val="Header 6 Char Char6"/>
    <w:rsid w:val="00256885"/>
  </w:style>
  <w:style w:type="character" w:customStyle="1" w:styleId="B2C">
    <w:name w:val="B2 C"/>
    <w:rsid w:val="00256885"/>
    <w:rPr>
      <w:lang w:val="en-GB" w:eastAsia="en-GB"/>
    </w:rPr>
  </w:style>
  <w:style w:type="paragraph" w:customStyle="1" w:styleId="DAText">
    <w:name w:val="DA_Text"/>
    <w:basedOn w:val="a1"/>
    <w:link w:val="DATextZchn"/>
    <w:qFormat/>
    <w:rsid w:val="0025688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56885"/>
    <w:rPr>
      <w:rFonts w:ascii="Times New Roman" w:eastAsia="SimSun" w:hAnsi="Times New Roman"/>
      <w:szCs w:val="24"/>
      <w:lang w:val="de-DE" w:eastAsia="de-DE"/>
    </w:rPr>
  </w:style>
  <w:style w:type="character" w:customStyle="1" w:styleId="H6C">
    <w:name w:val="H6 C"/>
    <w:rsid w:val="0025688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885"/>
    <w:rPr>
      <w:rFonts w:ascii="Arial" w:hAnsi="Arial"/>
      <w:sz w:val="28"/>
      <w:lang w:val="en-GB" w:eastAsia="en-GB" w:bidi="ar-SA"/>
    </w:rPr>
  </w:style>
  <w:style w:type="character" w:customStyle="1" w:styleId="h51">
    <w:name w:val="h5 1"/>
    <w:rsid w:val="0025688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885"/>
    <w:rPr>
      <w:rFonts w:ascii="Arial" w:hAnsi="Arial"/>
      <w:sz w:val="24"/>
      <w:szCs w:val="28"/>
      <w:lang w:val="en-GB" w:eastAsia="en-US"/>
    </w:rPr>
  </w:style>
  <w:style w:type="character" w:customStyle="1" w:styleId="T1Zchn">
    <w:name w:val="T1 Zchn"/>
    <w:aliases w:val="Header 6 Zchn Zchn"/>
    <w:rsid w:val="002568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88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8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885"/>
    <w:rPr>
      <w:rFonts w:ascii="Arial" w:eastAsia="MS Mincho" w:hAnsi="Arial"/>
      <w:sz w:val="32"/>
      <w:lang w:val="en-GB" w:eastAsia="en-US" w:bidi="ar-SA"/>
    </w:rPr>
  </w:style>
  <w:style w:type="character" w:customStyle="1" w:styleId="T1Char8">
    <w:name w:val="T1 Char8"/>
    <w:aliases w:val="Header 6 Char Char7"/>
    <w:rsid w:val="002568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88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88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568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88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56885"/>
    <w:rPr>
      <w:rFonts w:ascii="Arial" w:eastAsia="MS Mincho" w:hAnsi="Arial"/>
      <w:sz w:val="22"/>
      <w:lang w:val="en-GB" w:eastAsia="en-US" w:bidi="ar-SA"/>
    </w:rPr>
  </w:style>
  <w:style w:type="character" w:customStyle="1" w:styleId="CarCar4">
    <w:name w:val="Car Car4"/>
    <w:rsid w:val="00256885"/>
    <w:rPr>
      <w:rFonts w:ascii="Arial" w:eastAsia="MS Mincho" w:hAnsi="Arial"/>
      <w:lang w:val="en-GB" w:eastAsia="en-US" w:bidi="ar-SA"/>
    </w:rPr>
  </w:style>
  <w:style w:type="character" w:customStyle="1" w:styleId="T1Char9">
    <w:name w:val="T1 Char9"/>
    <w:aliases w:val="Header 6 Char Char9"/>
    <w:rsid w:val="00256885"/>
    <w:rPr>
      <w:rFonts w:ascii="Arial" w:hAnsi="Arial" w:cs="Arial"/>
      <w:lang w:val="en-GB" w:eastAsia="en-US" w:bidi="he-IL"/>
    </w:rPr>
  </w:style>
  <w:style w:type="character" w:customStyle="1" w:styleId="3Char1">
    <w:name w:val="목록 3 Char"/>
    <w:link w:val="33"/>
    <w:rsid w:val="0025688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56885"/>
    <w:rPr>
      <w:rFonts w:ascii="Arial" w:eastAsia="MS Mincho" w:hAnsi="Arial"/>
      <w:sz w:val="36"/>
      <w:lang w:val="en-GB" w:eastAsia="en-US" w:bidi="ar-SA"/>
    </w:rPr>
  </w:style>
  <w:style w:type="paragraph" w:customStyle="1" w:styleId="2f4">
    <w:name w:val="无间隔2"/>
    <w:uiPriority w:val="99"/>
    <w:qFormat/>
    <w:rsid w:val="00256885"/>
    <w:rPr>
      <w:rFonts w:ascii="Times New Roman" w:eastAsia="SimSun" w:hAnsi="Times New Roman"/>
      <w:lang w:val="en-GB" w:eastAsia="en-US"/>
    </w:rPr>
  </w:style>
  <w:style w:type="paragraph" w:customStyle="1" w:styleId="CarCar52">
    <w:name w:val="Car Car52"/>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56885"/>
    <w:rPr>
      <w:rFonts w:ascii="Arial" w:eastAsia="MS Mincho" w:hAnsi="Arial"/>
      <w:sz w:val="36"/>
      <w:lang w:val="en-GB" w:eastAsia="en-US" w:bidi="ar-SA"/>
    </w:rPr>
  </w:style>
  <w:style w:type="character" w:customStyle="1" w:styleId="CharChar13">
    <w:name w:val="Char Char13"/>
    <w:semiHidden/>
    <w:rsid w:val="00256885"/>
    <w:rPr>
      <w:rFonts w:eastAsia="SimSun"/>
      <w:lang w:val="en-GB" w:eastAsia="en-US" w:bidi="ar-SA"/>
    </w:rPr>
  </w:style>
  <w:style w:type="character" w:customStyle="1" w:styleId="CharChar112">
    <w:name w:val="Char Char112"/>
    <w:rsid w:val="00256885"/>
    <w:rPr>
      <w:rFonts w:ascii="Tahoma" w:eastAsia="SimSun" w:hAnsi="Tahoma" w:cs="Tahoma"/>
      <w:lang w:val="en-GB" w:eastAsia="en-US" w:bidi="ar-SA"/>
    </w:rPr>
  </w:style>
  <w:style w:type="paragraph" w:customStyle="1" w:styleId="Normal1">
    <w:name w:val="Normal 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256885"/>
  </w:style>
  <w:style w:type="paragraph" w:customStyle="1" w:styleId="font5">
    <w:name w:val="font5"/>
    <w:basedOn w:val="a1"/>
    <w:uiPriority w:val="99"/>
    <w:qFormat/>
    <w:rsid w:val="00256885"/>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uiPriority w:val="99"/>
    <w:qFormat/>
    <w:rsid w:val="00256885"/>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uiPriority w:val="99"/>
    <w:qFormat/>
    <w:rsid w:val="00256885"/>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uiPriority w:val="99"/>
    <w:qFormat/>
    <w:rsid w:val="00256885"/>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uiPriority w:val="99"/>
    <w:qFormat/>
    <w:rsid w:val="002568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uiPriority w:val="99"/>
    <w:qFormat/>
    <w:rsid w:val="0025688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uiPriority w:val="99"/>
    <w:qFormat/>
    <w:rsid w:val="0025688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uiPriority w:val="99"/>
    <w:qFormat/>
    <w:rsid w:val="00256885"/>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uiPriority w:val="99"/>
    <w:qFormat/>
    <w:rsid w:val="0025688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uiPriority w:val="99"/>
    <w:qFormat/>
    <w:rsid w:val="0025688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uiPriority w:val="99"/>
    <w:qFormat/>
    <w:rsid w:val="0025688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uiPriority w:val="99"/>
    <w:qFormat/>
    <w:rsid w:val="002568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uiPriority w:val="99"/>
    <w:qFormat/>
    <w:rsid w:val="0025688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uiPriority w:val="99"/>
    <w:qFormat/>
    <w:rsid w:val="0025688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uiPriority w:val="99"/>
    <w:qFormat/>
    <w:rsid w:val="0025688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uiPriority w:val="99"/>
    <w:qFormat/>
    <w:rsid w:val="0025688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uiPriority w:val="99"/>
    <w:qFormat/>
    <w:rsid w:val="0025688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uiPriority w:val="99"/>
    <w:qFormat/>
    <w:rsid w:val="002568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uiPriority w:val="99"/>
    <w:qFormat/>
    <w:rsid w:val="0025688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uiPriority w:val="99"/>
    <w:qFormat/>
    <w:rsid w:val="002568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uiPriority w:val="99"/>
    <w:qFormat/>
    <w:rsid w:val="002568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uiPriority w:val="99"/>
    <w:qFormat/>
    <w:rsid w:val="002568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uiPriority w:val="99"/>
    <w:qFormat/>
    <w:rsid w:val="0025688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uiPriority w:val="99"/>
    <w:qFormat/>
    <w:rsid w:val="0025688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uiPriority w:val="99"/>
    <w:qFormat/>
    <w:rsid w:val="0025688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uiPriority w:val="99"/>
    <w:qFormat/>
    <w:rsid w:val="00256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uiPriority w:val="99"/>
    <w:qFormat/>
    <w:rsid w:val="00256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uiPriority w:val="99"/>
    <w:qFormat/>
    <w:rsid w:val="00256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uiPriority w:val="99"/>
    <w:qFormat/>
    <w:rsid w:val="00256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uiPriority w:val="99"/>
    <w:qFormat/>
    <w:rsid w:val="0025688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uiPriority w:val="99"/>
    <w:qFormat/>
    <w:rsid w:val="00256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uiPriority w:val="99"/>
    <w:qFormat/>
    <w:rsid w:val="002568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uiPriority w:val="99"/>
    <w:qFormat/>
    <w:rsid w:val="002568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uiPriority w:val="99"/>
    <w:qFormat/>
    <w:rsid w:val="002568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uiPriority w:val="99"/>
    <w:qFormat/>
    <w:rsid w:val="002568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uiPriority w:val="99"/>
    <w:qFormat/>
    <w:rsid w:val="002568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uiPriority w:val="99"/>
    <w:qFormat/>
    <w:rsid w:val="002568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uiPriority w:val="99"/>
    <w:qFormat/>
    <w:rsid w:val="002568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uiPriority w:val="99"/>
    <w:qFormat/>
    <w:rsid w:val="002568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256885"/>
  </w:style>
  <w:style w:type="character" w:customStyle="1" w:styleId="CarCar7">
    <w:name w:val="Car Car7"/>
    <w:rsid w:val="002568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8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885"/>
    <w:rPr>
      <w:b/>
      <w:lang w:val="en-GB" w:eastAsia="ja-JP" w:bidi="ar-SA"/>
    </w:rPr>
  </w:style>
  <w:style w:type="character" w:customStyle="1" w:styleId="CarCar6">
    <w:name w:val="Car Car6"/>
    <w:rsid w:val="002568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885"/>
    <w:rPr>
      <w:lang w:val="en-GB" w:eastAsia="ja-JP" w:bidi="ar-SA"/>
    </w:rPr>
  </w:style>
  <w:style w:type="character" w:customStyle="1" w:styleId="CharChar132">
    <w:name w:val="Char Char132"/>
    <w:semiHidden/>
    <w:rsid w:val="0025688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56885"/>
    <w:rPr>
      <w:b/>
      <w:lang w:val="en-GB" w:eastAsia="en-US" w:bidi="ar-SA"/>
    </w:rPr>
  </w:style>
  <w:style w:type="character" w:customStyle="1" w:styleId="Head2AZchn">
    <w:name w:val="Head2A Zchn"/>
    <w:aliases w:val="2 Zchn,H2 Zchn,h2 Zchn,DO NOT USE_h2 Zchn,h21 Zchn,UNDERRUBRIK 1-2 Zchn Zchn"/>
    <w:rsid w:val="00256885"/>
    <w:rPr>
      <w:rFonts w:ascii="Arial" w:hAnsi="Arial"/>
      <w:sz w:val="32"/>
      <w:lang w:val="en-GB" w:eastAsia="en-GB" w:bidi="ar-SA"/>
    </w:rPr>
  </w:style>
  <w:style w:type="character" w:customStyle="1" w:styleId="hps">
    <w:name w:val="hps"/>
    <w:rsid w:val="00256885"/>
  </w:style>
  <w:style w:type="paragraph" w:customStyle="1" w:styleId="B7">
    <w:name w:val="B7"/>
    <w:basedOn w:val="B6"/>
    <w:link w:val="B7Char"/>
    <w:qFormat/>
    <w:rsid w:val="00256885"/>
    <w:pPr>
      <w:ind w:left="2269"/>
    </w:pPr>
  </w:style>
  <w:style w:type="character" w:customStyle="1" w:styleId="B7Char">
    <w:name w:val="B7 Char"/>
    <w:link w:val="B7"/>
    <w:rsid w:val="00256885"/>
    <w:rPr>
      <w:rFonts w:ascii="Times New Roman" w:eastAsia="SimSun" w:hAnsi="Times New Roman"/>
      <w:lang w:val="en-GB" w:eastAsia="x-none"/>
    </w:rPr>
  </w:style>
  <w:style w:type="character" w:customStyle="1" w:styleId="1fd">
    <w:name w:val="書式なし (文字)1"/>
    <w:rsid w:val="00256885"/>
    <w:rPr>
      <w:rFonts w:ascii="MS Mincho" w:eastAsia="MS Mincho" w:hAnsi="Courier New" w:cs="Courier New" w:hint="eastAsia"/>
      <w:sz w:val="21"/>
      <w:szCs w:val="21"/>
      <w:lang w:val="en-GB" w:eastAsia="en-US"/>
    </w:rPr>
  </w:style>
  <w:style w:type="character" w:customStyle="1" w:styleId="1fe">
    <w:name w:val="文末脚注文字列 (文字)1"/>
    <w:rsid w:val="00256885"/>
    <w:rPr>
      <w:rFonts w:ascii="Times New Roman" w:hAnsi="Times New Roman" w:cs="Times New Roman" w:hint="default"/>
      <w:lang w:val="en-GB" w:eastAsia="en-US"/>
    </w:rPr>
  </w:style>
  <w:style w:type="paragraph" w:customStyle="1" w:styleId="TTan">
    <w:name w:val="TTan"/>
    <w:basedOn w:val="FP"/>
    <w:uiPriority w:val="99"/>
    <w:qFormat/>
    <w:rsid w:val="0025688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56885"/>
    <w:rPr>
      <w:rFonts w:ascii="Arial" w:hAnsi="Arial"/>
      <w:sz w:val="36"/>
      <w:lang w:val="en-GB" w:eastAsia="en-US" w:bidi="ar-SA"/>
    </w:rPr>
  </w:style>
  <w:style w:type="character" w:customStyle="1" w:styleId="Char14">
    <w:name w:val="批注文字 Char1"/>
    <w:rsid w:val="00256885"/>
    <w:rPr>
      <w:rFonts w:eastAsia="SimSun"/>
      <w:lang w:eastAsia="en-US"/>
    </w:rPr>
  </w:style>
  <w:style w:type="character" w:customStyle="1" w:styleId="Char23">
    <w:name w:val="批注主题 Char2"/>
    <w:rsid w:val="00256885"/>
    <w:rPr>
      <w:rFonts w:eastAsia="SimSun"/>
      <w:b/>
      <w:bCs/>
      <w:lang w:eastAsia="en-US"/>
    </w:rPr>
  </w:style>
  <w:style w:type="character" w:customStyle="1" w:styleId="Char15">
    <w:name w:val="注释标题 Char1"/>
    <w:rsid w:val="00256885"/>
    <w:rPr>
      <w:rFonts w:eastAsia="MS Mincho"/>
      <w:lang w:eastAsia="en-US"/>
    </w:rPr>
  </w:style>
  <w:style w:type="character" w:customStyle="1" w:styleId="9Char1">
    <w:name w:val="标题 9 Char1"/>
    <w:rsid w:val="00256885"/>
    <w:rPr>
      <w:rFonts w:ascii="Arial" w:hAnsi="Arial"/>
      <w:sz w:val="36"/>
      <w:lang w:val="en-GB"/>
    </w:rPr>
  </w:style>
  <w:style w:type="character" w:customStyle="1" w:styleId="Char16">
    <w:name w:val="文档结构图 Char1"/>
    <w:semiHidden/>
    <w:rsid w:val="00256885"/>
    <w:rPr>
      <w:rFonts w:ascii="Tahoma" w:hAnsi="Tahoma" w:cs="Tahoma"/>
      <w:shd w:val="clear" w:color="auto" w:fill="000080"/>
      <w:lang w:val="en-GB"/>
    </w:rPr>
  </w:style>
  <w:style w:type="character" w:customStyle="1" w:styleId="Char17">
    <w:name w:val="纯文本 Char1"/>
    <w:rsid w:val="00256885"/>
    <w:rPr>
      <w:rFonts w:ascii="Courier New" w:eastAsia="SimSun" w:hAnsi="Courier New"/>
      <w:lang w:val="nb-NO"/>
    </w:rPr>
  </w:style>
  <w:style w:type="character" w:customStyle="1" w:styleId="Char18">
    <w:name w:val="批注框文本 Char1"/>
    <w:uiPriority w:val="99"/>
    <w:rsid w:val="00256885"/>
    <w:rPr>
      <w:rFonts w:ascii="Tahoma" w:hAnsi="Tahoma" w:cs="Tahoma"/>
      <w:sz w:val="16"/>
      <w:szCs w:val="16"/>
      <w:lang w:val="en-GB"/>
    </w:rPr>
  </w:style>
  <w:style w:type="character" w:customStyle="1" w:styleId="Char19">
    <w:name w:val="尾注文本 Char1"/>
    <w:rsid w:val="0025688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8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688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56885"/>
    <w:rPr>
      <w:rFonts w:ascii="Times New Roman" w:eastAsia="바탕" w:hAnsi="Times New Roman"/>
      <w:b/>
      <w:lang w:val="en-GB"/>
    </w:rPr>
  </w:style>
  <w:style w:type="character" w:customStyle="1" w:styleId="Heading6Char2">
    <w:name w:val="Heading 6 Char2"/>
    <w:rsid w:val="00256885"/>
  </w:style>
  <w:style w:type="character" w:customStyle="1" w:styleId="HTMLChar1">
    <w:name w:val="HTML 预设格式 Char1"/>
    <w:rsid w:val="00256885"/>
    <w:rPr>
      <w:rFonts w:ascii="Courier New" w:eastAsia="MS Mincho" w:hAnsi="Courier New"/>
      <w:lang w:val="en-GB" w:eastAsia="x-none"/>
    </w:rPr>
  </w:style>
  <w:style w:type="character" w:customStyle="1" w:styleId="h49">
    <w:name w:val="h49"/>
    <w:rsid w:val="00256885"/>
    <w:rPr>
      <w:rFonts w:ascii="Arial" w:hAnsi="Arial"/>
      <w:sz w:val="24"/>
      <w:lang w:val="en-GB"/>
    </w:rPr>
  </w:style>
  <w:style w:type="character" w:customStyle="1" w:styleId="h52">
    <w:name w:val="h52"/>
    <w:rsid w:val="0025688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56885"/>
    <w:rPr>
      <w:rFonts w:ascii="Times New Roman" w:eastAsia="MS Mincho" w:hAnsi="Times New Roman"/>
      <w:b/>
      <w:lang w:val="en-GB"/>
    </w:rPr>
  </w:style>
  <w:style w:type="paragraph" w:customStyle="1" w:styleId="910">
    <w:name w:val="目錄 91"/>
    <w:basedOn w:val="80"/>
    <w:uiPriority w:val="99"/>
    <w:qFormat/>
    <w:rsid w:val="00256885"/>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885"/>
    <w:rPr>
      <w:rFonts w:ascii="Arial" w:hAnsi="Arial"/>
      <w:b/>
      <w:sz w:val="18"/>
      <w:lang w:val="en-GB" w:eastAsia="en-US"/>
    </w:rPr>
  </w:style>
  <w:style w:type="paragraph" w:customStyle="1" w:styleId="Verzeichnis91">
    <w:name w:val="Verzeichnis 91"/>
    <w:basedOn w:val="80"/>
    <w:uiPriority w:val="99"/>
    <w:qFormat/>
    <w:rsid w:val="0025688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88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885"/>
    <w:rPr>
      <w:rFonts w:ascii="Arial" w:hAnsi="Arial" w:cs="Arial"/>
      <w:sz w:val="32"/>
      <w:szCs w:val="32"/>
      <w:lang w:val="en-GB" w:eastAsia="en-US" w:bidi="he-IL"/>
    </w:rPr>
  </w:style>
  <w:style w:type="paragraph" w:customStyle="1" w:styleId="3f">
    <w:name w:val="无间隔3"/>
    <w:uiPriority w:val="99"/>
    <w:qFormat/>
    <w:rsid w:val="00256885"/>
    <w:rPr>
      <w:rFonts w:ascii="Times New Roman" w:eastAsia="SimSun" w:hAnsi="Times New Roman"/>
      <w:lang w:val="en-GB" w:eastAsia="en-US"/>
    </w:rPr>
  </w:style>
  <w:style w:type="character" w:customStyle="1" w:styleId="Char24">
    <w:name w:val="메모 주제 Char2"/>
    <w:rsid w:val="0025688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885"/>
    <w:rPr>
      <w:rFonts w:ascii="Arial" w:hAnsi="Arial" w:cs="Arial"/>
      <w:sz w:val="24"/>
      <w:szCs w:val="24"/>
      <w:lang w:val="en-GB" w:eastAsia="en-US" w:bidi="he-IL"/>
    </w:rPr>
  </w:style>
  <w:style w:type="paragraph" w:customStyle="1" w:styleId="TableContent-Bulleted">
    <w:name w:val="Table Content - Bulleted"/>
    <w:basedOn w:val="a1"/>
    <w:uiPriority w:val="99"/>
    <w:qFormat/>
    <w:rsid w:val="00256885"/>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56885"/>
    <w:rPr>
      <w:rFonts w:eastAsia="Times New Roman"/>
      <w:b/>
      <w:bCs/>
      <w:lang w:val="en-GB"/>
    </w:rPr>
  </w:style>
  <w:style w:type="character" w:customStyle="1" w:styleId="searchcontent1">
    <w:name w:val="search_content1"/>
    <w:rsid w:val="00256885"/>
    <w:rPr>
      <w:sz w:val="13"/>
      <w:szCs w:val="13"/>
    </w:rPr>
  </w:style>
  <w:style w:type="paragraph" w:customStyle="1" w:styleId="Es">
    <w:name w:val="Es"/>
    <w:basedOn w:val="B10"/>
    <w:uiPriority w:val="99"/>
    <w:qFormat/>
    <w:rsid w:val="00256885"/>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25688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56885"/>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25688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25688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25688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56885"/>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5688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56885"/>
    <w:rPr>
      <w:sz w:val="24"/>
    </w:rPr>
  </w:style>
  <w:style w:type="table" w:customStyle="1" w:styleId="TableGrid5">
    <w:name w:val="Table Grid5"/>
    <w:basedOn w:val="a3"/>
    <w:next w:val="aff4"/>
    <w:uiPriority w:val="39"/>
    <w:qFormat/>
    <w:rsid w:val="002568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56885"/>
    <w:rPr>
      <w:rFonts w:ascii="Times New Roman" w:eastAsia="SimSun" w:hAnsi="Times New Roman"/>
      <w:lang w:val="en-GB" w:eastAsia="en-GB"/>
    </w:rPr>
    <w:tblPr/>
  </w:style>
  <w:style w:type="table" w:customStyle="1" w:styleId="TableGrid41">
    <w:name w:val="Table Grid41"/>
    <w:basedOn w:val="a3"/>
    <w:next w:val="aff4"/>
    <w:rsid w:val="0025688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25688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256885"/>
    <w:rPr>
      <w:rFonts w:ascii="MingLiU" w:eastAsia="MingLiU" w:hAnsi="Courier New" w:cs="Courier New"/>
      <w:sz w:val="24"/>
      <w:szCs w:val="24"/>
      <w:lang w:val="en-GB" w:eastAsia="en-US"/>
    </w:rPr>
  </w:style>
  <w:style w:type="character" w:customStyle="1" w:styleId="1ff2">
    <w:name w:val="章節附註文字 字元1"/>
    <w:rsid w:val="0025688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6885"/>
    <w:rPr>
      <w:rFonts w:ascii="Arial" w:eastAsia="Times New Roman" w:hAnsi="Arial"/>
      <w:sz w:val="36"/>
      <w:lang w:val="en-GB"/>
    </w:rPr>
  </w:style>
  <w:style w:type="paragraph" w:customStyle="1" w:styleId="221">
    <w:name w:val="本文 22"/>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56885"/>
  </w:style>
  <w:style w:type="character" w:customStyle="1" w:styleId="2f6">
    <w:name w:val="段落フォント2"/>
    <w:rsid w:val="00256885"/>
  </w:style>
  <w:style w:type="character" w:customStyle="1" w:styleId="2f7">
    <w:name w:val="コメント参照2"/>
    <w:rsid w:val="00256885"/>
    <w:rPr>
      <w:sz w:val="16"/>
    </w:rPr>
  </w:style>
  <w:style w:type="paragraph" w:customStyle="1" w:styleId="2f8">
    <w:name w:val="図表番号2"/>
    <w:basedOn w:val="a1"/>
    <w:uiPriority w:val="99"/>
    <w:qFormat/>
    <w:rsid w:val="002568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uiPriority w:val="99"/>
    <w:qFormat/>
    <w:rsid w:val="00256885"/>
    <w:pPr>
      <w:ind w:left="851" w:hanging="284"/>
    </w:pPr>
  </w:style>
  <w:style w:type="paragraph" w:customStyle="1" w:styleId="2fa">
    <w:name w:val="箇条書き2"/>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uiPriority w:val="99"/>
    <w:qFormat/>
    <w:rsid w:val="00256885"/>
    <w:pPr>
      <w:tabs>
        <w:tab w:val="clear" w:pos="644"/>
        <w:tab w:val="num" w:pos="1494"/>
      </w:tabs>
      <w:ind w:left="851" w:hanging="284"/>
    </w:pPr>
  </w:style>
  <w:style w:type="paragraph" w:customStyle="1" w:styleId="322">
    <w:name w:val="箇条書き 32"/>
    <w:basedOn w:val="223"/>
    <w:uiPriority w:val="99"/>
    <w:qFormat/>
    <w:rsid w:val="00256885"/>
    <w:pPr>
      <w:ind w:left="1135"/>
    </w:pPr>
  </w:style>
  <w:style w:type="paragraph" w:customStyle="1" w:styleId="224">
    <w:name w:val="一覧 22"/>
    <w:basedOn w:val="aa"/>
    <w:uiPriority w:val="99"/>
    <w:qFormat/>
    <w:rsid w:val="0025688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56885"/>
    <w:pPr>
      <w:ind w:left="1135"/>
    </w:pPr>
  </w:style>
  <w:style w:type="paragraph" w:customStyle="1" w:styleId="421">
    <w:name w:val="一覧 42"/>
    <w:basedOn w:val="323"/>
    <w:uiPriority w:val="99"/>
    <w:qFormat/>
    <w:rsid w:val="00256885"/>
    <w:pPr>
      <w:ind w:left="1418"/>
    </w:pPr>
  </w:style>
  <w:style w:type="paragraph" w:customStyle="1" w:styleId="520">
    <w:name w:val="一覧 52"/>
    <w:basedOn w:val="421"/>
    <w:uiPriority w:val="99"/>
    <w:qFormat/>
    <w:rsid w:val="00256885"/>
    <w:pPr>
      <w:ind w:left="1702"/>
    </w:pPr>
  </w:style>
  <w:style w:type="paragraph" w:customStyle="1" w:styleId="422">
    <w:name w:val="箇条書き 42"/>
    <w:basedOn w:val="322"/>
    <w:uiPriority w:val="99"/>
    <w:qFormat/>
    <w:rsid w:val="00256885"/>
    <w:pPr>
      <w:ind w:left="1418"/>
    </w:pPr>
  </w:style>
  <w:style w:type="paragraph" w:customStyle="1" w:styleId="521">
    <w:name w:val="箇条書き 52"/>
    <w:basedOn w:val="422"/>
    <w:uiPriority w:val="99"/>
    <w:qFormat/>
    <w:rsid w:val="00256885"/>
    <w:pPr>
      <w:ind w:left="1702"/>
    </w:pPr>
  </w:style>
  <w:style w:type="paragraph" w:customStyle="1" w:styleId="2fb">
    <w:name w:val="コメント文字列2"/>
    <w:basedOn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56885"/>
    <w:rPr>
      <w:b/>
      <w:bCs/>
    </w:rPr>
  </w:style>
  <w:style w:type="paragraph" w:customStyle="1" w:styleId="2fd">
    <w:name w:val="見出しマップ2"/>
    <w:basedOn w:val="a1"/>
    <w:uiPriority w:val="99"/>
    <w:qFormat/>
    <w:rsid w:val="002568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568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568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2568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568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25688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56885"/>
    <w:rPr>
      <w:rFonts w:ascii="Times New Roman" w:hAnsi="Times New Roman"/>
      <w:lang w:val="en-GB" w:eastAsia="en-US"/>
    </w:rPr>
  </w:style>
  <w:style w:type="paragraph" w:customStyle="1" w:styleId="List1">
    <w:name w:val="List 1"/>
    <w:basedOn w:val="a1"/>
    <w:link w:val="List1Char"/>
    <w:uiPriority w:val="99"/>
    <w:qFormat/>
    <w:rsid w:val="00256885"/>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56885"/>
    <w:rPr>
      <w:rFonts w:ascii="Times New Roman" w:eastAsia="PMingLiU" w:hAnsi="Times New Roman"/>
      <w:lang w:val="x-none" w:eastAsia="x-none" w:bidi="en-US"/>
    </w:rPr>
  </w:style>
  <w:style w:type="paragraph" w:customStyle="1" w:styleId="Highlight">
    <w:name w:val="Highlight"/>
    <w:basedOn w:val="a1"/>
    <w:uiPriority w:val="99"/>
    <w:qFormat/>
    <w:rsid w:val="0025688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256885"/>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5688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568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5688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56885"/>
    <w:rPr>
      <w:rFonts w:ascii="Times New Roman" w:eastAsia="SimSun" w:hAnsi="Times New Roman"/>
      <w:sz w:val="16"/>
      <w:szCs w:val="16"/>
      <w:lang w:val="x-none" w:eastAsia="x-none"/>
    </w:rPr>
  </w:style>
  <w:style w:type="numbering" w:customStyle="1" w:styleId="Style1">
    <w:name w:val="Style1"/>
    <w:uiPriority w:val="99"/>
    <w:rsid w:val="00256885"/>
    <w:pPr>
      <w:numPr>
        <w:numId w:val="21"/>
      </w:numPr>
    </w:pPr>
  </w:style>
  <w:style w:type="table" w:customStyle="1" w:styleId="SGSTableBasic2">
    <w:name w:val="SGS Table Basic 2"/>
    <w:basedOn w:val="a3"/>
    <w:uiPriority w:val="99"/>
    <w:qFormat/>
    <w:rsid w:val="002568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6885"/>
    <w:pPr>
      <w:numPr>
        <w:numId w:val="22"/>
      </w:numPr>
    </w:pPr>
  </w:style>
  <w:style w:type="table" w:styleId="1ff3">
    <w:name w:val="Table Colorful 1"/>
    <w:basedOn w:val="a3"/>
    <w:rsid w:val="002568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568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568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56885"/>
  </w:style>
  <w:style w:type="character" w:customStyle="1" w:styleId="3f1">
    <w:name w:val="段落フォント3"/>
    <w:rsid w:val="00256885"/>
  </w:style>
  <w:style w:type="character" w:customStyle="1" w:styleId="3f2">
    <w:name w:val="コメント参照3"/>
    <w:rsid w:val="00256885"/>
    <w:rPr>
      <w:sz w:val="16"/>
    </w:rPr>
  </w:style>
  <w:style w:type="paragraph" w:customStyle="1" w:styleId="3f3">
    <w:name w:val="図表番号3"/>
    <w:basedOn w:val="a1"/>
    <w:uiPriority w:val="99"/>
    <w:qFormat/>
    <w:rsid w:val="002568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uiPriority w:val="99"/>
    <w:qFormat/>
    <w:rsid w:val="00256885"/>
    <w:pPr>
      <w:ind w:left="851" w:hanging="284"/>
    </w:pPr>
  </w:style>
  <w:style w:type="paragraph" w:customStyle="1" w:styleId="3f5">
    <w:name w:val="箇条書き3"/>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uiPriority w:val="99"/>
    <w:qFormat/>
    <w:rsid w:val="00256885"/>
    <w:pPr>
      <w:tabs>
        <w:tab w:val="clear" w:pos="644"/>
        <w:tab w:val="num" w:pos="1494"/>
      </w:tabs>
      <w:ind w:left="851" w:hanging="284"/>
    </w:pPr>
  </w:style>
  <w:style w:type="paragraph" w:customStyle="1" w:styleId="331">
    <w:name w:val="箇条書き 33"/>
    <w:basedOn w:val="232"/>
    <w:uiPriority w:val="99"/>
    <w:qFormat/>
    <w:rsid w:val="00256885"/>
    <w:pPr>
      <w:ind w:left="1135"/>
    </w:pPr>
  </w:style>
  <w:style w:type="paragraph" w:customStyle="1" w:styleId="233">
    <w:name w:val="一覧 23"/>
    <w:basedOn w:val="aa"/>
    <w:uiPriority w:val="99"/>
    <w:qFormat/>
    <w:rsid w:val="0025688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56885"/>
    <w:pPr>
      <w:ind w:left="1135"/>
    </w:pPr>
  </w:style>
  <w:style w:type="paragraph" w:customStyle="1" w:styleId="431">
    <w:name w:val="一覧 43"/>
    <w:basedOn w:val="332"/>
    <w:uiPriority w:val="99"/>
    <w:qFormat/>
    <w:rsid w:val="00256885"/>
    <w:pPr>
      <w:ind w:left="1418"/>
    </w:pPr>
  </w:style>
  <w:style w:type="paragraph" w:customStyle="1" w:styleId="530">
    <w:name w:val="一覧 53"/>
    <w:basedOn w:val="431"/>
    <w:uiPriority w:val="99"/>
    <w:qFormat/>
    <w:rsid w:val="00256885"/>
    <w:pPr>
      <w:ind w:left="1702"/>
    </w:pPr>
  </w:style>
  <w:style w:type="paragraph" w:customStyle="1" w:styleId="432">
    <w:name w:val="箇条書き 43"/>
    <w:basedOn w:val="331"/>
    <w:uiPriority w:val="99"/>
    <w:qFormat/>
    <w:rsid w:val="00256885"/>
    <w:pPr>
      <w:ind w:left="1418"/>
    </w:pPr>
  </w:style>
  <w:style w:type="paragraph" w:customStyle="1" w:styleId="531">
    <w:name w:val="箇条書き 53"/>
    <w:basedOn w:val="432"/>
    <w:uiPriority w:val="99"/>
    <w:qFormat/>
    <w:rsid w:val="00256885"/>
    <w:pPr>
      <w:ind w:left="1702"/>
    </w:pPr>
  </w:style>
  <w:style w:type="paragraph" w:customStyle="1" w:styleId="3f6">
    <w:name w:val="コメント文字列3"/>
    <w:basedOn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56885"/>
    <w:rPr>
      <w:b/>
      <w:bCs/>
    </w:rPr>
  </w:style>
  <w:style w:type="paragraph" w:customStyle="1" w:styleId="3f8">
    <w:name w:val="見出しマップ3"/>
    <w:basedOn w:val="a1"/>
    <w:uiPriority w:val="99"/>
    <w:qFormat/>
    <w:rsid w:val="002568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568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568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2568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568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885"/>
    <w:rPr>
      <w:rFonts w:ascii="Arial" w:hAnsi="Arial"/>
      <w:sz w:val="36"/>
      <w:lang w:val="en-GB" w:eastAsia="en-US"/>
    </w:rPr>
  </w:style>
  <w:style w:type="character" w:customStyle="1" w:styleId="Absatz-Standardschriftart3">
    <w:name w:val="Absatz-Standardschriftart3"/>
    <w:rsid w:val="00256885"/>
  </w:style>
  <w:style w:type="character" w:customStyle="1" w:styleId="1ff4">
    <w:name w:val="吹き出し (文字)1"/>
    <w:uiPriority w:val="99"/>
    <w:semiHidden/>
    <w:rsid w:val="00256885"/>
    <w:rPr>
      <w:rFonts w:ascii="MS Mincho" w:eastAsia="MS Mincho" w:hAnsi="Times New Roman"/>
      <w:sz w:val="18"/>
      <w:szCs w:val="18"/>
      <w:lang w:val="en-GB" w:eastAsia="en-US"/>
    </w:rPr>
  </w:style>
  <w:style w:type="character" w:customStyle="1" w:styleId="1ff5">
    <w:name w:val="見出しマップ (文字)1"/>
    <w:uiPriority w:val="99"/>
    <w:semiHidden/>
    <w:rsid w:val="00256885"/>
    <w:rPr>
      <w:rFonts w:ascii="MS Mincho" w:eastAsia="MS Mincho" w:hAnsi="Times New Roman"/>
      <w:sz w:val="24"/>
      <w:szCs w:val="24"/>
      <w:lang w:val="en-GB" w:eastAsia="en-US"/>
    </w:rPr>
  </w:style>
  <w:style w:type="character" w:customStyle="1" w:styleId="1ff6">
    <w:name w:val="コメント文字列 (文字)1"/>
    <w:uiPriority w:val="99"/>
    <w:semiHidden/>
    <w:rsid w:val="00256885"/>
    <w:rPr>
      <w:rFonts w:ascii="Times New Roman" w:eastAsia="Times New Roman" w:hAnsi="Times New Roman"/>
      <w:lang w:val="en-GB" w:eastAsia="en-US"/>
    </w:rPr>
  </w:style>
  <w:style w:type="character" w:customStyle="1" w:styleId="1ff7">
    <w:name w:val="コメント内容 (文字)1"/>
    <w:uiPriority w:val="99"/>
    <w:semiHidden/>
    <w:rsid w:val="0025688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568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56885"/>
    <w:rPr>
      <w:rFonts w:ascii="Arial" w:eastAsia="PMingLiU" w:hAnsi="Arial"/>
      <w:lang w:val="x-none" w:eastAsia="x-none"/>
    </w:rPr>
  </w:style>
  <w:style w:type="character" w:customStyle="1" w:styleId="ColorfulGrid-Accent1Char">
    <w:name w:val="Colorful Grid - Accent 1 Char"/>
    <w:link w:val="-1"/>
    <w:uiPriority w:val="29"/>
    <w:rsid w:val="00256885"/>
    <w:rPr>
      <w:rFonts w:ascii="Arial" w:eastAsia="PMingLiU" w:hAnsi="Arial"/>
      <w:i/>
      <w:iCs/>
      <w:color w:val="000000"/>
      <w:lang w:val="en-GB" w:eastAsia="en-US"/>
    </w:rPr>
  </w:style>
  <w:style w:type="character" w:customStyle="1" w:styleId="PlainTable34">
    <w:name w:val="Plain Table 34"/>
    <w:uiPriority w:val="19"/>
    <w:qFormat/>
    <w:rsid w:val="00256885"/>
    <w:rPr>
      <w:i/>
      <w:iCs/>
      <w:color w:val="808080"/>
    </w:rPr>
  </w:style>
  <w:style w:type="character" w:customStyle="1" w:styleId="PlainTable44">
    <w:name w:val="Plain Table 44"/>
    <w:uiPriority w:val="21"/>
    <w:qFormat/>
    <w:rsid w:val="00256885"/>
    <w:rPr>
      <w:b/>
      <w:bCs/>
      <w:i/>
      <w:iCs/>
      <w:color w:val="4F81BD"/>
    </w:rPr>
  </w:style>
  <w:style w:type="character" w:customStyle="1" w:styleId="PlainTable54">
    <w:name w:val="Plain Table 54"/>
    <w:uiPriority w:val="31"/>
    <w:qFormat/>
    <w:rsid w:val="00256885"/>
    <w:rPr>
      <w:smallCaps/>
      <w:color w:val="C0504D"/>
      <w:u w:val="single"/>
    </w:rPr>
  </w:style>
  <w:style w:type="character" w:customStyle="1" w:styleId="TableGridLight4">
    <w:name w:val="Table Grid Light4"/>
    <w:uiPriority w:val="32"/>
    <w:qFormat/>
    <w:rsid w:val="00256885"/>
    <w:rPr>
      <w:b/>
      <w:bCs/>
      <w:smallCaps/>
      <w:color w:val="C0504D"/>
      <w:spacing w:val="5"/>
      <w:u w:val="single"/>
    </w:rPr>
  </w:style>
  <w:style w:type="character" w:customStyle="1" w:styleId="GridTable1Light4">
    <w:name w:val="Grid Table 1 Light4"/>
    <w:uiPriority w:val="33"/>
    <w:qFormat/>
    <w:rsid w:val="00256885"/>
    <w:rPr>
      <w:b/>
      <w:bCs/>
      <w:smallCaps/>
      <w:spacing w:val="5"/>
    </w:rPr>
  </w:style>
  <w:style w:type="paragraph" w:customStyle="1" w:styleId="GridTable34">
    <w:name w:val="Grid Table 34"/>
    <w:basedOn w:val="10"/>
    <w:next w:val="a1"/>
    <w:uiPriority w:val="39"/>
    <w:unhideWhenUsed/>
    <w:qFormat/>
    <w:rsid w:val="002568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2568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256885"/>
    <w:rPr>
      <w:rFonts w:ascii="Times New Roman" w:eastAsia="Times New Roman" w:hAnsi="Times New Roman"/>
      <w:lang w:val="en-GB"/>
    </w:rPr>
  </w:style>
  <w:style w:type="character" w:customStyle="1" w:styleId="1ff8">
    <w:name w:val="註解主旨 字元1"/>
    <w:rsid w:val="00256885"/>
    <w:rPr>
      <w:b/>
      <w:bCs/>
      <w:lang w:val="en-GB" w:eastAsia="sv-SE"/>
    </w:rPr>
  </w:style>
  <w:style w:type="paragraph" w:customStyle="1" w:styleId="4d">
    <w:name w:val="无间隔4"/>
    <w:uiPriority w:val="99"/>
    <w:qFormat/>
    <w:rsid w:val="00256885"/>
    <w:rPr>
      <w:rFonts w:ascii="Times New Roman" w:eastAsia="SimSun" w:hAnsi="Times New Roman"/>
      <w:lang w:val="en-GB" w:eastAsia="en-US"/>
    </w:rPr>
  </w:style>
  <w:style w:type="character" w:customStyle="1" w:styleId="NurTextZchn1">
    <w:name w:val="Nur Text Zchn1"/>
    <w:rsid w:val="00256885"/>
    <w:rPr>
      <w:rFonts w:ascii="Courier New" w:hAnsi="Courier New" w:cs="Courier New"/>
      <w:lang w:val="en-GB" w:eastAsia="en-US"/>
    </w:rPr>
  </w:style>
  <w:style w:type="character" w:customStyle="1" w:styleId="Absatz-Standardschriftart2">
    <w:name w:val="Absatz-Standardschriftart2"/>
    <w:rsid w:val="00256885"/>
  </w:style>
  <w:style w:type="paragraph" w:customStyle="1" w:styleId="xl63">
    <w:name w:val="xl63"/>
    <w:basedOn w:val="a1"/>
    <w:uiPriority w:val="99"/>
    <w:qFormat/>
    <w:rsid w:val="002568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2568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2568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uiPriority w:val="99"/>
    <w:qFormat/>
    <w:rsid w:val="00256885"/>
    <w:rPr>
      <w:rFonts w:ascii="Times New Roman" w:eastAsia="SimSun" w:hAnsi="Times New Roman"/>
      <w:lang w:val="en-GB" w:eastAsia="en-US"/>
    </w:rPr>
  </w:style>
  <w:style w:type="paragraph" w:customStyle="1" w:styleId="64">
    <w:name w:val="吹き出し6"/>
    <w:basedOn w:val="a1"/>
    <w:uiPriority w:val="99"/>
    <w:qFormat/>
    <w:rsid w:val="002568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256885"/>
  </w:style>
  <w:style w:type="paragraph" w:customStyle="1" w:styleId="4f">
    <w:name w:val="図表番号4"/>
    <w:basedOn w:val="a1"/>
    <w:uiPriority w:val="99"/>
    <w:qFormat/>
    <w:rsid w:val="002568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uiPriority w:val="99"/>
    <w:qFormat/>
    <w:rsid w:val="00256885"/>
    <w:pPr>
      <w:ind w:left="851" w:hanging="284"/>
    </w:pPr>
  </w:style>
  <w:style w:type="paragraph" w:customStyle="1" w:styleId="4f1">
    <w:name w:val="箇条書き4"/>
    <w:basedOn w:val="aa"/>
    <w:uiPriority w:val="99"/>
    <w:qFormat/>
    <w:rsid w:val="0025688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uiPriority w:val="99"/>
    <w:qFormat/>
    <w:rsid w:val="00256885"/>
    <w:pPr>
      <w:tabs>
        <w:tab w:val="clear" w:pos="644"/>
        <w:tab w:val="num" w:pos="1494"/>
      </w:tabs>
      <w:ind w:left="851" w:hanging="284"/>
    </w:pPr>
  </w:style>
  <w:style w:type="paragraph" w:customStyle="1" w:styleId="340">
    <w:name w:val="箇条書き 34"/>
    <w:basedOn w:val="241"/>
    <w:uiPriority w:val="99"/>
    <w:qFormat/>
    <w:rsid w:val="00256885"/>
    <w:pPr>
      <w:ind w:left="1135"/>
    </w:pPr>
  </w:style>
  <w:style w:type="paragraph" w:customStyle="1" w:styleId="242">
    <w:name w:val="一覧 24"/>
    <w:basedOn w:val="aa"/>
    <w:uiPriority w:val="99"/>
    <w:qFormat/>
    <w:rsid w:val="0025688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56885"/>
    <w:pPr>
      <w:ind w:left="1135"/>
    </w:pPr>
  </w:style>
  <w:style w:type="paragraph" w:customStyle="1" w:styleId="440">
    <w:name w:val="一覧 44"/>
    <w:basedOn w:val="341"/>
    <w:uiPriority w:val="99"/>
    <w:qFormat/>
    <w:rsid w:val="00256885"/>
    <w:pPr>
      <w:ind w:left="1418"/>
    </w:pPr>
  </w:style>
  <w:style w:type="paragraph" w:customStyle="1" w:styleId="540">
    <w:name w:val="一覧 54"/>
    <w:basedOn w:val="440"/>
    <w:uiPriority w:val="99"/>
    <w:qFormat/>
    <w:rsid w:val="00256885"/>
    <w:pPr>
      <w:ind w:left="1702"/>
    </w:pPr>
  </w:style>
  <w:style w:type="paragraph" w:customStyle="1" w:styleId="441">
    <w:name w:val="箇条書き 44"/>
    <w:basedOn w:val="340"/>
    <w:uiPriority w:val="99"/>
    <w:qFormat/>
    <w:rsid w:val="00256885"/>
    <w:pPr>
      <w:ind w:left="1418"/>
    </w:pPr>
  </w:style>
  <w:style w:type="paragraph" w:customStyle="1" w:styleId="541">
    <w:name w:val="箇条書き 54"/>
    <w:basedOn w:val="441"/>
    <w:uiPriority w:val="99"/>
    <w:qFormat/>
    <w:rsid w:val="00256885"/>
    <w:pPr>
      <w:ind w:left="1702"/>
    </w:pPr>
  </w:style>
  <w:style w:type="paragraph" w:customStyle="1" w:styleId="4f2">
    <w:name w:val="コメント文字列4"/>
    <w:basedOn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56885"/>
    <w:rPr>
      <w:b/>
      <w:bCs/>
    </w:rPr>
  </w:style>
  <w:style w:type="paragraph" w:customStyle="1" w:styleId="4f4">
    <w:name w:val="見出しマップ4"/>
    <w:basedOn w:val="a1"/>
    <w:uiPriority w:val="99"/>
    <w:qFormat/>
    <w:rsid w:val="002568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568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568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2568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568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568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5688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56885"/>
    <w:rPr>
      <w:rFonts w:ascii="맑은 고딕" w:hAnsi="Courier New" w:cs="Courier New"/>
      <w:lang w:val="en-GB" w:eastAsia="en-US"/>
    </w:rPr>
  </w:style>
  <w:style w:type="character" w:customStyle="1" w:styleId="Char1b">
    <w:name w:val="미주 텍스트 Char1"/>
    <w:uiPriority w:val="99"/>
    <w:semiHidden/>
    <w:rsid w:val="00256885"/>
    <w:rPr>
      <w:rFonts w:ascii="Times New Roman" w:eastAsia="Times New Roman" w:hAnsi="Times New Roman"/>
      <w:lang w:val="en-GB" w:eastAsia="en-US"/>
    </w:rPr>
  </w:style>
  <w:style w:type="character" w:customStyle="1" w:styleId="Char1c">
    <w:name w:val="풍선 도움말 텍스트 Char1"/>
    <w:uiPriority w:val="99"/>
    <w:semiHidden/>
    <w:rsid w:val="00256885"/>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56885"/>
    <w:rPr>
      <w:rFonts w:ascii="맑은 고딕" w:eastAsia="맑은 고딕" w:hAnsi="Times New Roman"/>
      <w:sz w:val="18"/>
      <w:szCs w:val="18"/>
      <w:lang w:val="en-GB" w:eastAsia="en-US"/>
    </w:rPr>
  </w:style>
  <w:style w:type="character" w:customStyle="1" w:styleId="Char1e">
    <w:name w:val="각주 텍스트 Char1"/>
    <w:uiPriority w:val="99"/>
    <w:semiHidden/>
    <w:rsid w:val="00256885"/>
    <w:rPr>
      <w:rFonts w:ascii="Times New Roman" w:eastAsia="Times New Roman" w:hAnsi="Times New Roman"/>
      <w:lang w:val="en-GB" w:eastAsia="en-US"/>
    </w:rPr>
  </w:style>
  <w:style w:type="character" w:customStyle="1" w:styleId="Char1f">
    <w:name w:val="메모 텍스트 Char1"/>
    <w:uiPriority w:val="99"/>
    <w:semiHidden/>
    <w:rsid w:val="00256885"/>
    <w:rPr>
      <w:rFonts w:ascii="Times New Roman" w:eastAsia="Times New Roman" w:hAnsi="Times New Roman"/>
      <w:lang w:val="en-GB" w:eastAsia="en-US"/>
    </w:rPr>
  </w:style>
  <w:style w:type="character" w:customStyle="1" w:styleId="Char1f0">
    <w:name w:val="메모 주제 Char1"/>
    <w:uiPriority w:val="99"/>
    <w:semiHidden/>
    <w:rsid w:val="00256885"/>
    <w:rPr>
      <w:rFonts w:ascii="Times New Roman" w:eastAsia="Times New Roman" w:hAnsi="Times New Roman"/>
      <w:b/>
      <w:bCs/>
      <w:lang w:val="en-GB" w:eastAsia="en-US"/>
    </w:rPr>
  </w:style>
  <w:style w:type="numbering" w:customStyle="1" w:styleId="NoList17">
    <w:name w:val="No List17"/>
    <w:next w:val="a4"/>
    <w:uiPriority w:val="99"/>
    <w:semiHidden/>
    <w:unhideWhenUsed/>
    <w:rsid w:val="00256885"/>
  </w:style>
  <w:style w:type="table" w:customStyle="1" w:styleId="ColorfulGrid-Accent11">
    <w:name w:val="Colorful Grid - Accent 11"/>
    <w:basedOn w:val="a3"/>
    <w:next w:val="-1"/>
    <w:uiPriority w:val="29"/>
    <w:rsid w:val="002568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568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2568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568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568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568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568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56885"/>
    <w:rPr>
      <w:rFonts w:ascii="Times New Roman" w:eastAsia="PMingLiU" w:hAnsi="Times New Roman"/>
      <w:lang w:val="en-GB" w:eastAsia="en-GB"/>
    </w:rPr>
    <w:tblPr>
      <w:tblInd w:w="0" w:type="nil"/>
    </w:tblPr>
  </w:style>
  <w:style w:type="table" w:customStyle="1" w:styleId="TableGrid211">
    <w:name w:val="Table Grid211"/>
    <w:basedOn w:val="a3"/>
    <w:rsid w:val="002568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568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5688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568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6885"/>
    <w:pPr>
      <w:numPr>
        <w:numId w:val="17"/>
      </w:numPr>
    </w:pPr>
  </w:style>
  <w:style w:type="numbering" w:customStyle="1" w:styleId="Style11">
    <w:name w:val="Style11"/>
    <w:uiPriority w:val="99"/>
    <w:rsid w:val="0025688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6885"/>
    <w:rPr>
      <w:rFonts w:ascii="Times New Roman" w:hAnsi="Times New Roman"/>
      <w:b/>
      <w:lang w:val="en-GB" w:eastAsia="x-none"/>
    </w:rPr>
  </w:style>
  <w:style w:type="character" w:customStyle="1" w:styleId="Absatz-Standardschriftart5">
    <w:name w:val="Absatz-Standardschriftart5"/>
    <w:rsid w:val="00256885"/>
  </w:style>
  <w:style w:type="character" w:customStyle="1" w:styleId="Charf6">
    <w:name w:val="메모 주제 Char"/>
    <w:rsid w:val="00256885"/>
    <w:rPr>
      <w:rFonts w:ascii="Times New Roman" w:hAnsi="Times New Roman"/>
      <w:b/>
      <w:bCs/>
      <w:lang w:val="en-GB" w:eastAsia="en-US"/>
    </w:rPr>
  </w:style>
  <w:style w:type="character" w:customStyle="1" w:styleId="Charf7">
    <w:name w:val="批注主题 Char"/>
    <w:rsid w:val="00256885"/>
    <w:rPr>
      <w:b/>
      <w:bCs/>
      <w:lang w:val="en-GB" w:eastAsia="en-US" w:bidi="ar-SA"/>
    </w:rPr>
  </w:style>
  <w:style w:type="paragraph" w:customStyle="1" w:styleId="HTML4">
    <w:name w:val="HTML 書式付き4"/>
    <w:basedOn w:val="a1"/>
    <w:uiPriority w:val="99"/>
    <w:qFormat/>
    <w:rsid w:val="0025688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256885"/>
  </w:style>
  <w:style w:type="character" w:customStyle="1" w:styleId="PlainTable31">
    <w:name w:val="Plain Table 31"/>
    <w:uiPriority w:val="19"/>
    <w:qFormat/>
    <w:rsid w:val="00256885"/>
    <w:rPr>
      <w:i/>
      <w:iCs/>
      <w:color w:val="808080"/>
    </w:rPr>
  </w:style>
  <w:style w:type="character" w:customStyle="1" w:styleId="PlainTable41">
    <w:name w:val="Plain Table 41"/>
    <w:uiPriority w:val="21"/>
    <w:qFormat/>
    <w:rsid w:val="00256885"/>
    <w:rPr>
      <w:b/>
      <w:bCs/>
      <w:i/>
      <w:iCs/>
      <w:color w:val="4F81BD"/>
    </w:rPr>
  </w:style>
  <w:style w:type="character" w:customStyle="1" w:styleId="PlainTable51">
    <w:name w:val="Plain Table 51"/>
    <w:uiPriority w:val="31"/>
    <w:qFormat/>
    <w:rsid w:val="00256885"/>
    <w:rPr>
      <w:smallCaps/>
      <w:color w:val="C0504D"/>
      <w:u w:val="single"/>
    </w:rPr>
  </w:style>
  <w:style w:type="character" w:customStyle="1" w:styleId="TableGridLight1">
    <w:name w:val="Table Grid Light1"/>
    <w:uiPriority w:val="32"/>
    <w:qFormat/>
    <w:rsid w:val="00256885"/>
    <w:rPr>
      <w:b/>
      <w:bCs/>
      <w:smallCaps/>
      <w:color w:val="C0504D"/>
      <w:spacing w:val="5"/>
      <w:u w:val="single"/>
    </w:rPr>
  </w:style>
  <w:style w:type="character" w:customStyle="1" w:styleId="GridTable1Light1">
    <w:name w:val="Grid Table 1 Light1"/>
    <w:uiPriority w:val="33"/>
    <w:qFormat/>
    <w:rsid w:val="00256885"/>
    <w:rPr>
      <w:b/>
      <w:bCs/>
      <w:smallCaps/>
      <w:spacing w:val="5"/>
    </w:rPr>
  </w:style>
  <w:style w:type="paragraph" w:customStyle="1" w:styleId="GridTable31">
    <w:name w:val="Grid Table 31"/>
    <w:basedOn w:val="10"/>
    <w:next w:val="a1"/>
    <w:uiPriority w:val="39"/>
    <w:unhideWhenUsed/>
    <w:qFormat/>
    <w:rsid w:val="002568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256885"/>
  </w:style>
  <w:style w:type="numbering" w:customStyle="1" w:styleId="NoList18">
    <w:name w:val="No List18"/>
    <w:next w:val="a4"/>
    <w:semiHidden/>
    <w:rsid w:val="00256885"/>
  </w:style>
  <w:style w:type="character" w:customStyle="1" w:styleId="PlainTable32">
    <w:name w:val="Plain Table 32"/>
    <w:uiPriority w:val="19"/>
    <w:qFormat/>
    <w:rsid w:val="00256885"/>
    <w:rPr>
      <w:i/>
      <w:iCs/>
      <w:color w:val="808080"/>
    </w:rPr>
  </w:style>
  <w:style w:type="character" w:customStyle="1" w:styleId="PlainTable42">
    <w:name w:val="Plain Table 42"/>
    <w:uiPriority w:val="21"/>
    <w:qFormat/>
    <w:rsid w:val="00256885"/>
    <w:rPr>
      <w:b/>
      <w:bCs/>
      <w:i/>
      <w:iCs/>
      <w:color w:val="4F81BD"/>
    </w:rPr>
  </w:style>
  <w:style w:type="character" w:customStyle="1" w:styleId="PlainTable52">
    <w:name w:val="Plain Table 52"/>
    <w:uiPriority w:val="31"/>
    <w:qFormat/>
    <w:rsid w:val="00256885"/>
    <w:rPr>
      <w:smallCaps/>
      <w:color w:val="C0504D"/>
      <w:u w:val="single"/>
    </w:rPr>
  </w:style>
  <w:style w:type="character" w:customStyle="1" w:styleId="TableGridLight2">
    <w:name w:val="Table Grid Light2"/>
    <w:uiPriority w:val="32"/>
    <w:qFormat/>
    <w:rsid w:val="00256885"/>
    <w:rPr>
      <w:b/>
      <w:bCs/>
      <w:smallCaps/>
      <w:color w:val="C0504D"/>
      <w:spacing w:val="5"/>
      <w:u w:val="single"/>
    </w:rPr>
  </w:style>
  <w:style w:type="character" w:customStyle="1" w:styleId="GridTable1Light2">
    <w:name w:val="Grid Table 1 Light2"/>
    <w:uiPriority w:val="33"/>
    <w:qFormat/>
    <w:rsid w:val="00256885"/>
    <w:rPr>
      <w:b/>
      <w:bCs/>
      <w:smallCaps/>
      <w:spacing w:val="5"/>
    </w:rPr>
  </w:style>
  <w:style w:type="paragraph" w:customStyle="1" w:styleId="GridTable32">
    <w:name w:val="Grid Table 32"/>
    <w:basedOn w:val="10"/>
    <w:next w:val="a1"/>
    <w:uiPriority w:val="39"/>
    <w:unhideWhenUsed/>
    <w:qFormat/>
    <w:rsid w:val="002568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256885"/>
  </w:style>
  <w:style w:type="character" w:customStyle="1" w:styleId="PlainTable33">
    <w:name w:val="Plain Table 33"/>
    <w:uiPriority w:val="19"/>
    <w:qFormat/>
    <w:rsid w:val="00256885"/>
    <w:rPr>
      <w:i/>
      <w:iCs/>
      <w:color w:val="808080"/>
    </w:rPr>
  </w:style>
  <w:style w:type="character" w:customStyle="1" w:styleId="PlainTable43">
    <w:name w:val="Plain Table 43"/>
    <w:uiPriority w:val="21"/>
    <w:qFormat/>
    <w:rsid w:val="00256885"/>
    <w:rPr>
      <w:b/>
      <w:bCs/>
      <w:i/>
      <w:iCs/>
      <w:color w:val="4F81BD"/>
    </w:rPr>
  </w:style>
  <w:style w:type="character" w:customStyle="1" w:styleId="PlainTable53">
    <w:name w:val="Plain Table 53"/>
    <w:uiPriority w:val="31"/>
    <w:qFormat/>
    <w:rsid w:val="00256885"/>
    <w:rPr>
      <w:smallCaps/>
      <w:color w:val="C0504D"/>
      <w:u w:val="single"/>
    </w:rPr>
  </w:style>
  <w:style w:type="character" w:customStyle="1" w:styleId="TableGridLight3">
    <w:name w:val="Table Grid Light3"/>
    <w:uiPriority w:val="32"/>
    <w:qFormat/>
    <w:rsid w:val="00256885"/>
    <w:rPr>
      <w:b/>
      <w:bCs/>
      <w:smallCaps/>
      <w:color w:val="C0504D"/>
      <w:spacing w:val="5"/>
      <w:u w:val="single"/>
    </w:rPr>
  </w:style>
  <w:style w:type="character" w:customStyle="1" w:styleId="GridTable1Light3">
    <w:name w:val="Grid Table 1 Light3"/>
    <w:uiPriority w:val="33"/>
    <w:qFormat/>
    <w:rsid w:val="00256885"/>
    <w:rPr>
      <w:b/>
      <w:bCs/>
      <w:smallCaps/>
      <w:spacing w:val="5"/>
    </w:rPr>
  </w:style>
  <w:style w:type="paragraph" w:customStyle="1" w:styleId="GridTable33">
    <w:name w:val="Grid Table 33"/>
    <w:basedOn w:val="10"/>
    <w:next w:val="a1"/>
    <w:uiPriority w:val="39"/>
    <w:unhideWhenUsed/>
    <w:qFormat/>
    <w:rsid w:val="002568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568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25688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uiPriority w:val="99"/>
    <w:qFormat/>
    <w:rsid w:val="002568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256885"/>
  </w:style>
  <w:style w:type="numbering" w:customStyle="1" w:styleId="123">
    <w:name w:val="リストなし12"/>
    <w:next w:val="a4"/>
    <w:uiPriority w:val="99"/>
    <w:semiHidden/>
    <w:unhideWhenUsed/>
    <w:rsid w:val="00256885"/>
  </w:style>
  <w:style w:type="paragraph" w:customStyle="1" w:styleId="84">
    <w:name w:val="修订8"/>
    <w:hidden/>
    <w:uiPriority w:val="99"/>
    <w:semiHidden/>
    <w:qFormat/>
    <w:rsid w:val="00256885"/>
    <w:rPr>
      <w:rFonts w:ascii="Times New Roman" w:eastAsia="바탕" w:hAnsi="Times New Roman"/>
      <w:lang w:val="en-GB" w:eastAsia="en-US"/>
    </w:rPr>
  </w:style>
  <w:style w:type="paragraph" w:customStyle="1" w:styleId="73">
    <w:name w:val="无间隔7"/>
    <w:uiPriority w:val="99"/>
    <w:qFormat/>
    <w:rsid w:val="00256885"/>
    <w:rPr>
      <w:rFonts w:ascii="Times New Roman" w:eastAsia="SimSun" w:hAnsi="Times New Roman"/>
      <w:lang w:val="en-GB" w:eastAsia="en-US"/>
    </w:rPr>
  </w:style>
  <w:style w:type="character" w:customStyle="1" w:styleId="affffc">
    <w:name w:val="コメント内容 (文字)"/>
    <w:rsid w:val="00256885"/>
    <w:rPr>
      <w:b/>
      <w:bCs/>
      <w:lang w:val="en-GB" w:eastAsia="en-US" w:bidi="ar-SA"/>
    </w:rPr>
  </w:style>
  <w:style w:type="numbering" w:customStyle="1" w:styleId="NoList25">
    <w:name w:val="No List25"/>
    <w:next w:val="a4"/>
    <w:uiPriority w:val="99"/>
    <w:semiHidden/>
    <w:rsid w:val="00256885"/>
  </w:style>
  <w:style w:type="numbering" w:customStyle="1" w:styleId="1110">
    <w:name w:val="无列表111"/>
    <w:next w:val="a4"/>
    <w:semiHidden/>
    <w:rsid w:val="00256885"/>
  </w:style>
  <w:style w:type="numbering" w:customStyle="1" w:styleId="1111">
    <w:name w:val="リストなし111"/>
    <w:next w:val="a4"/>
    <w:uiPriority w:val="99"/>
    <w:semiHidden/>
    <w:unhideWhenUsed/>
    <w:rsid w:val="00256885"/>
  </w:style>
  <w:style w:type="table" w:customStyle="1" w:styleId="TableGrid51">
    <w:name w:val="Table Grid51"/>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56885"/>
  </w:style>
  <w:style w:type="numbering" w:customStyle="1" w:styleId="1211">
    <w:name w:val="リストなし121"/>
    <w:next w:val="a4"/>
    <w:uiPriority w:val="99"/>
    <w:semiHidden/>
    <w:unhideWhenUsed/>
    <w:rsid w:val="00256885"/>
  </w:style>
  <w:style w:type="numbering" w:customStyle="1" w:styleId="NoList112">
    <w:name w:val="No List112"/>
    <w:next w:val="a4"/>
    <w:uiPriority w:val="99"/>
    <w:semiHidden/>
    <w:unhideWhenUsed/>
    <w:rsid w:val="00256885"/>
  </w:style>
  <w:style w:type="table" w:customStyle="1" w:styleId="TableGrid411">
    <w:name w:val="Table Grid411"/>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56885"/>
  </w:style>
  <w:style w:type="numbering" w:customStyle="1" w:styleId="11111">
    <w:name w:val="リストなし1111"/>
    <w:next w:val="a4"/>
    <w:uiPriority w:val="99"/>
    <w:semiHidden/>
    <w:unhideWhenUsed/>
    <w:rsid w:val="00256885"/>
  </w:style>
  <w:style w:type="numbering" w:customStyle="1" w:styleId="NoList42">
    <w:name w:val="No List42"/>
    <w:next w:val="a4"/>
    <w:uiPriority w:val="99"/>
    <w:semiHidden/>
    <w:unhideWhenUsed/>
    <w:rsid w:val="00256885"/>
  </w:style>
  <w:style w:type="table" w:customStyle="1" w:styleId="TableGrid14">
    <w:name w:val="Table Grid14"/>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56885"/>
  </w:style>
  <w:style w:type="table" w:customStyle="1" w:styleId="324">
    <w:name w:val="网格型32"/>
    <w:basedOn w:val="a3"/>
    <w:next w:val="aff4"/>
    <w:rsid w:val="002568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2568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56885"/>
  </w:style>
  <w:style w:type="table" w:customStyle="1" w:styleId="TableClassic22">
    <w:name w:val="Table Classic 22"/>
    <w:basedOn w:val="a3"/>
    <w:next w:val="2c"/>
    <w:rsid w:val="002568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56885"/>
  </w:style>
  <w:style w:type="table" w:customStyle="1" w:styleId="TableGrid42">
    <w:name w:val="Table Grid42"/>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2568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56885"/>
  </w:style>
  <w:style w:type="table" w:customStyle="1" w:styleId="3110">
    <w:name w:val="网格型311"/>
    <w:basedOn w:val="a3"/>
    <w:next w:val="aff4"/>
    <w:rsid w:val="002568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2568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56885"/>
  </w:style>
  <w:style w:type="table" w:customStyle="1" w:styleId="TableClassic211">
    <w:name w:val="Table Classic 211"/>
    <w:basedOn w:val="a3"/>
    <w:next w:val="2c"/>
    <w:rsid w:val="002568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56885"/>
  </w:style>
  <w:style w:type="numbering" w:customStyle="1" w:styleId="NoList113">
    <w:name w:val="No List113"/>
    <w:next w:val="a4"/>
    <w:uiPriority w:val="99"/>
    <w:semiHidden/>
    <w:rsid w:val="00256885"/>
  </w:style>
  <w:style w:type="numbering" w:customStyle="1" w:styleId="140">
    <w:name w:val="无列表14"/>
    <w:next w:val="a4"/>
    <w:semiHidden/>
    <w:rsid w:val="00256885"/>
  </w:style>
  <w:style w:type="numbering" w:customStyle="1" w:styleId="141">
    <w:name w:val="リストなし14"/>
    <w:next w:val="a4"/>
    <w:uiPriority w:val="99"/>
    <w:semiHidden/>
    <w:unhideWhenUsed/>
    <w:rsid w:val="00256885"/>
  </w:style>
  <w:style w:type="numbering" w:customStyle="1" w:styleId="NoList26">
    <w:name w:val="No List26"/>
    <w:next w:val="a4"/>
    <w:uiPriority w:val="99"/>
    <w:semiHidden/>
    <w:rsid w:val="00256885"/>
  </w:style>
  <w:style w:type="numbering" w:customStyle="1" w:styleId="1130">
    <w:name w:val="无列表113"/>
    <w:next w:val="a4"/>
    <w:semiHidden/>
    <w:rsid w:val="00256885"/>
  </w:style>
  <w:style w:type="numbering" w:customStyle="1" w:styleId="1131">
    <w:name w:val="リストなし113"/>
    <w:next w:val="a4"/>
    <w:uiPriority w:val="99"/>
    <w:semiHidden/>
    <w:unhideWhenUsed/>
    <w:rsid w:val="00256885"/>
  </w:style>
  <w:style w:type="numbering" w:customStyle="1" w:styleId="NoList33">
    <w:name w:val="No List33"/>
    <w:next w:val="a4"/>
    <w:uiPriority w:val="99"/>
    <w:semiHidden/>
    <w:unhideWhenUsed/>
    <w:rsid w:val="00256885"/>
  </w:style>
  <w:style w:type="table" w:customStyle="1" w:styleId="TableGrid52">
    <w:name w:val="Table Grid52"/>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56885"/>
  </w:style>
  <w:style w:type="numbering" w:customStyle="1" w:styleId="1221">
    <w:name w:val="リストなし122"/>
    <w:next w:val="a4"/>
    <w:uiPriority w:val="99"/>
    <w:semiHidden/>
    <w:unhideWhenUsed/>
    <w:rsid w:val="00256885"/>
  </w:style>
  <w:style w:type="numbering" w:customStyle="1" w:styleId="NoList114">
    <w:name w:val="No List114"/>
    <w:next w:val="a4"/>
    <w:uiPriority w:val="99"/>
    <w:semiHidden/>
    <w:unhideWhenUsed/>
    <w:rsid w:val="00256885"/>
  </w:style>
  <w:style w:type="table" w:customStyle="1" w:styleId="TableGrid412">
    <w:name w:val="Table Grid412"/>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56885"/>
  </w:style>
  <w:style w:type="numbering" w:customStyle="1" w:styleId="11120">
    <w:name w:val="リストなし1112"/>
    <w:next w:val="a4"/>
    <w:uiPriority w:val="99"/>
    <w:semiHidden/>
    <w:unhideWhenUsed/>
    <w:rsid w:val="00256885"/>
  </w:style>
  <w:style w:type="numbering" w:customStyle="1" w:styleId="NoList43">
    <w:name w:val="No List43"/>
    <w:next w:val="a4"/>
    <w:uiPriority w:val="99"/>
    <w:semiHidden/>
    <w:unhideWhenUsed/>
    <w:rsid w:val="00256885"/>
  </w:style>
  <w:style w:type="table" w:customStyle="1" w:styleId="TableGrid62">
    <w:name w:val="Table Grid62"/>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56885"/>
  </w:style>
  <w:style w:type="numbering" w:customStyle="1" w:styleId="1311">
    <w:name w:val="リストなし131"/>
    <w:next w:val="a4"/>
    <w:uiPriority w:val="99"/>
    <w:semiHidden/>
    <w:unhideWhenUsed/>
    <w:rsid w:val="00256885"/>
  </w:style>
  <w:style w:type="numbering" w:customStyle="1" w:styleId="NoList122">
    <w:name w:val="No List122"/>
    <w:next w:val="a4"/>
    <w:uiPriority w:val="99"/>
    <w:semiHidden/>
    <w:unhideWhenUsed/>
    <w:rsid w:val="00256885"/>
  </w:style>
  <w:style w:type="numbering" w:customStyle="1" w:styleId="11210">
    <w:name w:val="无列表1121"/>
    <w:next w:val="a4"/>
    <w:semiHidden/>
    <w:rsid w:val="00256885"/>
  </w:style>
  <w:style w:type="numbering" w:customStyle="1" w:styleId="11211">
    <w:name w:val="リストなし1121"/>
    <w:next w:val="a4"/>
    <w:uiPriority w:val="99"/>
    <w:semiHidden/>
    <w:unhideWhenUsed/>
    <w:rsid w:val="00256885"/>
  </w:style>
  <w:style w:type="numbering" w:customStyle="1" w:styleId="NoList27">
    <w:name w:val="No List27"/>
    <w:next w:val="a4"/>
    <w:uiPriority w:val="99"/>
    <w:semiHidden/>
    <w:unhideWhenUsed/>
    <w:rsid w:val="00256885"/>
  </w:style>
  <w:style w:type="numbering" w:customStyle="1" w:styleId="NoList115">
    <w:name w:val="No List115"/>
    <w:next w:val="a4"/>
    <w:uiPriority w:val="99"/>
    <w:semiHidden/>
    <w:rsid w:val="00256885"/>
  </w:style>
  <w:style w:type="numbering" w:customStyle="1" w:styleId="150">
    <w:name w:val="无列表15"/>
    <w:next w:val="a4"/>
    <w:semiHidden/>
    <w:rsid w:val="00256885"/>
  </w:style>
  <w:style w:type="numbering" w:customStyle="1" w:styleId="151">
    <w:name w:val="リストなし15"/>
    <w:next w:val="a4"/>
    <w:uiPriority w:val="99"/>
    <w:semiHidden/>
    <w:unhideWhenUsed/>
    <w:rsid w:val="00256885"/>
  </w:style>
  <w:style w:type="numbering" w:customStyle="1" w:styleId="NoList28">
    <w:name w:val="No List28"/>
    <w:next w:val="a4"/>
    <w:uiPriority w:val="99"/>
    <w:semiHidden/>
    <w:rsid w:val="00256885"/>
  </w:style>
  <w:style w:type="numbering" w:customStyle="1" w:styleId="114">
    <w:name w:val="无列表114"/>
    <w:next w:val="a4"/>
    <w:semiHidden/>
    <w:rsid w:val="00256885"/>
  </w:style>
  <w:style w:type="numbering" w:customStyle="1" w:styleId="1140">
    <w:name w:val="リストなし114"/>
    <w:next w:val="a4"/>
    <w:uiPriority w:val="99"/>
    <w:semiHidden/>
    <w:unhideWhenUsed/>
    <w:rsid w:val="00256885"/>
  </w:style>
  <w:style w:type="numbering" w:customStyle="1" w:styleId="NoList34">
    <w:name w:val="No List34"/>
    <w:next w:val="a4"/>
    <w:uiPriority w:val="99"/>
    <w:semiHidden/>
    <w:unhideWhenUsed/>
    <w:rsid w:val="00256885"/>
  </w:style>
  <w:style w:type="table" w:customStyle="1" w:styleId="TableGrid53">
    <w:name w:val="Table Grid53"/>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56885"/>
  </w:style>
  <w:style w:type="numbering" w:customStyle="1" w:styleId="1231">
    <w:name w:val="リストなし123"/>
    <w:next w:val="a4"/>
    <w:uiPriority w:val="99"/>
    <w:semiHidden/>
    <w:unhideWhenUsed/>
    <w:rsid w:val="00256885"/>
  </w:style>
  <w:style w:type="numbering" w:customStyle="1" w:styleId="NoList116">
    <w:name w:val="No List116"/>
    <w:next w:val="a4"/>
    <w:uiPriority w:val="99"/>
    <w:semiHidden/>
    <w:unhideWhenUsed/>
    <w:rsid w:val="00256885"/>
  </w:style>
  <w:style w:type="table" w:customStyle="1" w:styleId="TableGrid413">
    <w:name w:val="Table Grid413"/>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56885"/>
  </w:style>
  <w:style w:type="numbering" w:customStyle="1" w:styleId="11130">
    <w:name w:val="リストなし1113"/>
    <w:next w:val="a4"/>
    <w:uiPriority w:val="99"/>
    <w:semiHidden/>
    <w:unhideWhenUsed/>
    <w:rsid w:val="00256885"/>
  </w:style>
  <w:style w:type="numbering" w:customStyle="1" w:styleId="NoList44">
    <w:name w:val="No List44"/>
    <w:next w:val="a4"/>
    <w:uiPriority w:val="99"/>
    <w:semiHidden/>
    <w:unhideWhenUsed/>
    <w:rsid w:val="00256885"/>
  </w:style>
  <w:style w:type="table" w:customStyle="1" w:styleId="TableGrid63">
    <w:name w:val="Table Grid63"/>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56885"/>
  </w:style>
  <w:style w:type="numbering" w:customStyle="1" w:styleId="1321">
    <w:name w:val="リストなし132"/>
    <w:next w:val="a4"/>
    <w:uiPriority w:val="99"/>
    <w:semiHidden/>
    <w:unhideWhenUsed/>
    <w:rsid w:val="00256885"/>
  </w:style>
  <w:style w:type="numbering" w:customStyle="1" w:styleId="NoList123">
    <w:name w:val="No List123"/>
    <w:next w:val="a4"/>
    <w:uiPriority w:val="99"/>
    <w:semiHidden/>
    <w:unhideWhenUsed/>
    <w:rsid w:val="00256885"/>
  </w:style>
  <w:style w:type="numbering" w:customStyle="1" w:styleId="1122">
    <w:name w:val="无列表1122"/>
    <w:next w:val="a4"/>
    <w:semiHidden/>
    <w:rsid w:val="00256885"/>
  </w:style>
  <w:style w:type="numbering" w:customStyle="1" w:styleId="11220">
    <w:name w:val="リストなし1122"/>
    <w:next w:val="a4"/>
    <w:uiPriority w:val="99"/>
    <w:semiHidden/>
    <w:unhideWhenUsed/>
    <w:rsid w:val="00256885"/>
  </w:style>
  <w:style w:type="numbering" w:customStyle="1" w:styleId="NoList29">
    <w:name w:val="No List29"/>
    <w:next w:val="a4"/>
    <w:uiPriority w:val="99"/>
    <w:semiHidden/>
    <w:unhideWhenUsed/>
    <w:rsid w:val="00256885"/>
  </w:style>
  <w:style w:type="numbering" w:customStyle="1" w:styleId="NoList117">
    <w:name w:val="No List117"/>
    <w:next w:val="a4"/>
    <w:uiPriority w:val="99"/>
    <w:semiHidden/>
    <w:rsid w:val="00256885"/>
  </w:style>
  <w:style w:type="numbering" w:customStyle="1" w:styleId="161">
    <w:name w:val="无列表16"/>
    <w:next w:val="a4"/>
    <w:semiHidden/>
    <w:rsid w:val="00256885"/>
  </w:style>
  <w:style w:type="numbering" w:customStyle="1" w:styleId="162">
    <w:name w:val="リストなし16"/>
    <w:next w:val="a4"/>
    <w:uiPriority w:val="99"/>
    <w:semiHidden/>
    <w:unhideWhenUsed/>
    <w:rsid w:val="00256885"/>
  </w:style>
  <w:style w:type="numbering" w:customStyle="1" w:styleId="NoList210">
    <w:name w:val="No List210"/>
    <w:next w:val="a4"/>
    <w:uiPriority w:val="99"/>
    <w:semiHidden/>
    <w:rsid w:val="00256885"/>
  </w:style>
  <w:style w:type="numbering" w:customStyle="1" w:styleId="115">
    <w:name w:val="无列表115"/>
    <w:next w:val="a4"/>
    <w:semiHidden/>
    <w:rsid w:val="00256885"/>
  </w:style>
  <w:style w:type="numbering" w:customStyle="1" w:styleId="1150">
    <w:name w:val="リストなし115"/>
    <w:next w:val="a4"/>
    <w:uiPriority w:val="99"/>
    <w:semiHidden/>
    <w:unhideWhenUsed/>
    <w:rsid w:val="00256885"/>
  </w:style>
  <w:style w:type="numbering" w:customStyle="1" w:styleId="NoList35">
    <w:name w:val="No List35"/>
    <w:next w:val="a4"/>
    <w:uiPriority w:val="99"/>
    <w:semiHidden/>
    <w:unhideWhenUsed/>
    <w:rsid w:val="00256885"/>
  </w:style>
  <w:style w:type="table" w:customStyle="1" w:styleId="TableGrid54">
    <w:name w:val="Table Grid54"/>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56885"/>
  </w:style>
  <w:style w:type="numbering" w:customStyle="1" w:styleId="1240">
    <w:name w:val="リストなし124"/>
    <w:next w:val="a4"/>
    <w:uiPriority w:val="99"/>
    <w:semiHidden/>
    <w:unhideWhenUsed/>
    <w:rsid w:val="00256885"/>
  </w:style>
  <w:style w:type="numbering" w:customStyle="1" w:styleId="NoList118">
    <w:name w:val="No List118"/>
    <w:next w:val="a4"/>
    <w:uiPriority w:val="99"/>
    <w:semiHidden/>
    <w:unhideWhenUsed/>
    <w:rsid w:val="00256885"/>
  </w:style>
  <w:style w:type="table" w:customStyle="1" w:styleId="TableGrid414">
    <w:name w:val="Table Grid414"/>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56885"/>
  </w:style>
  <w:style w:type="numbering" w:customStyle="1" w:styleId="11140">
    <w:name w:val="リストなし1114"/>
    <w:next w:val="a4"/>
    <w:uiPriority w:val="99"/>
    <w:semiHidden/>
    <w:unhideWhenUsed/>
    <w:rsid w:val="00256885"/>
  </w:style>
  <w:style w:type="numbering" w:customStyle="1" w:styleId="NoList45">
    <w:name w:val="No List45"/>
    <w:next w:val="a4"/>
    <w:uiPriority w:val="99"/>
    <w:semiHidden/>
    <w:unhideWhenUsed/>
    <w:rsid w:val="00256885"/>
  </w:style>
  <w:style w:type="table" w:customStyle="1" w:styleId="TableGrid64">
    <w:name w:val="Table Grid64"/>
    <w:basedOn w:val="a3"/>
    <w:next w:val="aff4"/>
    <w:rsid w:val="0025688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56885"/>
  </w:style>
  <w:style w:type="numbering" w:customStyle="1" w:styleId="1330">
    <w:name w:val="リストなし133"/>
    <w:next w:val="a4"/>
    <w:uiPriority w:val="99"/>
    <w:semiHidden/>
    <w:unhideWhenUsed/>
    <w:rsid w:val="00256885"/>
  </w:style>
  <w:style w:type="numbering" w:customStyle="1" w:styleId="NoList124">
    <w:name w:val="No List124"/>
    <w:next w:val="a4"/>
    <w:uiPriority w:val="99"/>
    <w:semiHidden/>
    <w:unhideWhenUsed/>
    <w:rsid w:val="00256885"/>
  </w:style>
  <w:style w:type="numbering" w:customStyle="1" w:styleId="1123">
    <w:name w:val="无列表1123"/>
    <w:next w:val="a4"/>
    <w:semiHidden/>
    <w:rsid w:val="00256885"/>
  </w:style>
  <w:style w:type="numbering" w:customStyle="1" w:styleId="11230">
    <w:name w:val="リストなし1123"/>
    <w:next w:val="a4"/>
    <w:uiPriority w:val="99"/>
    <w:semiHidden/>
    <w:unhideWhenUsed/>
    <w:rsid w:val="00256885"/>
  </w:style>
  <w:style w:type="character" w:customStyle="1" w:styleId="CommentSubjectChar4">
    <w:name w:val="Comment Subject Char4"/>
    <w:rsid w:val="00256885"/>
    <w:rPr>
      <w:rFonts w:ascii="Times New Roman" w:hAnsi="Times New Roman"/>
      <w:b/>
      <w:bCs/>
      <w:lang w:val="en-GB" w:eastAsia="en-US"/>
    </w:rPr>
  </w:style>
  <w:style w:type="character" w:customStyle="1" w:styleId="1ff9">
    <w:name w:val="註解文字 字元1"/>
    <w:uiPriority w:val="99"/>
    <w:rsid w:val="00256885"/>
    <w:rPr>
      <w:lang w:eastAsia="en-US"/>
    </w:rPr>
  </w:style>
  <w:style w:type="paragraph" w:customStyle="1" w:styleId="74">
    <w:name w:val="吹き出し7"/>
    <w:basedOn w:val="a1"/>
    <w:uiPriority w:val="99"/>
    <w:qFormat/>
    <w:rsid w:val="00256885"/>
    <w:rPr>
      <w:rFonts w:ascii="Tahoma" w:eastAsia="MS Mincho" w:hAnsi="Tahoma" w:cs="Tahoma"/>
      <w:sz w:val="16"/>
      <w:szCs w:val="16"/>
      <w:lang w:eastAsia="en-GB"/>
    </w:rPr>
  </w:style>
  <w:style w:type="character" w:customStyle="1" w:styleId="5b">
    <w:name w:val="段落フォント5"/>
    <w:rsid w:val="00256885"/>
  </w:style>
  <w:style w:type="character" w:customStyle="1" w:styleId="5c">
    <w:name w:val="コメント参照5"/>
    <w:rsid w:val="00256885"/>
    <w:rPr>
      <w:sz w:val="16"/>
    </w:rPr>
  </w:style>
  <w:style w:type="paragraph" w:customStyle="1" w:styleId="5d">
    <w:name w:val="図表番号5"/>
    <w:basedOn w:val="a1"/>
    <w:uiPriority w:val="99"/>
    <w:qFormat/>
    <w:rsid w:val="00256885"/>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56885"/>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56885"/>
    <w:pPr>
      <w:ind w:left="851" w:hanging="284"/>
    </w:pPr>
  </w:style>
  <w:style w:type="paragraph" w:customStyle="1" w:styleId="5f">
    <w:name w:val="箇条書き5"/>
    <w:basedOn w:val="aa"/>
    <w:uiPriority w:val="99"/>
    <w:qFormat/>
    <w:rsid w:val="00256885"/>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56885"/>
    <w:pPr>
      <w:tabs>
        <w:tab w:val="clear" w:pos="644"/>
        <w:tab w:val="num" w:pos="1494"/>
      </w:tabs>
      <w:ind w:left="851" w:hanging="284"/>
    </w:pPr>
  </w:style>
  <w:style w:type="paragraph" w:customStyle="1" w:styleId="350">
    <w:name w:val="箇条書き 35"/>
    <w:basedOn w:val="251"/>
    <w:uiPriority w:val="99"/>
    <w:qFormat/>
    <w:rsid w:val="00256885"/>
    <w:pPr>
      <w:ind w:left="1135"/>
    </w:pPr>
  </w:style>
  <w:style w:type="paragraph" w:customStyle="1" w:styleId="252">
    <w:name w:val="一覧 25"/>
    <w:basedOn w:val="aa"/>
    <w:uiPriority w:val="99"/>
    <w:qFormat/>
    <w:rsid w:val="00256885"/>
    <w:pPr>
      <w:suppressAutoHyphens/>
      <w:ind w:left="851"/>
    </w:pPr>
    <w:rPr>
      <w:rFonts w:eastAsia="MS Mincho" w:cs="CG Times (WN)"/>
      <w:lang w:eastAsia="ar-SA"/>
    </w:rPr>
  </w:style>
  <w:style w:type="paragraph" w:customStyle="1" w:styleId="351">
    <w:name w:val="一覧 35"/>
    <w:basedOn w:val="252"/>
    <w:uiPriority w:val="99"/>
    <w:qFormat/>
    <w:rsid w:val="00256885"/>
    <w:pPr>
      <w:ind w:left="1135"/>
    </w:pPr>
  </w:style>
  <w:style w:type="paragraph" w:customStyle="1" w:styleId="450">
    <w:name w:val="一覧 45"/>
    <w:basedOn w:val="351"/>
    <w:uiPriority w:val="99"/>
    <w:qFormat/>
    <w:rsid w:val="00256885"/>
    <w:pPr>
      <w:ind w:left="1418"/>
    </w:pPr>
  </w:style>
  <w:style w:type="paragraph" w:customStyle="1" w:styleId="550">
    <w:name w:val="一覧 55"/>
    <w:basedOn w:val="450"/>
    <w:uiPriority w:val="99"/>
    <w:qFormat/>
    <w:rsid w:val="00256885"/>
    <w:pPr>
      <w:ind w:left="1702"/>
    </w:pPr>
  </w:style>
  <w:style w:type="paragraph" w:customStyle="1" w:styleId="451">
    <w:name w:val="箇条書き 45"/>
    <w:basedOn w:val="350"/>
    <w:uiPriority w:val="99"/>
    <w:qFormat/>
    <w:rsid w:val="00256885"/>
    <w:pPr>
      <w:ind w:left="1418"/>
    </w:pPr>
  </w:style>
  <w:style w:type="paragraph" w:customStyle="1" w:styleId="551">
    <w:name w:val="箇条書き 55"/>
    <w:basedOn w:val="451"/>
    <w:uiPriority w:val="99"/>
    <w:qFormat/>
    <w:rsid w:val="00256885"/>
    <w:pPr>
      <w:ind w:left="1702"/>
    </w:pPr>
  </w:style>
  <w:style w:type="paragraph" w:customStyle="1" w:styleId="5f0">
    <w:name w:val="コメント文字列5"/>
    <w:basedOn w:val="a1"/>
    <w:uiPriority w:val="99"/>
    <w:qFormat/>
    <w:rsid w:val="00256885"/>
    <w:pPr>
      <w:suppressAutoHyphens/>
    </w:pPr>
    <w:rPr>
      <w:rFonts w:eastAsia="MS Mincho" w:cs="CG Times (WN)"/>
      <w:lang w:eastAsia="ar-SA"/>
    </w:rPr>
  </w:style>
  <w:style w:type="paragraph" w:customStyle="1" w:styleId="5f1">
    <w:name w:val="コメント内容5"/>
    <w:basedOn w:val="5f0"/>
    <w:next w:val="5f0"/>
    <w:uiPriority w:val="99"/>
    <w:qFormat/>
    <w:rsid w:val="00256885"/>
    <w:rPr>
      <w:b/>
      <w:bCs/>
    </w:rPr>
  </w:style>
  <w:style w:type="paragraph" w:customStyle="1" w:styleId="5f2">
    <w:name w:val="見出しマップ5"/>
    <w:basedOn w:val="a1"/>
    <w:uiPriority w:val="99"/>
    <w:qFormat/>
    <w:rsid w:val="00256885"/>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56885"/>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56885"/>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56885"/>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56885"/>
    <w:pPr>
      <w:suppressAutoHyphens/>
      <w:ind w:left="708"/>
    </w:pPr>
    <w:rPr>
      <w:rFonts w:eastAsia="MS Mincho" w:cs="CG Times (WN)"/>
      <w:lang w:eastAsia="ar-SA"/>
    </w:rPr>
  </w:style>
  <w:style w:type="paragraph" w:customStyle="1" w:styleId="5f5">
    <w:name w:val="記5"/>
    <w:basedOn w:val="a1"/>
    <w:next w:val="a1"/>
    <w:uiPriority w:val="99"/>
    <w:qFormat/>
    <w:rsid w:val="00256885"/>
    <w:pPr>
      <w:suppressAutoHyphens/>
    </w:pPr>
    <w:rPr>
      <w:rFonts w:eastAsia="MS Mincho" w:cs="CG Times (WN)"/>
      <w:lang w:eastAsia="ar-SA"/>
    </w:rPr>
  </w:style>
  <w:style w:type="paragraph" w:customStyle="1" w:styleId="HTML5">
    <w:name w:val="HTML 書式付き5"/>
    <w:basedOn w:val="a1"/>
    <w:uiPriority w:val="99"/>
    <w:qFormat/>
    <w:rsid w:val="0025688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56885"/>
    <w:rPr>
      <w:rFonts w:ascii="Arial" w:hAnsi="Arial"/>
      <w:sz w:val="32"/>
      <w:lang w:val="en-GB" w:eastAsia="ja-JP" w:bidi="ar-SA"/>
    </w:rPr>
  </w:style>
  <w:style w:type="paragraph" w:customStyle="1" w:styleId="254">
    <w:name w:val="本文 25"/>
    <w:basedOn w:val="a1"/>
    <w:uiPriority w:val="99"/>
    <w:qFormat/>
    <w:rsid w:val="00256885"/>
    <w:pPr>
      <w:suppressAutoHyphens/>
      <w:spacing w:after="120"/>
    </w:pPr>
    <w:rPr>
      <w:rFonts w:eastAsia="MS Mincho" w:cs="CG Times (WN)"/>
      <w:lang w:eastAsia="ar-SA"/>
    </w:rPr>
  </w:style>
  <w:style w:type="paragraph" w:customStyle="1" w:styleId="352">
    <w:name w:val="本文 35"/>
    <w:basedOn w:val="a1"/>
    <w:uiPriority w:val="99"/>
    <w:qFormat/>
    <w:rsid w:val="00256885"/>
    <w:pPr>
      <w:suppressAutoHyphens/>
      <w:spacing w:after="120"/>
    </w:pPr>
    <w:rPr>
      <w:rFonts w:eastAsia="MS Mincho" w:cs="CG Times (WN)"/>
      <w:lang w:eastAsia="ar-SA"/>
    </w:rPr>
  </w:style>
  <w:style w:type="paragraph" w:customStyle="1" w:styleId="93">
    <w:name w:val="目录 93"/>
    <w:basedOn w:val="80"/>
    <w:uiPriority w:val="99"/>
    <w:qFormat/>
    <w:rsid w:val="00256885"/>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25688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5688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56885"/>
    <w:rPr>
      <w:rFonts w:ascii="Arial" w:eastAsia="Times New Roman" w:hAnsi="Arial"/>
      <w:sz w:val="22"/>
      <w:lang w:val="en-GB" w:eastAsia="en-GB"/>
    </w:rPr>
  </w:style>
  <w:style w:type="paragraph" w:customStyle="1" w:styleId="CharChar32">
    <w:name w:val="Char Char32"/>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56885"/>
    <w:rPr>
      <w:rFonts w:ascii="Arial" w:hAnsi="Arial" w:cs="Arial" w:hint="default"/>
      <w:sz w:val="22"/>
      <w:lang w:val="en-GB" w:eastAsia="en-US" w:bidi="ar-SA"/>
    </w:rPr>
  </w:style>
  <w:style w:type="character" w:customStyle="1" w:styleId="CharChar210">
    <w:name w:val="Char Char210"/>
    <w:rsid w:val="00256885"/>
    <w:rPr>
      <w:rFonts w:ascii="Arial" w:hAnsi="Arial" w:cs="Arial" w:hint="default"/>
      <w:lang w:val="en-GB" w:eastAsia="en-US" w:bidi="ar-SA"/>
    </w:rPr>
  </w:style>
  <w:style w:type="character" w:customStyle="1" w:styleId="CharChar51">
    <w:name w:val="Char Char51"/>
    <w:rsid w:val="00256885"/>
    <w:rPr>
      <w:rFonts w:ascii="Arial" w:hAnsi="Arial" w:cs="Arial" w:hint="default"/>
      <w:sz w:val="28"/>
      <w:lang w:val="en-GB" w:eastAsia="en-US" w:bidi="ar-SA"/>
    </w:rPr>
  </w:style>
  <w:style w:type="character" w:customStyle="1" w:styleId="CharChar211">
    <w:name w:val="Char Char211"/>
    <w:rsid w:val="00256885"/>
    <w:rPr>
      <w:rFonts w:ascii="Times New Roman" w:hAnsi="Times New Roman"/>
      <w:lang w:val="en-GB" w:eastAsia="en-US"/>
    </w:rPr>
  </w:style>
  <w:style w:type="character" w:customStyle="1" w:styleId="CharChar61">
    <w:name w:val="Char Char61"/>
    <w:rsid w:val="00256885"/>
    <w:rPr>
      <w:rFonts w:ascii="Arial" w:eastAsia="SimSun" w:hAnsi="Arial"/>
      <w:sz w:val="32"/>
      <w:lang w:val="en-GB" w:eastAsia="en-US" w:bidi="ar-SA"/>
    </w:rPr>
  </w:style>
  <w:style w:type="character" w:customStyle="1" w:styleId="CharChar161">
    <w:name w:val="Char Char161"/>
    <w:rsid w:val="00256885"/>
    <w:rPr>
      <w:rFonts w:ascii="Arial" w:eastAsia="SimSun" w:hAnsi="Arial"/>
      <w:lang w:val="en-GB" w:eastAsia="en-US" w:bidi="ar-SA"/>
    </w:rPr>
  </w:style>
  <w:style w:type="character" w:customStyle="1" w:styleId="CharChar141">
    <w:name w:val="Char Char141"/>
    <w:rsid w:val="00256885"/>
    <w:rPr>
      <w:rFonts w:ascii="Arial" w:eastAsia="SimSun" w:hAnsi="Arial"/>
      <w:sz w:val="36"/>
      <w:lang w:val="en-GB" w:eastAsia="en-US" w:bidi="ar-SA"/>
    </w:rPr>
  </w:style>
  <w:style w:type="paragraph" w:customStyle="1" w:styleId="CarCar1CharCharCarCar1">
    <w:name w:val="Car Car1 Char Char Car Car1"/>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568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56885"/>
    <w:rPr>
      <w:rFonts w:ascii="Arial" w:hAnsi="Arial"/>
      <w:lang w:val="en-GB" w:eastAsia="en-US"/>
    </w:rPr>
  </w:style>
  <w:style w:type="character" w:customStyle="1" w:styleId="CharChar171">
    <w:name w:val="Char Char171"/>
    <w:rsid w:val="00256885"/>
    <w:rPr>
      <w:rFonts w:ascii="Tahoma" w:hAnsi="Tahoma" w:cs="Tahoma"/>
      <w:shd w:val="clear" w:color="auto" w:fill="000080"/>
      <w:lang w:val="en-GB" w:eastAsia="en-US"/>
    </w:rPr>
  </w:style>
  <w:style w:type="character" w:customStyle="1" w:styleId="CharChar191">
    <w:name w:val="Char Char191"/>
    <w:rsid w:val="00256885"/>
    <w:rPr>
      <w:rFonts w:ascii="Times New Roman" w:hAnsi="Times New Roman"/>
      <w:lang w:val="en-GB"/>
    </w:rPr>
  </w:style>
  <w:style w:type="character" w:customStyle="1" w:styleId="CharChar201">
    <w:name w:val="Char Char201"/>
    <w:rsid w:val="00256885"/>
    <w:rPr>
      <w:rFonts w:ascii="Tahoma" w:hAnsi="Tahoma" w:cs="Tahoma"/>
      <w:sz w:val="16"/>
      <w:szCs w:val="16"/>
      <w:lang w:val="en-GB" w:eastAsia="en-US"/>
    </w:rPr>
  </w:style>
  <w:style w:type="character" w:customStyle="1" w:styleId="CharChar301">
    <w:name w:val="Char Char301"/>
    <w:rsid w:val="00256885"/>
    <w:rPr>
      <w:rFonts w:ascii="Arial" w:hAnsi="Arial"/>
      <w:lang w:val="en-GB" w:eastAsia="en-US"/>
    </w:rPr>
  </w:style>
  <w:style w:type="character" w:customStyle="1" w:styleId="CharChar261">
    <w:name w:val="Char Char261"/>
    <w:rsid w:val="00256885"/>
    <w:rPr>
      <w:rFonts w:ascii="Times New Roman" w:hAnsi="Times New Roman"/>
      <w:lang w:val="en-GB" w:eastAsia="en-US"/>
    </w:rPr>
  </w:style>
  <w:style w:type="character" w:customStyle="1" w:styleId="CharChar271">
    <w:name w:val="Char Char271"/>
    <w:rsid w:val="00256885"/>
    <w:rPr>
      <w:rFonts w:ascii="Arial" w:hAnsi="Arial"/>
      <w:b/>
      <w:i/>
      <w:noProof/>
      <w:sz w:val="18"/>
      <w:lang w:val="en-GB" w:eastAsia="en-US"/>
    </w:rPr>
  </w:style>
  <w:style w:type="character" w:customStyle="1" w:styleId="CharChar111">
    <w:name w:val="Char Char111"/>
    <w:rsid w:val="00256885"/>
    <w:rPr>
      <w:lang w:val="en-GB" w:eastAsia="en-US" w:bidi="ar-SA"/>
    </w:rPr>
  </w:style>
  <w:style w:type="paragraph" w:customStyle="1" w:styleId="CarCar51">
    <w:name w:val="Car Car51"/>
    <w:uiPriority w:val="99"/>
    <w:semiHidden/>
    <w:qFormat/>
    <w:rsid w:val="002568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56885"/>
    <w:rPr>
      <w:rFonts w:ascii="Arial" w:hAnsi="Arial"/>
      <w:sz w:val="36"/>
      <w:lang w:val="en-GB"/>
    </w:rPr>
  </w:style>
  <w:style w:type="character" w:customStyle="1" w:styleId="CharChar131">
    <w:name w:val="Char Char131"/>
    <w:semiHidden/>
    <w:rsid w:val="00256885"/>
    <w:rPr>
      <w:rFonts w:ascii="SimSun" w:eastAsia="SimSun" w:hAnsi="SimSun" w:hint="eastAsia"/>
      <w:lang w:val="en-GB" w:eastAsia="en-US" w:bidi="ar-SA"/>
    </w:rPr>
  </w:style>
  <w:style w:type="character" w:customStyle="1" w:styleId="Char1f1">
    <w:name w:val="正文文本缩进 Char1"/>
    <w:rsid w:val="00256885"/>
    <w:rPr>
      <w:rFonts w:eastAsia="바탕"/>
      <w:lang w:val="en-GB"/>
    </w:rPr>
  </w:style>
  <w:style w:type="character" w:customStyle="1" w:styleId="2Char10">
    <w:name w:val="正文文本 2 Char1"/>
    <w:rsid w:val="00256885"/>
    <w:rPr>
      <w:rFonts w:ascii="CG Times (WN)" w:eastAsia="맑은 고딕" w:hAnsi="CG Times (WN)"/>
      <w:i/>
      <w:lang w:val="en-GB" w:eastAsia="ko-KR"/>
    </w:rPr>
  </w:style>
  <w:style w:type="character" w:customStyle="1" w:styleId="3Char10">
    <w:name w:val="正文文本 3 Char1"/>
    <w:rsid w:val="00256885"/>
    <w:rPr>
      <w:rFonts w:ascii="CG Times (WN)" w:eastAsia="Osaka" w:hAnsi="CG Times (WN)"/>
      <w:color w:val="000000"/>
      <w:lang w:val="en-GB" w:eastAsia="ko-KR"/>
    </w:rPr>
  </w:style>
  <w:style w:type="character" w:customStyle="1" w:styleId="2Char11">
    <w:name w:val="正文文本缩进 2 Char1"/>
    <w:rsid w:val="00256885"/>
    <w:rPr>
      <w:rFonts w:ascii="CG Times (WN)" w:eastAsia="MS Mincho" w:hAnsi="CG Times (WN)"/>
      <w:lang w:val="en-GB"/>
    </w:rPr>
  </w:style>
  <w:style w:type="character" w:customStyle="1" w:styleId="h48">
    <w:name w:val="h48"/>
    <w:rsid w:val="00256885"/>
    <w:rPr>
      <w:rFonts w:ascii="Arial" w:hAnsi="Arial"/>
      <w:sz w:val="24"/>
      <w:lang w:val="en-GB"/>
    </w:rPr>
  </w:style>
  <w:style w:type="character" w:customStyle="1" w:styleId="h510">
    <w:name w:val="h51"/>
    <w:rsid w:val="00256885"/>
    <w:rPr>
      <w:rFonts w:ascii="Arial" w:eastAsia="SimSun" w:hAnsi="Arial"/>
      <w:sz w:val="22"/>
      <w:lang w:val="en-GB" w:eastAsia="en-US" w:bidi="ar-SA"/>
    </w:rPr>
  </w:style>
  <w:style w:type="character" w:customStyle="1" w:styleId="gt-baf-word-clickable1">
    <w:name w:val="gt-baf-word-clickable1"/>
    <w:rsid w:val="00256885"/>
    <w:rPr>
      <w:color w:val="000000"/>
    </w:rPr>
  </w:style>
  <w:style w:type="paragraph" w:customStyle="1" w:styleId="Beschriftung1">
    <w:name w:val="Beschriftung1"/>
    <w:basedOn w:val="a1"/>
    <w:next w:val="a1"/>
    <w:uiPriority w:val="99"/>
    <w:qFormat/>
    <w:rsid w:val="002568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5688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56885"/>
  </w:style>
  <w:style w:type="character" w:customStyle="1" w:styleId="Absatz-Standardschriftart7">
    <w:name w:val="Absatz-Standardschriftart7"/>
    <w:rsid w:val="00256885"/>
  </w:style>
  <w:style w:type="character" w:customStyle="1" w:styleId="KommentarthemaZchn">
    <w:name w:val="Kommentarthema Zchn"/>
    <w:rsid w:val="00256885"/>
    <w:rPr>
      <w:b/>
      <w:bCs/>
      <w:lang w:val="en-GB" w:eastAsia="en-US" w:bidi="ar-SA"/>
    </w:rPr>
  </w:style>
  <w:style w:type="paragraph" w:customStyle="1" w:styleId="aria">
    <w:name w:val="aria"/>
    <w:basedOn w:val="a1"/>
    <w:uiPriority w:val="99"/>
    <w:qFormat/>
    <w:rsid w:val="00256885"/>
    <w:pPr>
      <w:keepNext/>
      <w:keepLines/>
      <w:spacing w:after="0"/>
      <w:jc w:val="both"/>
    </w:pPr>
    <w:rPr>
      <w:rFonts w:ascii="Arial" w:eastAsia="SimSun" w:hAnsi="Arial"/>
      <w:sz w:val="18"/>
      <w:szCs w:val="18"/>
    </w:rPr>
  </w:style>
  <w:style w:type="character" w:customStyle="1" w:styleId="B1Car">
    <w:name w:val="B1+ Car"/>
    <w:link w:val="B1"/>
    <w:uiPriority w:val="99"/>
    <w:rsid w:val="00256885"/>
    <w:rPr>
      <w:rFonts w:ascii="Times New Roman" w:eastAsia="SimSun" w:hAnsi="Times New Roman"/>
      <w:lang w:val="en-GB" w:eastAsia="en-US"/>
    </w:rPr>
  </w:style>
  <w:style w:type="paragraph" w:customStyle="1" w:styleId="75">
    <w:name w:val="目录 7"/>
    <w:basedOn w:val="a1"/>
    <w:next w:val="a1"/>
    <w:uiPriority w:val="39"/>
    <w:qFormat/>
    <w:rsid w:val="00256885"/>
    <w:pPr>
      <w:keepLines/>
      <w:widowControl w:val="0"/>
      <w:tabs>
        <w:tab w:val="right" w:leader="dot" w:pos="9639"/>
      </w:tabs>
      <w:spacing w:after="0"/>
      <w:ind w:left="2268" w:right="425" w:hanging="2268"/>
    </w:pPr>
    <w:rPr>
      <w:rFonts w:eastAsia="맑은 고딕"/>
      <w:noProof/>
    </w:rPr>
  </w:style>
  <w:style w:type="character" w:customStyle="1" w:styleId="NichtaufgelsteErwhnung1">
    <w:name w:val="Nicht aufgelöste Erwähnung1"/>
    <w:uiPriority w:val="99"/>
    <w:semiHidden/>
    <w:unhideWhenUsed/>
    <w:rsid w:val="00256885"/>
    <w:rPr>
      <w:color w:val="808080"/>
      <w:shd w:val="clear" w:color="auto" w:fill="E6E6E6"/>
    </w:rPr>
  </w:style>
  <w:style w:type="character" w:styleId="HTML6">
    <w:name w:val="HTML Code"/>
    <w:unhideWhenUsed/>
    <w:rsid w:val="00256885"/>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256885"/>
    <w:rPr>
      <w:rFonts w:ascii="Courier New" w:eastAsia="SimSun" w:hAnsi="Courier New" w:cs="Courier New" w:hint="default"/>
      <w:color w:val="0000FF"/>
      <w:kern w:val="2"/>
      <w:lang w:val="en-US" w:eastAsia="zh-CN" w:bidi="ar-SA"/>
    </w:rPr>
  </w:style>
  <w:style w:type="paragraph" w:styleId="affffd">
    <w:name w:val="Block Text"/>
    <w:basedOn w:val="a1"/>
    <w:uiPriority w:val="99"/>
    <w:unhideWhenUsed/>
    <w:qFormat/>
    <w:rsid w:val="00256885"/>
    <w:pPr>
      <w:autoSpaceDN w:val="0"/>
      <w:spacing w:after="120"/>
      <w:ind w:left="1440" w:right="1440"/>
    </w:pPr>
    <w:rPr>
      <w:rFonts w:eastAsia="MS Mincho"/>
    </w:rPr>
  </w:style>
  <w:style w:type="character" w:customStyle="1" w:styleId="Table0">
    <w:name w:val="Table (文字)"/>
    <w:link w:val="Table1"/>
    <w:locked/>
    <w:rsid w:val="00256885"/>
    <w:rPr>
      <w:rFonts w:ascii="Arial" w:hAnsi="Arial" w:cs="Arial"/>
      <w:b/>
      <w:lang w:eastAsia="en-US"/>
    </w:rPr>
  </w:style>
  <w:style w:type="paragraph" w:customStyle="1" w:styleId="Table1">
    <w:name w:val="Table"/>
    <w:basedOn w:val="a1"/>
    <w:link w:val="Table0"/>
    <w:qFormat/>
    <w:rsid w:val="00256885"/>
    <w:pPr>
      <w:autoSpaceDN w:val="0"/>
      <w:jc w:val="center"/>
    </w:pPr>
    <w:rPr>
      <w:rFonts w:ascii="Arial" w:hAnsi="Arial" w:cs="Arial"/>
      <w:b/>
      <w:lang w:val="fr-FR"/>
    </w:rPr>
  </w:style>
  <w:style w:type="paragraph" w:customStyle="1" w:styleId="ColorfulList-Accent11">
    <w:name w:val="Colorful List - Accent 11"/>
    <w:basedOn w:val="a1"/>
    <w:uiPriority w:val="34"/>
    <w:qFormat/>
    <w:rsid w:val="0025688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256885"/>
    <w:pPr>
      <w:autoSpaceDN w:val="0"/>
    </w:pPr>
    <w:rPr>
      <w:rFonts w:ascii="Times New Roman" w:eastAsia="바탕" w:hAnsi="Times New Roman"/>
      <w:lang w:val="en-GB" w:eastAsia="en-US"/>
    </w:rPr>
  </w:style>
  <w:style w:type="paragraph" w:customStyle="1" w:styleId="116">
    <w:name w:val="修订11"/>
    <w:uiPriority w:val="99"/>
    <w:semiHidden/>
    <w:qFormat/>
    <w:rsid w:val="00256885"/>
    <w:pPr>
      <w:autoSpaceDN w:val="0"/>
    </w:pPr>
    <w:rPr>
      <w:rFonts w:ascii="Times New Roman" w:eastAsia="바탕" w:hAnsi="Times New Roman"/>
      <w:lang w:val="en-GB" w:eastAsia="en-US"/>
    </w:rPr>
  </w:style>
  <w:style w:type="paragraph" w:customStyle="1" w:styleId="TOC1">
    <w:name w:val="TOC 标题1"/>
    <w:basedOn w:val="10"/>
    <w:next w:val="a1"/>
    <w:uiPriority w:val="39"/>
    <w:qFormat/>
    <w:rsid w:val="0025688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25688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25688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25688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5688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568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25688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5688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5688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56885"/>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256885"/>
    <w:pPr>
      <w:suppressAutoHyphens/>
      <w:autoSpaceDN w:val="0"/>
      <w:spacing w:after="0"/>
      <w:jc w:val="both"/>
    </w:pPr>
    <w:rPr>
      <w:rFonts w:eastAsia="바탕"/>
    </w:rPr>
  </w:style>
  <w:style w:type="paragraph" w:customStyle="1" w:styleId="enumlev3">
    <w:name w:val="enumlev3"/>
    <w:basedOn w:val="enumlev2"/>
    <w:uiPriority w:val="99"/>
    <w:qFormat/>
    <w:rsid w:val="0025688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56885"/>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a1"/>
    <w:uiPriority w:val="99"/>
    <w:qFormat/>
    <w:rsid w:val="00256885"/>
    <w:pPr>
      <w:keepNext/>
      <w:keepLines/>
      <w:autoSpaceDN w:val="0"/>
      <w:spacing w:after="0"/>
      <w:ind w:left="851" w:hanging="851"/>
    </w:pPr>
    <w:rPr>
      <w:rFonts w:ascii="Arial" w:hAnsi="Arial"/>
      <w:sz w:val="18"/>
    </w:rPr>
  </w:style>
  <w:style w:type="paragraph" w:customStyle="1" w:styleId="Style95">
    <w:name w:val="_Style 95"/>
    <w:uiPriority w:val="99"/>
    <w:semiHidden/>
    <w:qFormat/>
    <w:rsid w:val="00256885"/>
    <w:pPr>
      <w:autoSpaceDN w:val="0"/>
      <w:spacing w:after="160" w:line="254" w:lineRule="auto"/>
    </w:pPr>
    <w:rPr>
      <w:rFonts w:eastAsia="Times New Roman"/>
      <w:lang w:val="en-GB" w:eastAsia="en-US"/>
    </w:rPr>
  </w:style>
  <w:style w:type="paragraph" w:customStyle="1" w:styleId="Style91">
    <w:name w:val="_Style 91"/>
    <w:uiPriority w:val="99"/>
    <w:semiHidden/>
    <w:qFormat/>
    <w:rsid w:val="00256885"/>
    <w:pPr>
      <w:autoSpaceDN w:val="0"/>
      <w:spacing w:after="160" w:line="256" w:lineRule="auto"/>
    </w:pPr>
    <w:rPr>
      <w:rFonts w:eastAsia="Times New Roman"/>
      <w:lang w:val="en-GB" w:eastAsia="en-US"/>
    </w:rPr>
  </w:style>
  <w:style w:type="character" w:styleId="affffe">
    <w:name w:val="line number"/>
    <w:basedOn w:val="a2"/>
    <w:unhideWhenUsed/>
    <w:rsid w:val="00256885"/>
    <w:rPr>
      <w:rFonts w:ascii="Arial" w:eastAsia="SimSun" w:hAnsi="Arial" w:cs="Arial" w:hint="default"/>
      <w:color w:val="0000FF"/>
      <w:kern w:val="2"/>
      <w:lang w:val="en-US" w:eastAsia="zh-CN" w:bidi="ar-SA"/>
    </w:rPr>
  </w:style>
  <w:style w:type="character" w:customStyle="1" w:styleId="1ffb">
    <w:name w:val="不明显参考1"/>
    <w:uiPriority w:val="31"/>
    <w:qFormat/>
    <w:rsid w:val="00256885"/>
    <w:rPr>
      <w:smallCaps/>
      <w:color w:val="5A5A5A"/>
    </w:rPr>
  </w:style>
  <w:style w:type="character" w:customStyle="1" w:styleId="1ffc">
    <w:name w:val="明显强调1"/>
    <w:uiPriority w:val="21"/>
    <w:qFormat/>
    <w:rsid w:val="00256885"/>
    <w:rPr>
      <w:b/>
      <w:bCs/>
      <w:i/>
      <w:iCs/>
      <w:color w:val="4F81BD"/>
    </w:rPr>
  </w:style>
  <w:style w:type="character" w:customStyle="1" w:styleId="font4">
    <w:name w:val="font4"/>
    <w:basedOn w:val="a2"/>
    <w:qFormat/>
    <w:rsid w:val="00256885"/>
  </w:style>
  <w:style w:type="character" w:customStyle="1" w:styleId="href">
    <w:name w:val="href"/>
    <w:basedOn w:val="a2"/>
    <w:rsid w:val="00256885"/>
  </w:style>
  <w:style w:type="character" w:customStyle="1" w:styleId="st">
    <w:name w:val="st"/>
    <w:basedOn w:val="a2"/>
    <w:rsid w:val="00256885"/>
  </w:style>
  <w:style w:type="character" w:customStyle="1" w:styleId="Style115">
    <w:name w:val="_Style 115"/>
    <w:uiPriority w:val="31"/>
    <w:qFormat/>
    <w:rsid w:val="00256885"/>
    <w:rPr>
      <w:smallCaps/>
      <w:color w:val="5A5A5A"/>
    </w:rPr>
  </w:style>
  <w:style w:type="character" w:customStyle="1" w:styleId="Style104">
    <w:name w:val="_Style 104"/>
    <w:uiPriority w:val="31"/>
    <w:qFormat/>
    <w:rsid w:val="00256885"/>
    <w:rPr>
      <w:smallCaps/>
      <w:color w:val="5A5A5A"/>
    </w:rPr>
  </w:style>
  <w:style w:type="table" w:customStyle="1" w:styleId="TableGrid7">
    <w:name w:val="Table Grid7"/>
    <w:basedOn w:val="a3"/>
    <w:uiPriority w:val="39"/>
    <w:qFormat/>
    <w:rsid w:val="002568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5688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5688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568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568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568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568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568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5688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5688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56885"/>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56885"/>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81F6D-78B8-44C3-9FAA-67C8DDE51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54</Pages>
  <Words>17396</Words>
  <Characters>99159</Characters>
  <Application>Microsoft Office Word</Application>
  <DocSecurity>0</DocSecurity>
  <Lines>826</Lines>
  <Paragraphs>232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10</cp:revision>
  <cp:lastPrinted>1899-12-31T23:00:00Z</cp:lastPrinted>
  <dcterms:created xsi:type="dcterms:W3CDTF">2022-02-03T05:19:00Z</dcterms:created>
  <dcterms:modified xsi:type="dcterms:W3CDTF">2022-02-10T07:37:00Z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